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08E" w:rsidRDefault="00EA708E" w:rsidP="004E77C0">
      <w:r>
        <w:rPr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26" type="#_x0000_t9" style="position:absolute;margin-left:38.8pt;margin-top:-.5pt;width:132.75pt;height:86.25pt;z-index:251650048" fillcolor="#daeef3" strokecolor="red"/>
        </w:pict>
      </w:r>
      <w:r>
        <w:t>1-</w:t>
      </w:r>
    </w:p>
    <w:p w:rsidR="00EA708E" w:rsidRDefault="00EA708E" w:rsidP="004E77C0"/>
    <w:p w:rsidR="00EA708E" w:rsidRDefault="00EA708E" w:rsidP="004E77C0"/>
    <w:p w:rsidR="00EA708E" w:rsidRDefault="00EA708E" w:rsidP="004E77C0"/>
    <w:p w:rsidR="00EA708E" w:rsidRDefault="00EA708E" w:rsidP="004E77C0">
      <w:pPr>
        <w:spacing w:after="0"/>
        <w:rPr>
          <w:rFonts w:ascii="Bookman Old Style" w:hAnsi="Bookman Old Style"/>
        </w:rPr>
      </w:pPr>
      <w:r w:rsidRPr="006A3788">
        <w:rPr>
          <w:rFonts w:ascii="Bookman Old Style" w:hAnsi="Bookman Old Style"/>
        </w:rPr>
        <w:t>Yukarıda verilen çokgenin bir köşesinden</w:t>
      </w:r>
    </w:p>
    <w:p w:rsidR="00EA708E" w:rsidRDefault="00EA708E" w:rsidP="004E77C0">
      <w:pPr>
        <w:spacing w:after="0"/>
        <w:rPr>
          <w:rFonts w:ascii="Bookman Old Style" w:hAnsi="Bookman Old Style"/>
        </w:rPr>
      </w:pPr>
      <w:r w:rsidRPr="006A3788">
        <w:rPr>
          <w:rFonts w:ascii="Bookman Old Style" w:hAnsi="Bookman Old Style"/>
        </w:rPr>
        <w:t xml:space="preserve"> kaç tane köşegen çizilir?</w:t>
      </w: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pStyle w:val="ListParagraph"/>
        <w:numPr>
          <w:ilvl w:val="0"/>
          <w:numId w:val="1"/>
        </w:numPr>
        <w:ind w:left="284" w:firstLine="142"/>
        <w:rPr>
          <w:rFonts w:ascii="Bookman Old Style" w:hAnsi="Bookman Old Style"/>
        </w:rPr>
      </w:pPr>
      <w:r>
        <w:rPr>
          <w:rFonts w:ascii="Bookman Old Style" w:hAnsi="Bookman Old Style"/>
        </w:rPr>
        <w:t>2             b) 3            c)4          d)5</w:t>
      </w:r>
    </w:p>
    <w:p w:rsidR="00EA708E" w:rsidRDefault="00EA708E" w:rsidP="004E77C0">
      <w:pPr>
        <w:rPr>
          <w:rFonts w:ascii="Bookman Old Style" w:hAnsi="Bookman Old Style"/>
        </w:rPr>
      </w:pPr>
    </w:p>
    <w:p w:rsidR="00EA708E" w:rsidRDefault="00EA708E" w:rsidP="004E77C0">
      <w:pPr>
        <w:rPr>
          <w:rFonts w:ascii="Bookman Old Style" w:hAnsi="Bookman Old Style"/>
        </w:rPr>
      </w:pPr>
    </w:p>
    <w:p w:rsidR="00EA708E" w:rsidRDefault="00EA708E" w:rsidP="004E77C0">
      <w:pPr>
        <w:rPr>
          <w:rFonts w:ascii="Bookman Old Style" w:hAnsi="Bookman Old Style"/>
        </w:rPr>
      </w:pPr>
    </w:p>
    <w:p w:rsidR="00EA708E" w:rsidRDefault="00EA708E" w:rsidP="004E77C0">
      <w:pPr>
        <w:rPr>
          <w:rFonts w:ascii="Bookman Old Style" w:hAnsi="Bookman Old Style"/>
        </w:rPr>
      </w:pPr>
      <w:r>
        <w:rPr>
          <w:noProof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27" type="#_x0000_t56" style="position:absolute;margin-left:63.55pt;margin-top:8.3pt;width:124.5pt;height:98.15pt;z-index:251651072" fillcolor="#dbe5f1" strokecolor="red"/>
        </w:pict>
      </w:r>
    </w:p>
    <w:p w:rsidR="00EA708E" w:rsidRPr="006A3788" w:rsidRDefault="00EA708E" w:rsidP="004E77C0">
      <w:pPr>
        <w:rPr>
          <w:rFonts w:ascii="Bookman Old Style" w:hAnsi="Bookman Old Style"/>
        </w:rPr>
      </w:pPr>
      <w:r>
        <w:rPr>
          <w:rFonts w:ascii="Bookman Old Style" w:hAnsi="Bookman Old Style"/>
        </w:rPr>
        <w:t>2-</w:t>
      </w:r>
    </w:p>
    <w:p w:rsidR="00EA708E" w:rsidRDefault="00EA708E" w:rsidP="004E77C0">
      <w:pPr>
        <w:rPr>
          <w:rFonts w:ascii="Bookman Old Style" w:hAnsi="Bookman Old Style"/>
        </w:rPr>
      </w:pPr>
    </w:p>
    <w:p w:rsidR="00EA708E" w:rsidRDefault="00EA708E" w:rsidP="004E77C0">
      <w:pPr>
        <w:rPr>
          <w:rFonts w:ascii="Bookman Old Style" w:hAnsi="Bookman Old Style"/>
        </w:rPr>
      </w:pPr>
    </w:p>
    <w:p w:rsidR="00EA708E" w:rsidRDefault="00EA708E" w:rsidP="004E77C0">
      <w:p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</w:t>
      </w:r>
    </w:p>
    <w:p w:rsidR="00EA708E" w:rsidRDefault="00EA708E" w:rsidP="004E77C0">
      <w:p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Yukarıda verilen çokgenin bir köşesinden çizilen köşegenler ile  kaç tane üçgen elde edilir?</w:t>
      </w:r>
    </w:p>
    <w:p w:rsidR="00EA708E" w:rsidRDefault="00EA708E" w:rsidP="004E77C0">
      <w:pPr>
        <w:pStyle w:val="ListParagraph"/>
        <w:numPr>
          <w:ilvl w:val="0"/>
          <w:numId w:val="2"/>
        </w:numPr>
        <w:ind w:left="426" w:hanging="231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2           b)3            c) 4              d)5</w:t>
      </w:r>
    </w:p>
    <w:p w:rsidR="00EA708E" w:rsidRDefault="00EA708E" w:rsidP="004E77C0">
      <w:pPr>
        <w:rPr>
          <w:rFonts w:ascii="Bookman Old Style" w:hAnsi="Bookman Old Style"/>
        </w:rPr>
      </w:pPr>
    </w:p>
    <w:p w:rsidR="00EA708E" w:rsidRDefault="00EA708E" w:rsidP="004E77C0">
      <w:pPr>
        <w:rPr>
          <w:rFonts w:ascii="Bookman Old Style" w:hAnsi="Bookman Old Style"/>
        </w:rPr>
      </w:pPr>
    </w:p>
    <w:p w:rsidR="00EA708E" w:rsidRDefault="00EA708E" w:rsidP="004E77C0">
      <w:pPr>
        <w:rPr>
          <w:rFonts w:ascii="Bookman Old Style" w:hAnsi="Bookman Old Style"/>
        </w:rPr>
      </w:pPr>
    </w:p>
    <w:p w:rsidR="00EA708E" w:rsidRDefault="00EA708E" w:rsidP="004E77C0">
      <w:pPr>
        <w:rPr>
          <w:rFonts w:ascii="Bookman Old Style" w:hAnsi="Bookman Old Style"/>
        </w:rPr>
      </w:pPr>
      <w:r>
        <w:rPr>
          <w:noProof/>
          <w:lang w:eastAsia="tr-TR"/>
        </w:rPr>
        <w:pict>
          <v:shape id="_x0000_s1028" type="#_x0000_t9" style="position:absolute;margin-left:63.55pt;margin-top:22.55pt;width:114pt;height:86.25pt;z-index:251652096" fillcolor="#dbe5f1" strokecolor="red"/>
        </w:pict>
      </w:r>
    </w:p>
    <w:p w:rsidR="00EA708E" w:rsidRPr="006A3788" w:rsidRDefault="00EA708E" w:rsidP="004E77C0">
      <w:p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3- </w:t>
      </w:r>
    </w:p>
    <w:p w:rsidR="00EA708E" w:rsidRDefault="00EA708E" w:rsidP="004E77C0">
      <w:pPr>
        <w:rPr>
          <w:rFonts w:ascii="Bookman Old Style" w:hAnsi="Bookman Old Style"/>
        </w:rPr>
      </w:pPr>
    </w:p>
    <w:p w:rsidR="00EA708E" w:rsidRDefault="00EA708E" w:rsidP="004E77C0">
      <w:pPr>
        <w:rPr>
          <w:rFonts w:ascii="Bookman Old Style" w:hAnsi="Bookman Old Style"/>
        </w:rPr>
      </w:pPr>
    </w:p>
    <w:p w:rsidR="00EA708E" w:rsidRDefault="00EA708E" w:rsidP="004E77C0">
      <w:pPr>
        <w:rPr>
          <w:rFonts w:ascii="Bookman Old Style" w:hAnsi="Bookman Old Style"/>
        </w:rPr>
      </w:pPr>
    </w:p>
    <w:p w:rsidR="00EA708E" w:rsidRDefault="00EA708E" w:rsidP="004E77C0">
      <w:p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Yukarıdaki altıgenin  kaç tane köşegeni vardır?</w:t>
      </w:r>
    </w:p>
    <w:p w:rsidR="00EA708E" w:rsidRDefault="00EA708E" w:rsidP="004E77C0">
      <w:p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a)5               b)7             c) 9             d)1</w:t>
      </w:r>
    </w:p>
    <w:p w:rsidR="00EA708E" w:rsidRDefault="00EA708E" w:rsidP="004E77C0">
      <w:pPr>
        <w:rPr>
          <w:rFonts w:ascii="Bookman Old Style" w:hAnsi="Bookman Old Style"/>
        </w:rPr>
      </w:pPr>
    </w:p>
    <w:p w:rsidR="00EA708E" w:rsidRDefault="00EA708E" w:rsidP="004E77C0">
      <w:pPr>
        <w:rPr>
          <w:rFonts w:ascii="Bookman Old Style" w:hAnsi="Bookman Old Style"/>
        </w:rPr>
      </w:pPr>
      <w:r>
        <w:rPr>
          <w:noProof/>
          <w:lang w:eastAsia="tr-TR"/>
        </w:rPr>
        <w:pict>
          <v:shape id="_x0000_s1029" type="#_x0000_t56" style="position:absolute;margin-left:62.8pt;margin-top:-15.35pt;width:109.5pt;height:101.1pt;z-index:251653120" fillcolor="#dbe5f1" strokecolor="red"/>
        </w:pict>
      </w:r>
      <w:r>
        <w:rPr>
          <w:rFonts w:ascii="Bookman Old Style" w:hAnsi="Bookman Old Style"/>
        </w:rPr>
        <w:t xml:space="preserve">   4-</w:t>
      </w:r>
    </w:p>
    <w:p w:rsidR="00EA708E" w:rsidRDefault="00EA708E" w:rsidP="004E77C0">
      <w:pPr>
        <w:rPr>
          <w:rFonts w:ascii="Bookman Old Style" w:hAnsi="Bookman Old Style"/>
        </w:rPr>
      </w:pPr>
    </w:p>
    <w:p w:rsidR="00EA708E" w:rsidRDefault="00EA708E" w:rsidP="004E77C0">
      <w:pPr>
        <w:rPr>
          <w:rFonts w:ascii="Bookman Old Style" w:hAnsi="Bookman Old Style"/>
        </w:rPr>
      </w:pPr>
    </w:p>
    <w:p w:rsidR="00EA708E" w:rsidRDefault="00EA708E" w:rsidP="004E77C0">
      <w:pPr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Yukarıda verilen beşgenin  kaç tane</w:t>
      </w:r>
    </w:p>
    <w:p w:rsidR="00EA708E" w:rsidRDefault="00EA708E" w:rsidP="004E77C0">
      <w:p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köşegeni vardır? </w:t>
      </w: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a)3          b)4           c) 5           d)6</w:t>
      </w: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5-Aşağıda verilen çokgenlerden hangisi </w:t>
      </w:r>
    </w:p>
    <w:p w:rsidR="00EA708E" w:rsidRDefault="00EA708E" w:rsidP="004E77C0">
      <w:p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İçbükey   bir  çokgendir?</w:t>
      </w: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pStyle w:val="ListParagraph"/>
        <w:numPr>
          <w:ilvl w:val="0"/>
          <w:numId w:val="3"/>
        </w:numPr>
        <w:spacing w:after="0"/>
        <w:ind w:hanging="136"/>
        <w:rPr>
          <w:rFonts w:ascii="Bookman Old Style" w:hAnsi="Bookman Old Style"/>
        </w:rPr>
      </w:pPr>
      <w:r>
        <w:rPr>
          <w:noProof/>
          <w:lang w:eastAsia="tr-TR"/>
        </w:rPr>
        <w:pict>
          <v:rect id="_x0000_s1030" style="position:absolute;left:0;text-align:left;margin-left:167.8pt;margin-top:3.2pt;width:66.75pt;height:46.5pt;z-index:251655168" fillcolor="#dbe5f1" strokecolor="red"/>
        </w:pict>
      </w:r>
      <w:r>
        <w:rPr>
          <w:noProof/>
          <w:lang w:eastAsia="tr-TR"/>
        </w:rPr>
        <w:pict>
          <v:shape id="_x0000_s1031" type="#_x0000_t9" style="position:absolute;left:0;text-align:left;margin-left:39.55pt;margin-top:7.2pt;width:60.75pt;height:52.5pt;z-index:251654144" fillcolor="#dbe5f1" strokecolor="red"/>
        </w:pict>
      </w:r>
      <w:r>
        <w:rPr>
          <w:rFonts w:ascii="Bookman Old Style" w:hAnsi="Bookman Old Style"/>
        </w:rPr>
        <w:t xml:space="preserve">                                 b)</w:t>
      </w: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2" type="#_x0000_t5" style="position:absolute;margin-left:150.55pt;margin-top:7.2pt;width:73.5pt;height:65.25pt;z-index:251657216" fillcolor="#dbe5f1" strokecolor="red"/>
        </w:pict>
      </w:r>
      <w:r>
        <w:rPr>
          <w:noProof/>
          <w:lang w:eastAsia="tr-TR"/>
        </w:rPr>
        <w:pict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33" type="#_x0000_t55" style="position:absolute;margin-left:39.55pt;margin-top:12.45pt;width:67.5pt;height:51.75pt;z-index:251656192" fillcolor="#dbe5f1" strokecolor="red"/>
        </w:pict>
      </w:r>
      <w:r>
        <w:rPr>
          <w:rFonts w:ascii="Bookman Old Style" w:hAnsi="Bookman Old Style"/>
        </w:rPr>
        <w:t xml:space="preserve">  </w:t>
      </w:r>
    </w:p>
    <w:p w:rsidR="00EA708E" w:rsidRPr="00C97160" w:rsidRDefault="00EA708E" w:rsidP="004E77C0">
      <w:pPr>
        <w:spacing w:after="0"/>
        <w:ind w:left="6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c)</w:t>
      </w:r>
      <w:r w:rsidRPr="00C97160">
        <w:rPr>
          <w:rFonts w:ascii="Bookman Old Style" w:hAnsi="Bookman Old Style"/>
        </w:rPr>
        <w:t xml:space="preserve">                                  </w:t>
      </w:r>
      <w:r>
        <w:rPr>
          <w:rFonts w:ascii="Bookman Old Style" w:hAnsi="Bookman Old Style"/>
        </w:rPr>
        <w:t xml:space="preserve">  </w:t>
      </w:r>
      <w:r w:rsidRPr="00C97160">
        <w:rPr>
          <w:rFonts w:ascii="Bookman Old Style" w:hAnsi="Bookman Old Style"/>
        </w:rPr>
        <w:t xml:space="preserve">d) </w:t>
      </w: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  <w:r>
        <w:rPr>
          <w:noProof/>
          <w:lang w:eastAsia="tr-TR"/>
        </w:rPr>
        <w:pict>
          <v:shape id="_x0000_s1034" type="#_x0000_t56" style="position:absolute;margin-left:72.55pt;margin-top:.5pt;width:104.25pt;height:82.5pt;z-index:251658240" fillcolor="#dbe5f1" strokecolor="red"/>
        </w:pict>
      </w:r>
    </w:p>
    <w:p w:rsidR="00EA708E" w:rsidRDefault="00EA708E" w:rsidP="004E77C0">
      <w:p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6-</w:t>
      </w: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Yukarıda verilen çokgenin iç açılarının    </w:t>
      </w:r>
    </w:p>
    <w:p w:rsidR="00EA708E" w:rsidRDefault="00EA708E" w:rsidP="004E77C0">
      <w:p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toplamı kaç derecedir?</w:t>
      </w: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a)360         b)540        c)720       d)900</w:t>
      </w:r>
    </w:p>
    <w:p w:rsidR="00EA708E" w:rsidRDefault="00EA708E" w:rsidP="004E77C0">
      <w:p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</w:t>
      </w:r>
    </w:p>
    <w:p w:rsidR="00EA708E" w:rsidRDefault="00EA708E" w:rsidP="004E77C0">
      <w:p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</w:t>
      </w: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ind w:hanging="142"/>
        <w:rPr>
          <w:rFonts w:ascii="Bookman Old Style" w:hAnsi="Bookman Old Style"/>
        </w:rPr>
      </w:pPr>
      <w:r>
        <w:rPr>
          <w:noProof/>
          <w:lang w:eastAsia="tr-TR"/>
        </w:rPr>
        <w:pict>
          <v:rect id="_x0000_s1035" style="position:absolute;margin-left:7.3pt;margin-top:.55pt;width:234.75pt;height:35.25pt;z-index:251659264">
            <v:shadow on="t" offset="4pt,-3pt" offset2="4pt,-10pt"/>
            <v:textbox>
              <w:txbxContent>
                <w:p w:rsidR="00EA708E" w:rsidRPr="00FF259E" w:rsidRDefault="00EA708E" w:rsidP="004E77C0">
                  <w:pPr>
                    <w:rPr>
                      <w:rFonts w:ascii="Bookman Old Style" w:hAnsi="Bookman Old Style"/>
                    </w:rPr>
                  </w:pPr>
                  <w:r w:rsidRPr="00FF259E">
                    <w:rPr>
                      <w:rFonts w:ascii="Bookman Old Style" w:hAnsi="Bookman Old Style"/>
                    </w:rPr>
                    <w:t>Bir</w:t>
                  </w:r>
                  <w:r>
                    <w:rPr>
                      <w:rFonts w:ascii="Bookman Old Style" w:hAnsi="Bookman Old Style"/>
                    </w:rPr>
                    <w:t xml:space="preserve"> </w:t>
                  </w:r>
                  <w:r w:rsidRPr="00FF259E">
                    <w:rPr>
                      <w:rFonts w:ascii="Bookman Old Style" w:hAnsi="Bookman Old Style"/>
                    </w:rPr>
                    <w:t xml:space="preserve"> dokuzgenin iç açılarının toplamı </w:t>
                  </w:r>
                  <w:r>
                    <w:rPr>
                      <w:rFonts w:ascii="Bookman Old Style" w:hAnsi="Bookman Old Style"/>
                    </w:rPr>
                    <w:t xml:space="preserve">   </w:t>
                  </w:r>
                  <w:r w:rsidRPr="00FF259E">
                    <w:rPr>
                      <w:rFonts w:ascii="Bookman Old Style" w:hAnsi="Bookman Old Style"/>
                    </w:rPr>
                    <w:t>kaç derecedir?</w:t>
                  </w:r>
                </w:p>
              </w:txbxContent>
            </v:textbox>
          </v:rect>
        </w:pict>
      </w:r>
      <w:r>
        <w:rPr>
          <w:rFonts w:ascii="Bookman Old Style" w:hAnsi="Bookman Old Style"/>
        </w:rPr>
        <w:t xml:space="preserve">7-  </w:t>
      </w: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a)1620         b)1440        c)1260    d)1080</w:t>
      </w: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  <w:r>
        <w:rPr>
          <w:noProof/>
          <w:lang w:eastAsia="tr-TR"/>
        </w:rPr>
        <w:pict>
          <v:roundrect id="_x0000_s1036" style="position:absolute;margin-left:16.3pt;margin-top:13.95pt;width:208.5pt;height:38.25pt;z-index:251660288" arcsize="10923f">
            <v:shadow on="t" offset=",-3pt" offset2=",-10pt"/>
            <v:textbox style="mso-next-textbox:#_x0000_s1036">
              <w:txbxContent>
                <w:p w:rsidR="00EA708E" w:rsidRPr="00971844" w:rsidRDefault="00EA708E" w:rsidP="004E77C0">
                  <w:pPr>
                    <w:rPr>
                      <w:rFonts w:ascii="Bookman Old Style" w:hAnsi="Bookman Old Style"/>
                    </w:rPr>
                  </w:pPr>
                  <w:r w:rsidRPr="00971844">
                    <w:rPr>
                      <w:rFonts w:ascii="Bookman Old Style" w:hAnsi="Bookman Old Style"/>
                    </w:rPr>
                    <w:t>Düzgün</w:t>
                  </w:r>
                  <w:r>
                    <w:rPr>
                      <w:rFonts w:ascii="Bookman Old Style" w:hAnsi="Bookman Old Style"/>
                    </w:rPr>
                    <w:t xml:space="preserve"> </w:t>
                  </w:r>
                  <w:r w:rsidRPr="00971844">
                    <w:rPr>
                      <w:rFonts w:ascii="Bookman Old Style" w:hAnsi="Bookman Old Style"/>
                    </w:rPr>
                    <w:t xml:space="preserve"> bir beşgenin  bir </w:t>
                  </w:r>
                  <w:r>
                    <w:rPr>
                      <w:rFonts w:ascii="Bookman Old Style" w:hAnsi="Bookman Old Style"/>
                    </w:rPr>
                    <w:t xml:space="preserve"> </w:t>
                  </w:r>
                  <w:r w:rsidRPr="00971844">
                    <w:rPr>
                      <w:rFonts w:ascii="Bookman Old Style" w:hAnsi="Bookman Old Style"/>
                    </w:rPr>
                    <w:t>iç açısı</w:t>
                  </w:r>
                  <w:r>
                    <w:rPr>
                      <w:rFonts w:ascii="Bookman Old Style" w:hAnsi="Bookman Old Style"/>
                    </w:rPr>
                    <w:t xml:space="preserve">        </w:t>
                  </w:r>
                  <w:r w:rsidRPr="00971844">
                    <w:rPr>
                      <w:rFonts w:ascii="Bookman Old Style" w:hAnsi="Bookman Old Style"/>
                    </w:rPr>
                    <w:t xml:space="preserve"> </w:t>
                  </w:r>
                  <w:r>
                    <w:rPr>
                      <w:rFonts w:ascii="Bookman Old Style" w:hAnsi="Bookman Old Style"/>
                    </w:rPr>
                    <w:t xml:space="preserve">  </w:t>
                  </w:r>
                  <w:r w:rsidRPr="00971844">
                    <w:rPr>
                      <w:rFonts w:ascii="Bookman Old Style" w:hAnsi="Bookman Old Style"/>
                    </w:rPr>
                    <w:t>kaç derecedir?</w:t>
                  </w:r>
                </w:p>
              </w:txbxContent>
            </v:textbox>
          </v:roundrect>
        </w:pict>
      </w:r>
    </w:p>
    <w:p w:rsidR="00EA708E" w:rsidRDefault="00EA708E" w:rsidP="004E77C0">
      <w:p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8- </w:t>
      </w: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a)90          b)108         c)120        d)135</w:t>
      </w: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  <w:r>
        <w:rPr>
          <w:noProof/>
          <w:lang w:eastAsia="tr-TR"/>
        </w:rPr>
        <w:pict>
          <v:rect id="_x0000_s1037" style="position:absolute;margin-left:21.55pt;margin-top:-.3pt;width:195.75pt;height:37.5pt;z-index:251661312">
            <v:shadow on="t" offset="3pt,-3pt" offset2="2pt,-10pt"/>
            <v:textbox>
              <w:txbxContent>
                <w:p w:rsidR="00EA708E" w:rsidRPr="005A2DDE" w:rsidRDefault="00EA708E" w:rsidP="004E77C0">
                  <w:pPr>
                    <w:rPr>
                      <w:rFonts w:ascii="Bookman Old Style" w:hAnsi="Bookman Old Style"/>
                    </w:rPr>
                  </w:pPr>
                  <w:r w:rsidRPr="005A2DDE">
                    <w:rPr>
                      <w:rFonts w:ascii="Bookman Old Style" w:hAnsi="Bookman Old Style"/>
                    </w:rPr>
                    <w:t>Düzgün bir altıgenin bir dış açısı kaç derecedir?</w:t>
                  </w:r>
                </w:p>
              </w:txbxContent>
            </v:textbox>
          </v:rect>
        </w:pict>
      </w:r>
      <w:r>
        <w:rPr>
          <w:rFonts w:ascii="Bookman Old Style" w:hAnsi="Bookman Old Style"/>
        </w:rPr>
        <w:t>9-</w:t>
      </w: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a)60          b)72         c)90        d)108</w:t>
      </w: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  <w:r>
        <w:rPr>
          <w:noProof/>
          <w:lang w:eastAsia="tr-TR"/>
        </w:rPr>
        <w:pict>
          <v:shape id="_x0000_s1038" type="#_x0000_t56" style="position:absolute;margin-left:60.55pt;margin-top:-14.6pt;width:117pt;height:93pt;z-index:251662336" fillcolor="#dbe5f1" strokecolor="red"/>
        </w:pict>
      </w:r>
      <w:r>
        <w:rPr>
          <w:rFonts w:ascii="Bookman Old Style" w:hAnsi="Bookman Old Style"/>
        </w:rPr>
        <w:t>10-</w:t>
      </w: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Yukarıda verilen çokgenin </w:t>
      </w:r>
      <w:r w:rsidRPr="009C721C">
        <w:rPr>
          <w:rFonts w:ascii="Bookman Old Style" w:hAnsi="Bookman Old Style"/>
          <w:b/>
          <w:u w:val="single"/>
        </w:rPr>
        <w:t>bir köşesinden</w:t>
      </w:r>
    </w:p>
    <w:p w:rsidR="00EA708E" w:rsidRDefault="00EA708E" w:rsidP="004E77C0">
      <w:p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kaç tane köşegen çizilir?</w:t>
      </w: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a)2             b)3           c)4          d)5</w:t>
      </w: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  <w:r>
        <w:rPr>
          <w:noProof/>
          <w:lang w:eastAsia="tr-TR"/>
        </w:rPr>
        <w:pict>
          <v:shape id="_x0000_s1039" type="#_x0000_t9" style="position:absolute;margin-left:56.05pt;margin-top:6.4pt;width:138pt;height:94.5pt;z-index:251663360" fillcolor="#dbe5f1" strokecolor="red"/>
        </w:pict>
      </w:r>
    </w:p>
    <w:p w:rsidR="00EA708E" w:rsidRDefault="00EA708E" w:rsidP="004E77C0">
      <w:p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>11-</w:t>
      </w: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Yukarıda verilen çokgenin </w:t>
      </w:r>
      <w:r w:rsidRPr="009C721C">
        <w:rPr>
          <w:rFonts w:ascii="Bookman Old Style" w:hAnsi="Bookman Old Style"/>
          <w:b/>
          <w:u w:val="single"/>
        </w:rPr>
        <w:t>bir köşesinden</w:t>
      </w:r>
      <w:r>
        <w:rPr>
          <w:rFonts w:ascii="Bookman Old Style" w:hAnsi="Bookman Old Style"/>
        </w:rPr>
        <w:t xml:space="preserve">   </w:t>
      </w:r>
    </w:p>
    <w:p w:rsidR="00EA708E" w:rsidRDefault="00EA708E" w:rsidP="004E77C0">
      <w:p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çizilen köşegenlerle  kaç tane üçgen oluşur?</w:t>
      </w: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a)1              b)2           c)3          d)4</w:t>
      </w: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  <w:r>
        <w:rPr>
          <w:noProof/>
          <w:lang w:eastAsia="tr-TR"/>
        </w:rPr>
        <w:pict>
          <v:shape id="_x0000_s1040" type="#_x0000_t5" style="position:absolute;margin-left:47.8pt;margin-top:5.55pt;width:138pt;height:68.4pt;z-index:251664384" fillcolor="#dbe5f1" strokecolor="red"/>
        </w:pict>
      </w:r>
      <w:r>
        <w:rPr>
          <w:rFonts w:ascii="Bookman Old Style" w:hAnsi="Bookman Old Style"/>
        </w:rPr>
        <w:t>13-</w:t>
      </w: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>Yukarıdaki çokgenin kaç tane köşegeni vardır?</w:t>
      </w: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a)3            b)2          c)1       d) yoktur</w:t>
      </w: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  <w:r>
        <w:rPr>
          <w:noProof/>
          <w:lang w:eastAsia="tr-TR"/>
        </w:rPr>
        <w:pict>
          <v:shape id="_x0000_s1041" type="#_x0000_t9" style="position:absolute;margin-left:42.55pt;margin-top:1.5pt;width:138.75pt;height:81.75pt;z-index:251665408" fillcolor="#dbe5f1" strokecolor="red"/>
        </w:pict>
      </w:r>
      <w:r>
        <w:rPr>
          <w:rFonts w:ascii="Bookman Old Style" w:hAnsi="Bookman Old Style"/>
        </w:rPr>
        <w:t>14-</w:t>
      </w: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>Yukarıdaki düzgün çokgenin bir dış açısı kaç derecedir?</w:t>
      </w:r>
    </w:p>
    <w:p w:rsidR="00EA708E" w:rsidRDefault="00EA708E" w:rsidP="004E77C0">
      <w:pPr>
        <w:spacing w:after="0"/>
        <w:rPr>
          <w:rFonts w:ascii="Bookman Old Style" w:hAnsi="Bookman Old Style"/>
        </w:rPr>
      </w:pPr>
    </w:p>
    <w:p w:rsidR="00EA708E" w:rsidRDefault="00EA708E" w:rsidP="004E77C0">
      <w:p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a)45           b)60         c)72      d)90</w:t>
      </w:r>
    </w:p>
    <w:p w:rsidR="00EA708E" w:rsidRDefault="00EA708E" w:rsidP="004E77C0">
      <w:p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           </w:t>
      </w:r>
    </w:p>
    <w:p w:rsidR="00EA708E" w:rsidRPr="00C97160" w:rsidRDefault="00EA708E" w:rsidP="004E77C0">
      <w:pPr>
        <w:spacing w:after="0"/>
        <w:rPr>
          <w:rFonts w:ascii="Bookman Old Style" w:hAnsi="Bookman Old Style"/>
        </w:rPr>
      </w:pPr>
    </w:p>
    <w:sectPr w:rsidR="00EA708E" w:rsidRPr="00C97160" w:rsidSect="006A3788">
      <w:pgSz w:w="11906" w:h="16838"/>
      <w:pgMar w:top="1417" w:right="282" w:bottom="1417" w:left="709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F53830"/>
    <w:multiLevelType w:val="hybridMultilevel"/>
    <w:tmpl w:val="064CFE42"/>
    <w:lvl w:ilvl="0" w:tplc="9C74954C">
      <w:start w:val="1"/>
      <w:numFmt w:val="lowerLetter"/>
      <w:lvlText w:val="%1)"/>
      <w:lvlJc w:val="left"/>
      <w:pPr>
        <w:ind w:left="4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">
    <w:nsid w:val="42AC08B4"/>
    <w:multiLevelType w:val="hybridMultilevel"/>
    <w:tmpl w:val="D1DA15A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67B2BBB"/>
    <w:multiLevelType w:val="hybridMultilevel"/>
    <w:tmpl w:val="CAB87D72"/>
    <w:lvl w:ilvl="0" w:tplc="6324D4D0">
      <w:start w:val="1"/>
      <w:numFmt w:val="lowerLetter"/>
      <w:lvlText w:val="%1)"/>
      <w:lvlJc w:val="left"/>
      <w:pPr>
        <w:ind w:left="55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1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7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C0"/>
    <w:rsid w:val="003A27FE"/>
    <w:rsid w:val="003D435D"/>
    <w:rsid w:val="00420B18"/>
    <w:rsid w:val="004E77C0"/>
    <w:rsid w:val="005A2DDE"/>
    <w:rsid w:val="006A3788"/>
    <w:rsid w:val="006E6621"/>
    <w:rsid w:val="008A5539"/>
    <w:rsid w:val="00950B08"/>
    <w:rsid w:val="00971844"/>
    <w:rsid w:val="009C721C"/>
    <w:rsid w:val="009E61B9"/>
    <w:rsid w:val="009F6449"/>
    <w:rsid w:val="00B10ACB"/>
    <w:rsid w:val="00C97160"/>
    <w:rsid w:val="00CC19BB"/>
    <w:rsid w:val="00D05B39"/>
    <w:rsid w:val="00DC72AE"/>
    <w:rsid w:val="00EA708E"/>
    <w:rsid w:val="00FF2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7C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E77C0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DC72A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239</Words>
  <Characters>1367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eminkırtasiye</dc:creator>
  <cp:keywords/>
  <dc:description/>
  <cp:lastModifiedBy>edanur</cp:lastModifiedBy>
  <cp:revision>7</cp:revision>
  <dcterms:created xsi:type="dcterms:W3CDTF">2012-03-04T20:11:00Z</dcterms:created>
  <dcterms:modified xsi:type="dcterms:W3CDTF">2012-03-11T10:21:00Z</dcterms:modified>
</cp:coreProperties>
</file>