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1832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7C27BB" w:rsidRPr="00172EC3" w:rsidTr="00F90551">
        <w:trPr>
          <w:cantSplit/>
          <w:trHeight w:val="1428"/>
        </w:trPr>
        <w:tc>
          <w:tcPr>
            <w:tcW w:w="425" w:type="dxa"/>
            <w:textDirection w:val="btLr"/>
            <w:vAlign w:val="center"/>
          </w:tcPr>
          <w:p w:rsidR="007C27BB" w:rsidRPr="00172EC3" w:rsidRDefault="007C27BB" w:rsidP="000506F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0506F6">
            <w:pPr>
              <w:jc w:val="center"/>
              <w:rPr>
                <w:b/>
              </w:rPr>
            </w:pPr>
            <w:r w:rsidRPr="00172EC3">
              <w:rPr>
                <w:b/>
              </w:rPr>
              <w:t>ÖLÇÜTLER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25" w:type="dxa"/>
            <w:textDirection w:val="btLr"/>
          </w:tcPr>
          <w:p w:rsidR="007C27BB" w:rsidRPr="00172EC3" w:rsidRDefault="007C27BB" w:rsidP="000506F6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7C27BB" w:rsidRPr="00172EC3" w:rsidTr="00F90551">
        <w:tc>
          <w:tcPr>
            <w:tcW w:w="425" w:type="dxa"/>
            <w:vMerge w:val="restart"/>
            <w:textDirection w:val="btLr"/>
            <w:vAlign w:val="center"/>
          </w:tcPr>
          <w:p w:rsidR="007C27BB" w:rsidRPr="00A4390E" w:rsidRDefault="007C27BB" w:rsidP="00446DE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Tartışma Değerlendirme Formu</w:t>
            </w:r>
          </w:p>
        </w:tc>
        <w:tc>
          <w:tcPr>
            <w:tcW w:w="1832" w:type="dxa"/>
            <w:vAlign w:val="center"/>
          </w:tcPr>
          <w:p w:rsidR="007C27BB" w:rsidRPr="00172EC3" w:rsidRDefault="007C27BB" w:rsidP="00D856A1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>Tartışırken sa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446DE1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2.</w:t>
            </w:r>
            <w:r>
              <w:rPr>
                <w:color w:val="000000"/>
                <w:sz w:val="12"/>
                <w:szCs w:val="12"/>
              </w:rPr>
              <w:t>Tartışırken nezaket ifadeleri kullanır.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446DE1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 xml:space="preserve">3. </w:t>
            </w:r>
            <w:r>
              <w:rPr>
                <w:sz w:val="12"/>
                <w:szCs w:val="12"/>
              </w:rPr>
              <w:t>Duygu ve düşüncelerini örneklerle açıklar.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446DE1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4.</w:t>
            </w:r>
            <w:r>
              <w:rPr>
                <w:color w:val="000000"/>
                <w:sz w:val="12"/>
                <w:szCs w:val="12"/>
              </w:rPr>
              <w:t>Duygu ve düşüncelerini anlaşılır ve net bir biçimde açıklar.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446DE1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>.Arkadaşlarını sözlerini kesmeden dinler.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446DE1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6.</w:t>
            </w:r>
            <w:r>
              <w:rPr>
                <w:color w:val="000000"/>
                <w:sz w:val="12"/>
                <w:szCs w:val="12"/>
              </w:rPr>
              <w:t>Tartışırken öz güveni vardır.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446DE1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7.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rPr>
          <w:trHeight w:val="290"/>
        </w:trPr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446DE1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8.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rPr>
          <w:trHeight w:val="70"/>
        </w:trPr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0506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rPr>
          <w:trHeight w:val="220"/>
        </w:trPr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172EC3" w:rsidRDefault="007C27BB" w:rsidP="000506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  <w:tr w:rsidR="007C27BB" w:rsidRPr="00172EC3" w:rsidTr="00F90551">
        <w:trPr>
          <w:trHeight w:val="394"/>
        </w:trPr>
        <w:tc>
          <w:tcPr>
            <w:tcW w:w="425" w:type="dxa"/>
            <w:vMerge/>
            <w:vAlign w:val="center"/>
          </w:tcPr>
          <w:p w:rsidR="007C27BB" w:rsidRPr="00172EC3" w:rsidRDefault="007C27BB" w:rsidP="000506F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7C27BB" w:rsidRPr="00A4390E" w:rsidRDefault="007C27BB" w:rsidP="000506F6">
            <w:pPr>
              <w:jc w:val="center"/>
              <w:rPr>
                <w:color w:val="000000"/>
              </w:rPr>
            </w:pPr>
            <w:r w:rsidRPr="00A4390E">
              <w:rPr>
                <w:color w:val="000000"/>
              </w:rPr>
              <w:t>Toplam</w:t>
            </w: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C27BB" w:rsidRPr="00172EC3" w:rsidRDefault="007C27BB" w:rsidP="000506F6">
            <w:pPr>
              <w:rPr>
                <w:sz w:val="18"/>
                <w:szCs w:val="18"/>
              </w:rPr>
            </w:pPr>
          </w:p>
        </w:tc>
      </w:tr>
    </w:tbl>
    <w:p w:rsidR="007C27BB" w:rsidRDefault="007C27BB" w:rsidP="00446DE1">
      <w:pPr>
        <w:ind w:left="-426" w:firstLine="426"/>
      </w:pPr>
      <w:hyperlink r:id="rId4" w:history="1">
        <w:r>
          <w:rPr>
            <w:rStyle w:val="Hyperlink"/>
          </w:rPr>
          <w:t>www.sorubak.com</w:t>
        </w:r>
      </w:hyperlink>
    </w:p>
    <w:sectPr w:rsidR="007C27BB" w:rsidSect="00446DE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6DE1"/>
    <w:rsid w:val="00007DA5"/>
    <w:rsid w:val="000165CF"/>
    <w:rsid w:val="000167B4"/>
    <w:rsid w:val="00027480"/>
    <w:rsid w:val="0003444D"/>
    <w:rsid w:val="000358EF"/>
    <w:rsid w:val="000446E1"/>
    <w:rsid w:val="000506F6"/>
    <w:rsid w:val="00054E35"/>
    <w:rsid w:val="00064550"/>
    <w:rsid w:val="000661F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3D9E"/>
    <w:rsid w:val="000D689F"/>
    <w:rsid w:val="000F0FEA"/>
    <w:rsid w:val="000F448A"/>
    <w:rsid w:val="00101CC5"/>
    <w:rsid w:val="00110AF2"/>
    <w:rsid w:val="001115DD"/>
    <w:rsid w:val="00112548"/>
    <w:rsid w:val="00113075"/>
    <w:rsid w:val="001157BC"/>
    <w:rsid w:val="0012790A"/>
    <w:rsid w:val="001326F0"/>
    <w:rsid w:val="00136418"/>
    <w:rsid w:val="00143333"/>
    <w:rsid w:val="001434A5"/>
    <w:rsid w:val="00155E08"/>
    <w:rsid w:val="00161B41"/>
    <w:rsid w:val="00172EC3"/>
    <w:rsid w:val="001763D5"/>
    <w:rsid w:val="00176B50"/>
    <w:rsid w:val="00177381"/>
    <w:rsid w:val="0018664F"/>
    <w:rsid w:val="00192C39"/>
    <w:rsid w:val="00192D62"/>
    <w:rsid w:val="00197995"/>
    <w:rsid w:val="001A55F3"/>
    <w:rsid w:val="001B33B2"/>
    <w:rsid w:val="001B4C44"/>
    <w:rsid w:val="001B6172"/>
    <w:rsid w:val="001B6320"/>
    <w:rsid w:val="001C1365"/>
    <w:rsid w:val="001C5083"/>
    <w:rsid w:val="001D14D6"/>
    <w:rsid w:val="001D48B4"/>
    <w:rsid w:val="001D5288"/>
    <w:rsid w:val="001E4882"/>
    <w:rsid w:val="00200534"/>
    <w:rsid w:val="002029D4"/>
    <w:rsid w:val="00203C52"/>
    <w:rsid w:val="002043D6"/>
    <w:rsid w:val="00210A8C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638D2"/>
    <w:rsid w:val="00272B03"/>
    <w:rsid w:val="002734F2"/>
    <w:rsid w:val="002758CB"/>
    <w:rsid w:val="002A55B3"/>
    <w:rsid w:val="002A5D45"/>
    <w:rsid w:val="002A7A9C"/>
    <w:rsid w:val="002B0378"/>
    <w:rsid w:val="002B6E2D"/>
    <w:rsid w:val="002B7267"/>
    <w:rsid w:val="002D6360"/>
    <w:rsid w:val="002E015C"/>
    <w:rsid w:val="002F07C4"/>
    <w:rsid w:val="00300E51"/>
    <w:rsid w:val="00300EAC"/>
    <w:rsid w:val="00301E21"/>
    <w:rsid w:val="0031796D"/>
    <w:rsid w:val="003239FF"/>
    <w:rsid w:val="00325562"/>
    <w:rsid w:val="00326A1F"/>
    <w:rsid w:val="00347FA5"/>
    <w:rsid w:val="00353437"/>
    <w:rsid w:val="0035427E"/>
    <w:rsid w:val="003562C2"/>
    <w:rsid w:val="00357117"/>
    <w:rsid w:val="00371AD3"/>
    <w:rsid w:val="00374D13"/>
    <w:rsid w:val="00375275"/>
    <w:rsid w:val="00385BF6"/>
    <w:rsid w:val="003A3C4D"/>
    <w:rsid w:val="003A654A"/>
    <w:rsid w:val="003C68D8"/>
    <w:rsid w:val="003D147B"/>
    <w:rsid w:val="003D3FDD"/>
    <w:rsid w:val="003D658B"/>
    <w:rsid w:val="003E0B56"/>
    <w:rsid w:val="0040309A"/>
    <w:rsid w:val="004074A5"/>
    <w:rsid w:val="0040762A"/>
    <w:rsid w:val="00407A32"/>
    <w:rsid w:val="004157F2"/>
    <w:rsid w:val="0041767B"/>
    <w:rsid w:val="004279C4"/>
    <w:rsid w:val="00430916"/>
    <w:rsid w:val="00435949"/>
    <w:rsid w:val="004363B0"/>
    <w:rsid w:val="00440E88"/>
    <w:rsid w:val="00444169"/>
    <w:rsid w:val="00445A6C"/>
    <w:rsid w:val="0044676A"/>
    <w:rsid w:val="00446DE1"/>
    <w:rsid w:val="00450073"/>
    <w:rsid w:val="00455EA0"/>
    <w:rsid w:val="00460BF8"/>
    <w:rsid w:val="00473631"/>
    <w:rsid w:val="00481D13"/>
    <w:rsid w:val="00494259"/>
    <w:rsid w:val="0049724B"/>
    <w:rsid w:val="004A562F"/>
    <w:rsid w:val="004B790F"/>
    <w:rsid w:val="004D0F4C"/>
    <w:rsid w:val="004D55A5"/>
    <w:rsid w:val="004D787E"/>
    <w:rsid w:val="004E34A3"/>
    <w:rsid w:val="004E4482"/>
    <w:rsid w:val="005027CA"/>
    <w:rsid w:val="0050428E"/>
    <w:rsid w:val="00504582"/>
    <w:rsid w:val="00504F4A"/>
    <w:rsid w:val="00505031"/>
    <w:rsid w:val="00510F14"/>
    <w:rsid w:val="00512DDE"/>
    <w:rsid w:val="005218BF"/>
    <w:rsid w:val="005222A1"/>
    <w:rsid w:val="005367F0"/>
    <w:rsid w:val="00541389"/>
    <w:rsid w:val="00546009"/>
    <w:rsid w:val="00560F54"/>
    <w:rsid w:val="0056235A"/>
    <w:rsid w:val="00562D16"/>
    <w:rsid w:val="00566FEC"/>
    <w:rsid w:val="00567E19"/>
    <w:rsid w:val="00575BDD"/>
    <w:rsid w:val="00576B0E"/>
    <w:rsid w:val="00583FDA"/>
    <w:rsid w:val="00584A94"/>
    <w:rsid w:val="005865F6"/>
    <w:rsid w:val="00587F1C"/>
    <w:rsid w:val="00590E6E"/>
    <w:rsid w:val="00592F0F"/>
    <w:rsid w:val="005A04FF"/>
    <w:rsid w:val="005A30C4"/>
    <w:rsid w:val="005A5033"/>
    <w:rsid w:val="005A6CC5"/>
    <w:rsid w:val="005B4FF7"/>
    <w:rsid w:val="005C19A1"/>
    <w:rsid w:val="005C5A44"/>
    <w:rsid w:val="005E033F"/>
    <w:rsid w:val="005E0F35"/>
    <w:rsid w:val="005F3000"/>
    <w:rsid w:val="005F31A8"/>
    <w:rsid w:val="00603D68"/>
    <w:rsid w:val="006075C8"/>
    <w:rsid w:val="00607853"/>
    <w:rsid w:val="00611C83"/>
    <w:rsid w:val="00611D3B"/>
    <w:rsid w:val="006153F8"/>
    <w:rsid w:val="0061752C"/>
    <w:rsid w:val="00620340"/>
    <w:rsid w:val="00621F0F"/>
    <w:rsid w:val="006267F9"/>
    <w:rsid w:val="0063098C"/>
    <w:rsid w:val="006313C2"/>
    <w:rsid w:val="006319D1"/>
    <w:rsid w:val="00632E79"/>
    <w:rsid w:val="00633D29"/>
    <w:rsid w:val="00635634"/>
    <w:rsid w:val="006450AD"/>
    <w:rsid w:val="00647758"/>
    <w:rsid w:val="006511DB"/>
    <w:rsid w:val="00652D21"/>
    <w:rsid w:val="00653446"/>
    <w:rsid w:val="00653CEE"/>
    <w:rsid w:val="0065542C"/>
    <w:rsid w:val="00661517"/>
    <w:rsid w:val="006766FB"/>
    <w:rsid w:val="006A3E8D"/>
    <w:rsid w:val="006A60B6"/>
    <w:rsid w:val="006A6521"/>
    <w:rsid w:val="006B4048"/>
    <w:rsid w:val="006C3997"/>
    <w:rsid w:val="006C4F3F"/>
    <w:rsid w:val="006D1768"/>
    <w:rsid w:val="006D39D1"/>
    <w:rsid w:val="006D43D9"/>
    <w:rsid w:val="006D491F"/>
    <w:rsid w:val="006E0277"/>
    <w:rsid w:val="006F046C"/>
    <w:rsid w:val="006F1641"/>
    <w:rsid w:val="006F5EC8"/>
    <w:rsid w:val="00700482"/>
    <w:rsid w:val="00720222"/>
    <w:rsid w:val="00723FC4"/>
    <w:rsid w:val="00727EC8"/>
    <w:rsid w:val="0073163A"/>
    <w:rsid w:val="00741471"/>
    <w:rsid w:val="007448D3"/>
    <w:rsid w:val="0075130F"/>
    <w:rsid w:val="00753CF5"/>
    <w:rsid w:val="00757D32"/>
    <w:rsid w:val="00761980"/>
    <w:rsid w:val="00782647"/>
    <w:rsid w:val="007929C1"/>
    <w:rsid w:val="00794FE6"/>
    <w:rsid w:val="007A2F3C"/>
    <w:rsid w:val="007A6641"/>
    <w:rsid w:val="007A7C8D"/>
    <w:rsid w:val="007B14B0"/>
    <w:rsid w:val="007B5400"/>
    <w:rsid w:val="007C27BB"/>
    <w:rsid w:val="007C4AEB"/>
    <w:rsid w:val="007D040A"/>
    <w:rsid w:val="007D48AE"/>
    <w:rsid w:val="007E6DE9"/>
    <w:rsid w:val="007F4396"/>
    <w:rsid w:val="00800AF5"/>
    <w:rsid w:val="00815D90"/>
    <w:rsid w:val="00820013"/>
    <w:rsid w:val="00821935"/>
    <w:rsid w:val="00830532"/>
    <w:rsid w:val="00830BAF"/>
    <w:rsid w:val="00831C48"/>
    <w:rsid w:val="008348D3"/>
    <w:rsid w:val="0083688E"/>
    <w:rsid w:val="008406F7"/>
    <w:rsid w:val="00841250"/>
    <w:rsid w:val="008420C6"/>
    <w:rsid w:val="00842374"/>
    <w:rsid w:val="00842747"/>
    <w:rsid w:val="00845C56"/>
    <w:rsid w:val="00854336"/>
    <w:rsid w:val="008603A4"/>
    <w:rsid w:val="008736C8"/>
    <w:rsid w:val="00880686"/>
    <w:rsid w:val="00883088"/>
    <w:rsid w:val="008864F9"/>
    <w:rsid w:val="00890367"/>
    <w:rsid w:val="008926E5"/>
    <w:rsid w:val="008B3CB2"/>
    <w:rsid w:val="008B3F38"/>
    <w:rsid w:val="008B66A6"/>
    <w:rsid w:val="008C2DD5"/>
    <w:rsid w:val="008D432B"/>
    <w:rsid w:val="008D59A7"/>
    <w:rsid w:val="008D7055"/>
    <w:rsid w:val="008E110E"/>
    <w:rsid w:val="008E4EB7"/>
    <w:rsid w:val="008E4F36"/>
    <w:rsid w:val="008F4313"/>
    <w:rsid w:val="008F595B"/>
    <w:rsid w:val="008F70B5"/>
    <w:rsid w:val="0090161F"/>
    <w:rsid w:val="00901FF1"/>
    <w:rsid w:val="009037DA"/>
    <w:rsid w:val="009055FD"/>
    <w:rsid w:val="00905CF2"/>
    <w:rsid w:val="00907739"/>
    <w:rsid w:val="00917AF7"/>
    <w:rsid w:val="0092110C"/>
    <w:rsid w:val="009215F7"/>
    <w:rsid w:val="00925B46"/>
    <w:rsid w:val="0093306E"/>
    <w:rsid w:val="009340E6"/>
    <w:rsid w:val="0094073B"/>
    <w:rsid w:val="00941189"/>
    <w:rsid w:val="0094346C"/>
    <w:rsid w:val="009436BD"/>
    <w:rsid w:val="009456A9"/>
    <w:rsid w:val="00957835"/>
    <w:rsid w:val="0096273B"/>
    <w:rsid w:val="009656A6"/>
    <w:rsid w:val="0097032B"/>
    <w:rsid w:val="009752FE"/>
    <w:rsid w:val="00976EF5"/>
    <w:rsid w:val="00982032"/>
    <w:rsid w:val="0098629D"/>
    <w:rsid w:val="00986421"/>
    <w:rsid w:val="009864AD"/>
    <w:rsid w:val="0098660F"/>
    <w:rsid w:val="00992C34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B65F8"/>
    <w:rsid w:val="009C092D"/>
    <w:rsid w:val="009C1613"/>
    <w:rsid w:val="009E0013"/>
    <w:rsid w:val="009E2BAF"/>
    <w:rsid w:val="009F1748"/>
    <w:rsid w:val="009F2E7D"/>
    <w:rsid w:val="009F6179"/>
    <w:rsid w:val="00A07520"/>
    <w:rsid w:val="00A1127D"/>
    <w:rsid w:val="00A13E00"/>
    <w:rsid w:val="00A17265"/>
    <w:rsid w:val="00A21896"/>
    <w:rsid w:val="00A24789"/>
    <w:rsid w:val="00A315D0"/>
    <w:rsid w:val="00A3671C"/>
    <w:rsid w:val="00A37913"/>
    <w:rsid w:val="00A421E9"/>
    <w:rsid w:val="00A4390E"/>
    <w:rsid w:val="00A44DAE"/>
    <w:rsid w:val="00A52344"/>
    <w:rsid w:val="00A53A5F"/>
    <w:rsid w:val="00A559EE"/>
    <w:rsid w:val="00A66375"/>
    <w:rsid w:val="00A7185A"/>
    <w:rsid w:val="00A807EF"/>
    <w:rsid w:val="00A81FBB"/>
    <w:rsid w:val="00A824C1"/>
    <w:rsid w:val="00A909CE"/>
    <w:rsid w:val="00A935D9"/>
    <w:rsid w:val="00A95FE9"/>
    <w:rsid w:val="00AA4C73"/>
    <w:rsid w:val="00AB5FA1"/>
    <w:rsid w:val="00AC335C"/>
    <w:rsid w:val="00AC7FDB"/>
    <w:rsid w:val="00AD4BD9"/>
    <w:rsid w:val="00AD55B4"/>
    <w:rsid w:val="00AD64FA"/>
    <w:rsid w:val="00AF43C6"/>
    <w:rsid w:val="00AF5046"/>
    <w:rsid w:val="00AF571F"/>
    <w:rsid w:val="00B07B76"/>
    <w:rsid w:val="00B1527F"/>
    <w:rsid w:val="00B2295C"/>
    <w:rsid w:val="00B24ED2"/>
    <w:rsid w:val="00B30CA3"/>
    <w:rsid w:val="00B35AFA"/>
    <w:rsid w:val="00B374AE"/>
    <w:rsid w:val="00B37732"/>
    <w:rsid w:val="00B6030A"/>
    <w:rsid w:val="00B62CB3"/>
    <w:rsid w:val="00B70F4F"/>
    <w:rsid w:val="00B82266"/>
    <w:rsid w:val="00B86CE0"/>
    <w:rsid w:val="00B90D65"/>
    <w:rsid w:val="00B97712"/>
    <w:rsid w:val="00BB2CDA"/>
    <w:rsid w:val="00BB79F7"/>
    <w:rsid w:val="00BC4231"/>
    <w:rsid w:val="00BC5B80"/>
    <w:rsid w:val="00BD224B"/>
    <w:rsid w:val="00BE1437"/>
    <w:rsid w:val="00BE41D5"/>
    <w:rsid w:val="00BF0739"/>
    <w:rsid w:val="00BF4670"/>
    <w:rsid w:val="00BF531E"/>
    <w:rsid w:val="00BF576D"/>
    <w:rsid w:val="00BF5A6C"/>
    <w:rsid w:val="00C16BC4"/>
    <w:rsid w:val="00C20E38"/>
    <w:rsid w:val="00C23454"/>
    <w:rsid w:val="00C237B0"/>
    <w:rsid w:val="00C25BCC"/>
    <w:rsid w:val="00C27133"/>
    <w:rsid w:val="00C30E08"/>
    <w:rsid w:val="00C36D83"/>
    <w:rsid w:val="00C4152A"/>
    <w:rsid w:val="00C419C7"/>
    <w:rsid w:val="00C63922"/>
    <w:rsid w:val="00C71FDB"/>
    <w:rsid w:val="00C73CE1"/>
    <w:rsid w:val="00C76587"/>
    <w:rsid w:val="00C819D7"/>
    <w:rsid w:val="00C845CB"/>
    <w:rsid w:val="00C90164"/>
    <w:rsid w:val="00C9147A"/>
    <w:rsid w:val="00C97856"/>
    <w:rsid w:val="00CB6736"/>
    <w:rsid w:val="00CC6333"/>
    <w:rsid w:val="00CD0BFD"/>
    <w:rsid w:val="00CD4FE0"/>
    <w:rsid w:val="00CD69D3"/>
    <w:rsid w:val="00CD7F69"/>
    <w:rsid w:val="00CE39C7"/>
    <w:rsid w:val="00CE3D75"/>
    <w:rsid w:val="00CE4135"/>
    <w:rsid w:val="00CE7ACA"/>
    <w:rsid w:val="00CF2AF9"/>
    <w:rsid w:val="00D0081A"/>
    <w:rsid w:val="00D018B3"/>
    <w:rsid w:val="00D03879"/>
    <w:rsid w:val="00D0528B"/>
    <w:rsid w:val="00D06446"/>
    <w:rsid w:val="00D12304"/>
    <w:rsid w:val="00D127E3"/>
    <w:rsid w:val="00D140D5"/>
    <w:rsid w:val="00D17A0E"/>
    <w:rsid w:val="00D22AA1"/>
    <w:rsid w:val="00D250F9"/>
    <w:rsid w:val="00D269A2"/>
    <w:rsid w:val="00D269A5"/>
    <w:rsid w:val="00D3113A"/>
    <w:rsid w:val="00D403DA"/>
    <w:rsid w:val="00D46B66"/>
    <w:rsid w:val="00D607D2"/>
    <w:rsid w:val="00D61D57"/>
    <w:rsid w:val="00D6294A"/>
    <w:rsid w:val="00D6430C"/>
    <w:rsid w:val="00D816DC"/>
    <w:rsid w:val="00D83E2C"/>
    <w:rsid w:val="00D851EE"/>
    <w:rsid w:val="00D856A1"/>
    <w:rsid w:val="00D85DA3"/>
    <w:rsid w:val="00D90130"/>
    <w:rsid w:val="00D9436C"/>
    <w:rsid w:val="00D94E34"/>
    <w:rsid w:val="00DB21FB"/>
    <w:rsid w:val="00DB2482"/>
    <w:rsid w:val="00DD048A"/>
    <w:rsid w:val="00DD13CF"/>
    <w:rsid w:val="00DF325B"/>
    <w:rsid w:val="00DF563F"/>
    <w:rsid w:val="00E03D53"/>
    <w:rsid w:val="00E041B9"/>
    <w:rsid w:val="00E04CE6"/>
    <w:rsid w:val="00E1432D"/>
    <w:rsid w:val="00E167E4"/>
    <w:rsid w:val="00E22E21"/>
    <w:rsid w:val="00E23222"/>
    <w:rsid w:val="00E25C1F"/>
    <w:rsid w:val="00E27547"/>
    <w:rsid w:val="00E2770C"/>
    <w:rsid w:val="00E30A61"/>
    <w:rsid w:val="00E324E1"/>
    <w:rsid w:val="00E35D67"/>
    <w:rsid w:val="00E366F9"/>
    <w:rsid w:val="00E4001F"/>
    <w:rsid w:val="00E43E1B"/>
    <w:rsid w:val="00E455E1"/>
    <w:rsid w:val="00E54FDA"/>
    <w:rsid w:val="00E55AA4"/>
    <w:rsid w:val="00E61886"/>
    <w:rsid w:val="00E6574E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1A59"/>
    <w:rsid w:val="00EE30A6"/>
    <w:rsid w:val="00EE3B24"/>
    <w:rsid w:val="00EE5096"/>
    <w:rsid w:val="00EE5B18"/>
    <w:rsid w:val="00EF0136"/>
    <w:rsid w:val="00F024D8"/>
    <w:rsid w:val="00F0294E"/>
    <w:rsid w:val="00F02A83"/>
    <w:rsid w:val="00F03736"/>
    <w:rsid w:val="00F06BE6"/>
    <w:rsid w:val="00F1501A"/>
    <w:rsid w:val="00F17908"/>
    <w:rsid w:val="00F21D26"/>
    <w:rsid w:val="00F24BE9"/>
    <w:rsid w:val="00F323C3"/>
    <w:rsid w:val="00F341D1"/>
    <w:rsid w:val="00F36AE8"/>
    <w:rsid w:val="00F378E9"/>
    <w:rsid w:val="00F37AD9"/>
    <w:rsid w:val="00F41B3D"/>
    <w:rsid w:val="00F5172B"/>
    <w:rsid w:val="00F544A2"/>
    <w:rsid w:val="00F60AB2"/>
    <w:rsid w:val="00F614D9"/>
    <w:rsid w:val="00F619FD"/>
    <w:rsid w:val="00F622F4"/>
    <w:rsid w:val="00F668A0"/>
    <w:rsid w:val="00F71BF3"/>
    <w:rsid w:val="00F726D6"/>
    <w:rsid w:val="00F769C8"/>
    <w:rsid w:val="00F805B2"/>
    <w:rsid w:val="00F860C3"/>
    <w:rsid w:val="00F867B0"/>
    <w:rsid w:val="00F90551"/>
    <w:rsid w:val="00FC4016"/>
    <w:rsid w:val="00FC58EB"/>
    <w:rsid w:val="00FC5D7D"/>
    <w:rsid w:val="00FD0882"/>
    <w:rsid w:val="00FF3FFF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D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905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150</Words>
  <Characters>860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www.sorubak.ccom</dc:title>
  <dc:subject/>
  <dc:creator>www.sorubak.ccom; NURAY</dc:creator>
  <cp:keywords>www.sorubak.ccom</cp:keywords>
  <dc:description>www.sorubak.ccom</dc:description>
  <cp:lastModifiedBy>edanur</cp:lastModifiedBy>
  <cp:revision>3</cp:revision>
  <dcterms:created xsi:type="dcterms:W3CDTF">2012-01-23T22:45:00Z</dcterms:created>
  <dcterms:modified xsi:type="dcterms:W3CDTF">2012-02-21T19:14:00Z</dcterms:modified>
  <cp:category>www.sorubak.ccom</cp:category>
  <cp:contentStatus>www.sorubak.ccom</cp:contentStatus>
</cp:coreProperties>
</file>