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"/>
        <w:gridCol w:w="1832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236071" w:rsidRPr="00172EC3" w:rsidTr="00C96C6C">
        <w:trPr>
          <w:cantSplit/>
          <w:trHeight w:val="1428"/>
        </w:trPr>
        <w:tc>
          <w:tcPr>
            <w:tcW w:w="425" w:type="dxa"/>
            <w:textDirection w:val="btLr"/>
            <w:vAlign w:val="center"/>
          </w:tcPr>
          <w:p w:rsidR="00236071" w:rsidRPr="00172EC3" w:rsidRDefault="00236071" w:rsidP="00C31D0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36071" w:rsidRPr="00172EC3" w:rsidRDefault="00236071" w:rsidP="00C31D0D">
            <w:pPr>
              <w:jc w:val="center"/>
              <w:rPr>
                <w:b/>
              </w:rPr>
            </w:pPr>
            <w:r w:rsidRPr="00172EC3">
              <w:rPr>
                <w:b/>
              </w:rPr>
              <w:t>ÖLÇÜTLER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48-M.EVRAN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53-G.YILMAZ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55-B.YILMAZ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56-M.ARPAT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57-İ.POLAT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58-M.SUBAKAN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59-E.ARSLAN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60-S.DENİZ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61-S.PARLAR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62-A.YASAK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63-Y.VAROL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64-B.AKBAL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S.ÖZKABADAYI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68-C.KORKMAZ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70-G.DÜĞENCİ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U.YOLUSEVER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73-D.AKIN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76-M.BELER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78-M.GENCER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80-C.ÇAPKIN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81-Ş.TUNA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F.ŞABANOĞLU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157-İ.SAZA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368-F.AKALAN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910-Ü.İĞDE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911-B.CİHAN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912-B.ÇAKIR</w:t>
            </w:r>
          </w:p>
        </w:tc>
        <w:tc>
          <w:tcPr>
            <w:tcW w:w="425" w:type="dxa"/>
            <w:textDirection w:val="btLr"/>
          </w:tcPr>
          <w:p w:rsidR="00236071" w:rsidRPr="00172EC3" w:rsidRDefault="00236071" w:rsidP="00C31D0D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913-Ş.YALÇIN</w:t>
            </w:r>
          </w:p>
        </w:tc>
      </w:tr>
      <w:tr w:rsidR="00236071" w:rsidRPr="00172EC3" w:rsidTr="00C96C6C">
        <w:tc>
          <w:tcPr>
            <w:tcW w:w="425" w:type="dxa"/>
            <w:vMerge w:val="restart"/>
            <w:textDirection w:val="btLr"/>
            <w:vAlign w:val="center"/>
          </w:tcPr>
          <w:p w:rsidR="00236071" w:rsidRPr="00A4390E" w:rsidRDefault="00236071" w:rsidP="00726CD5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Gösteri Değerlendirme Ölçeği</w:t>
            </w:r>
          </w:p>
        </w:tc>
        <w:tc>
          <w:tcPr>
            <w:tcW w:w="1832" w:type="dxa"/>
            <w:vAlign w:val="center"/>
          </w:tcPr>
          <w:p w:rsidR="00236071" w:rsidRPr="00172EC3" w:rsidRDefault="00236071" w:rsidP="00726CD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1.Yapacağı gösteri için uygun plan hazırlama</w:t>
            </w: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</w:tr>
      <w:tr w:rsidR="00236071" w:rsidRPr="00172EC3" w:rsidTr="00C96C6C">
        <w:tc>
          <w:tcPr>
            <w:tcW w:w="425" w:type="dxa"/>
            <w:vMerge/>
            <w:vAlign w:val="center"/>
          </w:tcPr>
          <w:p w:rsidR="00236071" w:rsidRPr="00172EC3" w:rsidRDefault="00236071" w:rsidP="00C31D0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36071" w:rsidRPr="00172EC3" w:rsidRDefault="00236071" w:rsidP="00726CD5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2</w:t>
            </w:r>
            <w:r>
              <w:rPr>
                <w:color w:val="000000"/>
                <w:sz w:val="12"/>
                <w:szCs w:val="12"/>
              </w:rPr>
              <w:t>.Duygu ve düşüncelerini canlandırmayla ifade etme</w:t>
            </w: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</w:tr>
      <w:tr w:rsidR="00236071" w:rsidRPr="00172EC3" w:rsidTr="00C96C6C">
        <w:tc>
          <w:tcPr>
            <w:tcW w:w="425" w:type="dxa"/>
            <w:vMerge/>
            <w:vAlign w:val="center"/>
          </w:tcPr>
          <w:p w:rsidR="00236071" w:rsidRPr="00172EC3" w:rsidRDefault="00236071" w:rsidP="00C31D0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36071" w:rsidRPr="00172EC3" w:rsidRDefault="00236071" w:rsidP="00726CD5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>3</w:t>
            </w:r>
            <w:r>
              <w:rPr>
                <w:sz w:val="12"/>
                <w:szCs w:val="12"/>
              </w:rPr>
              <w:t>.Gösteriyi uygun materyallerle destekleme</w:t>
            </w: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</w:tr>
      <w:tr w:rsidR="00236071" w:rsidRPr="00172EC3" w:rsidTr="00C96C6C">
        <w:tc>
          <w:tcPr>
            <w:tcW w:w="425" w:type="dxa"/>
            <w:vMerge/>
            <w:vAlign w:val="center"/>
          </w:tcPr>
          <w:p w:rsidR="00236071" w:rsidRPr="00172EC3" w:rsidRDefault="00236071" w:rsidP="00C31D0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36071" w:rsidRPr="00172EC3" w:rsidRDefault="00236071" w:rsidP="00726CD5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4</w:t>
            </w:r>
            <w:r>
              <w:rPr>
                <w:color w:val="000000"/>
                <w:sz w:val="12"/>
                <w:szCs w:val="12"/>
              </w:rPr>
              <w:t>.Gösteride yaratıcılık becerisini kullanma</w:t>
            </w: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</w:tr>
      <w:tr w:rsidR="00236071" w:rsidRPr="00172EC3" w:rsidTr="00C96C6C">
        <w:tc>
          <w:tcPr>
            <w:tcW w:w="425" w:type="dxa"/>
            <w:vMerge/>
            <w:vAlign w:val="center"/>
          </w:tcPr>
          <w:p w:rsidR="00236071" w:rsidRPr="00172EC3" w:rsidRDefault="00236071" w:rsidP="00C31D0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36071" w:rsidRPr="00172EC3" w:rsidRDefault="00236071" w:rsidP="00726CD5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>.Gösteri zamanını etkili kullanma</w:t>
            </w: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</w:tr>
      <w:tr w:rsidR="00236071" w:rsidRPr="00172EC3" w:rsidTr="00C96C6C">
        <w:tc>
          <w:tcPr>
            <w:tcW w:w="425" w:type="dxa"/>
            <w:vMerge/>
            <w:vAlign w:val="center"/>
          </w:tcPr>
          <w:p w:rsidR="00236071" w:rsidRPr="00172EC3" w:rsidRDefault="00236071" w:rsidP="00C31D0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36071" w:rsidRPr="00172EC3" w:rsidRDefault="00236071" w:rsidP="00726CD5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6</w:t>
            </w:r>
            <w:r>
              <w:rPr>
                <w:color w:val="000000"/>
                <w:sz w:val="12"/>
                <w:szCs w:val="12"/>
              </w:rPr>
              <w:t>.Konuyla ilgili bilgilerini özgün olarak kullanma</w:t>
            </w: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</w:tr>
      <w:tr w:rsidR="00236071" w:rsidRPr="00172EC3" w:rsidTr="00C96C6C">
        <w:tc>
          <w:tcPr>
            <w:tcW w:w="425" w:type="dxa"/>
            <w:vMerge/>
            <w:vAlign w:val="center"/>
          </w:tcPr>
          <w:p w:rsidR="00236071" w:rsidRPr="00172EC3" w:rsidRDefault="00236071" w:rsidP="00C31D0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36071" w:rsidRPr="00172EC3" w:rsidRDefault="00236071" w:rsidP="00C31D0D">
            <w:pPr>
              <w:rPr>
                <w:sz w:val="12"/>
                <w:szCs w:val="12"/>
              </w:rPr>
            </w:pPr>
            <w:r w:rsidRPr="00172EC3">
              <w:rPr>
                <w:sz w:val="12"/>
                <w:szCs w:val="12"/>
              </w:rPr>
              <w:t>7.</w:t>
            </w: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</w:tr>
      <w:tr w:rsidR="00236071" w:rsidRPr="00172EC3" w:rsidTr="00C96C6C">
        <w:trPr>
          <w:trHeight w:val="290"/>
        </w:trPr>
        <w:tc>
          <w:tcPr>
            <w:tcW w:w="425" w:type="dxa"/>
            <w:vMerge/>
            <w:vAlign w:val="center"/>
          </w:tcPr>
          <w:p w:rsidR="00236071" w:rsidRPr="00172EC3" w:rsidRDefault="00236071" w:rsidP="00C31D0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36071" w:rsidRPr="00172EC3" w:rsidRDefault="00236071" w:rsidP="00C31D0D">
            <w:pPr>
              <w:rPr>
                <w:sz w:val="12"/>
                <w:szCs w:val="12"/>
              </w:rPr>
            </w:pPr>
            <w:r w:rsidRPr="00172EC3">
              <w:rPr>
                <w:color w:val="000000"/>
                <w:sz w:val="12"/>
                <w:szCs w:val="12"/>
              </w:rPr>
              <w:t>8.</w:t>
            </w: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</w:tr>
      <w:tr w:rsidR="00236071" w:rsidRPr="00172EC3" w:rsidTr="00C96C6C">
        <w:trPr>
          <w:trHeight w:val="70"/>
        </w:trPr>
        <w:tc>
          <w:tcPr>
            <w:tcW w:w="425" w:type="dxa"/>
            <w:vMerge/>
            <w:vAlign w:val="center"/>
          </w:tcPr>
          <w:p w:rsidR="00236071" w:rsidRPr="00172EC3" w:rsidRDefault="00236071" w:rsidP="00C31D0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36071" w:rsidRPr="00172EC3" w:rsidRDefault="00236071" w:rsidP="00C31D0D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</w:tr>
      <w:tr w:rsidR="00236071" w:rsidRPr="00172EC3" w:rsidTr="00C96C6C">
        <w:trPr>
          <w:trHeight w:val="220"/>
        </w:trPr>
        <w:tc>
          <w:tcPr>
            <w:tcW w:w="425" w:type="dxa"/>
            <w:vMerge/>
            <w:vAlign w:val="center"/>
          </w:tcPr>
          <w:p w:rsidR="00236071" w:rsidRPr="00172EC3" w:rsidRDefault="00236071" w:rsidP="00C31D0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36071" w:rsidRPr="00172EC3" w:rsidRDefault="00236071" w:rsidP="00C31D0D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</w:tr>
      <w:tr w:rsidR="00236071" w:rsidRPr="00172EC3" w:rsidTr="00C96C6C">
        <w:trPr>
          <w:trHeight w:val="394"/>
        </w:trPr>
        <w:tc>
          <w:tcPr>
            <w:tcW w:w="425" w:type="dxa"/>
            <w:vMerge/>
            <w:vAlign w:val="center"/>
          </w:tcPr>
          <w:p w:rsidR="00236071" w:rsidRPr="00172EC3" w:rsidRDefault="00236071" w:rsidP="00C31D0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36071" w:rsidRPr="00A4390E" w:rsidRDefault="00236071" w:rsidP="00C31D0D">
            <w:pPr>
              <w:jc w:val="center"/>
              <w:rPr>
                <w:color w:val="000000"/>
              </w:rPr>
            </w:pPr>
            <w:r w:rsidRPr="00A4390E">
              <w:rPr>
                <w:color w:val="000000"/>
              </w:rPr>
              <w:t>Toplam</w:t>
            </w: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36071" w:rsidRPr="00172EC3" w:rsidRDefault="00236071" w:rsidP="00C31D0D">
            <w:pPr>
              <w:rPr>
                <w:sz w:val="18"/>
                <w:szCs w:val="18"/>
              </w:rPr>
            </w:pPr>
          </w:p>
        </w:tc>
      </w:tr>
    </w:tbl>
    <w:p w:rsidR="00236071" w:rsidRDefault="00236071">
      <w:hyperlink r:id="rId4" w:history="1">
        <w:r>
          <w:rPr>
            <w:rStyle w:val="Hyperlink"/>
          </w:rPr>
          <w:t>www.sorubak.com</w:t>
        </w:r>
      </w:hyperlink>
    </w:p>
    <w:sectPr w:rsidR="00236071" w:rsidSect="00726C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CD5"/>
    <w:rsid w:val="00002CF4"/>
    <w:rsid w:val="00007DA5"/>
    <w:rsid w:val="000165CF"/>
    <w:rsid w:val="000167B4"/>
    <w:rsid w:val="00027480"/>
    <w:rsid w:val="0003444D"/>
    <w:rsid w:val="000358EF"/>
    <w:rsid w:val="000446E1"/>
    <w:rsid w:val="00054E35"/>
    <w:rsid w:val="00064550"/>
    <w:rsid w:val="000661F0"/>
    <w:rsid w:val="00075A87"/>
    <w:rsid w:val="00086949"/>
    <w:rsid w:val="00094356"/>
    <w:rsid w:val="000977CD"/>
    <w:rsid w:val="000A16AD"/>
    <w:rsid w:val="000A6796"/>
    <w:rsid w:val="000A74AB"/>
    <w:rsid w:val="000A7B8A"/>
    <w:rsid w:val="000B2782"/>
    <w:rsid w:val="000C0D77"/>
    <w:rsid w:val="000C4A51"/>
    <w:rsid w:val="000D3D9E"/>
    <w:rsid w:val="000D689F"/>
    <w:rsid w:val="000F0FEA"/>
    <w:rsid w:val="000F448A"/>
    <w:rsid w:val="00101CC5"/>
    <w:rsid w:val="001115DD"/>
    <w:rsid w:val="00112548"/>
    <w:rsid w:val="00113075"/>
    <w:rsid w:val="001157BC"/>
    <w:rsid w:val="0012790A"/>
    <w:rsid w:val="001326F0"/>
    <w:rsid w:val="00136418"/>
    <w:rsid w:val="00143333"/>
    <w:rsid w:val="001434A5"/>
    <w:rsid w:val="00155E08"/>
    <w:rsid w:val="00161B41"/>
    <w:rsid w:val="00172EC3"/>
    <w:rsid w:val="001763D5"/>
    <w:rsid w:val="00176B50"/>
    <w:rsid w:val="00177381"/>
    <w:rsid w:val="0018664F"/>
    <w:rsid w:val="00192C39"/>
    <w:rsid w:val="00192D62"/>
    <w:rsid w:val="00197995"/>
    <w:rsid w:val="001A55F3"/>
    <w:rsid w:val="001B33B2"/>
    <w:rsid w:val="001B4C44"/>
    <w:rsid w:val="001B6172"/>
    <w:rsid w:val="001B6320"/>
    <w:rsid w:val="001C1365"/>
    <w:rsid w:val="001C5083"/>
    <w:rsid w:val="001D14D6"/>
    <w:rsid w:val="001D48B4"/>
    <w:rsid w:val="001D5288"/>
    <w:rsid w:val="001E4882"/>
    <w:rsid w:val="00200534"/>
    <w:rsid w:val="002029D4"/>
    <w:rsid w:val="00203C52"/>
    <w:rsid w:val="002043D6"/>
    <w:rsid w:val="00206958"/>
    <w:rsid w:val="00210A8C"/>
    <w:rsid w:val="00212602"/>
    <w:rsid w:val="00214038"/>
    <w:rsid w:val="002219E8"/>
    <w:rsid w:val="00227F17"/>
    <w:rsid w:val="0023105F"/>
    <w:rsid w:val="00236071"/>
    <w:rsid w:val="00242C04"/>
    <w:rsid w:val="00247ADA"/>
    <w:rsid w:val="00251288"/>
    <w:rsid w:val="0025244F"/>
    <w:rsid w:val="002548C7"/>
    <w:rsid w:val="002638D2"/>
    <w:rsid w:val="00272B03"/>
    <w:rsid w:val="002734F2"/>
    <w:rsid w:val="002758CB"/>
    <w:rsid w:val="002A55B3"/>
    <w:rsid w:val="002A5D45"/>
    <w:rsid w:val="002A7A9C"/>
    <w:rsid w:val="002B0378"/>
    <w:rsid w:val="002B6E2D"/>
    <w:rsid w:val="002B7267"/>
    <w:rsid w:val="002D6360"/>
    <w:rsid w:val="002E015C"/>
    <w:rsid w:val="002F07C4"/>
    <w:rsid w:val="00300E51"/>
    <w:rsid w:val="00300EAC"/>
    <w:rsid w:val="00301E21"/>
    <w:rsid w:val="00317497"/>
    <w:rsid w:val="0031796D"/>
    <w:rsid w:val="003239FF"/>
    <w:rsid w:val="00325562"/>
    <w:rsid w:val="00326A1F"/>
    <w:rsid w:val="00347FA5"/>
    <w:rsid w:val="00353437"/>
    <w:rsid w:val="0035427E"/>
    <w:rsid w:val="00355744"/>
    <w:rsid w:val="003562C2"/>
    <w:rsid w:val="00357117"/>
    <w:rsid w:val="00371AD3"/>
    <w:rsid w:val="00374D13"/>
    <w:rsid w:val="00375275"/>
    <w:rsid w:val="00385BF6"/>
    <w:rsid w:val="003A3C4D"/>
    <w:rsid w:val="003A654A"/>
    <w:rsid w:val="003C68D8"/>
    <w:rsid w:val="003D147B"/>
    <w:rsid w:val="003D3FDD"/>
    <w:rsid w:val="003D658B"/>
    <w:rsid w:val="003E0B56"/>
    <w:rsid w:val="0040309A"/>
    <w:rsid w:val="004074A5"/>
    <w:rsid w:val="0040762A"/>
    <w:rsid w:val="00407A32"/>
    <w:rsid w:val="004157F2"/>
    <w:rsid w:val="0041767B"/>
    <w:rsid w:val="004279C4"/>
    <w:rsid w:val="00430916"/>
    <w:rsid w:val="00435949"/>
    <w:rsid w:val="004363B0"/>
    <w:rsid w:val="00440E88"/>
    <w:rsid w:val="00444169"/>
    <w:rsid w:val="00445A6C"/>
    <w:rsid w:val="0044676A"/>
    <w:rsid w:val="00450073"/>
    <w:rsid w:val="00455EA0"/>
    <w:rsid w:val="00460BF8"/>
    <w:rsid w:val="00473631"/>
    <w:rsid w:val="00481D13"/>
    <w:rsid w:val="00494259"/>
    <w:rsid w:val="0049724B"/>
    <w:rsid w:val="004A562F"/>
    <w:rsid w:val="004B790F"/>
    <w:rsid w:val="004D0F4C"/>
    <w:rsid w:val="004D55A5"/>
    <w:rsid w:val="004D787E"/>
    <w:rsid w:val="004E01EC"/>
    <w:rsid w:val="004E34A3"/>
    <w:rsid w:val="004E4482"/>
    <w:rsid w:val="005027CA"/>
    <w:rsid w:val="0050428E"/>
    <w:rsid w:val="00504582"/>
    <w:rsid w:val="00504F4A"/>
    <w:rsid w:val="00505031"/>
    <w:rsid w:val="00510F14"/>
    <w:rsid w:val="00512DDE"/>
    <w:rsid w:val="005218BF"/>
    <w:rsid w:val="005222A1"/>
    <w:rsid w:val="005367F0"/>
    <w:rsid w:val="00541389"/>
    <w:rsid w:val="00546009"/>
    <w:rsid w:val="00560F54"/>
    <w:rsid w:val="0056235A"/>
    <w:rsid w:val="00562D16"/>
    <w:rsid w:val="00566FEC"/>
    <w:rsid w:val="00567E19"/>
    <w:rsid w:val="005740F6"/>
    <w:rsid w:val="00575BDD"/>
    <w:rsid w:val="00576B0E"/>
    <w:rsid w:val="00583FDA"/>
    <w:rsid w:val="00584A94"/>
    <w:rsid w:val="005865F6"/>
    <w:rsid w:val="00587F1C"/>
    <w:rsid w:val="00590E6E"/>
    <w:rsid w:val="00592F0F"/>
    <w:rsid w:val="005A04FF"/>
    <w:rsid w:val="005A30C4"/>
    <w:rsid w:val="005A5033"/>
    <w:rsid w:val="005A6CC5"/>
    <w:rsid w:val="005B4FF7"/>
    <w:rsid w:val="005C19A1"/>
    <w:rsid w:val="005C5A44"/>
    <w:rsid w:val="005E033F"/>
    <w:rsid w:val="005E0F35"/>
    <w:rsid w:val="005F3000"/>
    <w:rsid w:val="005F31A8"/>
    <w:rsid w:val="00603D68"/>
    <w:rsid w:val="006075C8"/>
    <w:rsid w:val="00607853"/>
    <w:rsid w:val="00611C83"/>
    <w:rsid w:val="00611D3B"/>
    <w:rsid w:val="006153F8"/>
    <w:rsid w:val="0061752C"/>
    <w:rsid w:val="00620340"/>
    <w:rsid w:val="00621F0F"/>
    <w:rsid w:val="006267F9"/>
    <w:rsid w:val="0063098C"/>
    <w:rsid w:val="006313C2"/>
    <w:rsid w:val="006319D1"/>
    <w:rsid w:val="00632E79"/>
    <w:rsid w:val="00633153"/>
    <w:rsid w:val="00633D29"/>
    <w:rsid w:val="00635634"/>
    <w:rsid w:val="006450AD"/>
    <w:rsid w:val="00647758"/>
    <w:rsid w:val="006511DB"/>
    <w:rsid w:val="00652D21"/>
    <w:rsid w:val="00653446"/>
    <w:rsid w:val="00653CEE"/>
    <w:rsid w:val="0065542C"/>
    <w:rsid w:val="00661517"/>
    <w:rsid w:val="006A3E8D"/>
    <w:rsid w:val="006A60B6"/>
    <w:rsid w:val="006A6521"/>
    <w:rsid w:val="006B4048"/>
    <w:rsid w:val="006C3997"/>
    <w:rsid w:val="006C4F3F"/>
    <w:rsid w:val="006D1768"/>
    <w:rsid w:val="006D39D1"/>
    <w:rsid w:val="006D43D9"/>
    <w:rsid w:val="006D491F"/>
    <w:rsid w:val="006E0277"/>
    <w:rsid w:val="006F046C"/>
    <w:rsid w:val="006F1641"/>
    <w:rsid w:val="006F5EC8"/>
    <w:rsid w:val="00700482"/>
    <w:rsid w:val="00720222"/>
    <w:rsid w:val="00723FC4"/>
    <w:rsid w:val="00726CD5"/>
    <w:rsid w:val="00727EC8"/>
    <w:rsid w:val="0073163A"/>
    <w:rsid w:val="00741471"/>
    <w:rsid w:val="007448D3"/>
    <w:rsid w:val="0075130F"/>
    <w:rsid w:val="00753CF5"/>
    <w:rsid w:val="00757D32"/>
    <w:rsid w:val="00761980"/>
    <w:rsid w:val="00782647"/>
    <w:rsid w:val="007929C1"/>
    <w:rsid w:val="00794FE6"/>
    <w:rsid w:val="007A2F3C"/>
    <w:rsid w:val="007A6641"/>
    <w:rsid w:val="007A7C8D"/>
    <w:rsid w:val="007B14B0"/>
    <w:rsid w:val="007B5400"/>
    <w:rsid w:val="007C4AEB"/>
    <w:rsid w:val="007D040A"/>
    <w:rsid w:val="007D48AE"/>
    <w:rsid w:val="007E6DE9"/>
    <w:rsid w:val="007F4396"/>
    <w:rsid w:val="00800AF5"/>
    <w:rsid w:val="00815D90"/>
    <w:rsid w:val="00820013"/>
    <w:rsid w:val="00821935"/>
    <w:rsid w:val="00830532"/>
    <w:rsid w:val="00830BAF"/>
    <w:rsid w:val="00831C48"/>
    <w:rsid w:val="008348D3"/>
    <w:rsid w:val="0083688E"/>
    <w:rsid w:val="008406F7"/>
    <w:rsid w:val="00841250"/>
    <w:rsid w:val="008420C6"/>
    <w:rsid w:val="00842374"/>
    <w:rsid w:val="00842747"/>
    <w:rsid w:val="00844FFE"/>
    <w:rsid w:val="00845C56"/>
    <w:rsid w:val="00854336"/>
    <w:rsid w:val="008603A4"/>
    <w:rsid w:val="008736C8"/>
    <w:rsid w:val="00880686"/>
    <w:rsid w:val="00883088"/>
    <w:rsid w:val="008864F9"/>
    <w:rsid w:val="00886F6A"/>
    <w:rsid w:val="00890367"/>
    <w:rsid w:val="008926E5"/>
    <w:rsid w:val="008B3CB2"/>
    <w:rsid w:val="008B3F38"/>
    <w:rsid w:val="008B66A6"/>
    <w:rsid w:val="008C2DD5"/>
    <w:rsid w:val="008D432B"/>
    <w:rsid w:val="008D59A7"/>
    <w:rsid w:val="008D7055"/>
    <w:rsid w:val="008E110E"/>
    <w:rsid w:val="008E4EB7"/>
    <w:rsid w:val="008E4F36"/>
    <w:rsid w:val="008E7511"/>
    <w:rsid w:val="008F4313"/>
    <w:rsid w:val="008F595B"/>
    <w:rsid w:val="008F70B5"/>
    <w:rsid w:val="0090161F"/>
    <w:rsid w:val="00901FF1"/>
    <w:rsid w:val="009037DA"/>
    <w:rsid w:val="009055FD"/>
    <w:rsid w:val="00905CF2"/>
    <w:rsid w:val="00907739"/>
    <w:rsid w:val="00917AF7"/>
    <w:rsid w:val="0092110C"/>
    <w:rsid w:val="009215F7"/>
    <w:rsid w:val="00925B46"/>
    <w:rsid w:val="0093306E"/>
    <w:rsid w:val="009340E6"/>
    <w:rsid w:val="0094073B"/>
    <w:rsid w:val="00941189"/>
    <w:rsid w:val="0094346C"/>
    <w:rsid w:val="009436BD"/>
    <w:rsid w:val="009456A9"/>
    <w:rsid w:val="00957835"/>
    <w:rsid w:val="0096273B"/>
    <w:rsid w:val="009656A6"/>
    <w:rsid w:val="0097032B"/>
    <w:rsid w:val="009752FE"/>
    <w:rsid w:val="00976EF5"/>
    <w:rsid w:val="00982032"/>
    <w:rsid w:val="0098629D"/>
    <w:rsid w:val="00986421"/>
    <w:rsid w:val="009864AD"/>
    <w:rsid w:val="0098660F"/>
    <w:rsid w:val="00992C34"/>
    <w:rsid w:val="00995158"/>
    <w:rsid w:val="00995DBA"/>
    <w:rsid w:val="00995EDD"/>
    <w:rsid w:val="009A02EB"/>
    <w:rsid w:val="009A0861"/>
    <w:rsid w:val="009A2000"/>
    <w:rsid w:val="009A3615"/>
    <w:rsid w:val="009A6102"/>
    <w:rsid w:val="009B0DFB"/>
    <w:rsid w:val="009B38BC"/>
    <w:rsid w:val="009B61B7"/>
    <w:rsid w:val="009B65F8"/>
    <w:rsid w:val="009C092D"/>
    <w:rsid w:val="009C1613"/>
    <w:rsid w:val="009E0013"/>
    <w:rsid w:val="009E2BAF"/>
    <w:rsid w:val="009F1748"/>
    <w:rsid w:val="009F2E7D"/>
    <w:rsid w:val="009F6179"/>
    <w:rsid w:val="00A07520"/>
    <w:rsid w:val="00A13E00"/>
    <w:rsid w:val="00A17265"/>
    <w:rsid w:val="00A21896"/>
    <w:rsid w:val="00A24789"/>
    <w:rsid w:val="00A315D0"/>
    <w:rsid w:val="00A3671C"/>
    <w:rsid w:val="00A37913"/>
    <w:rsid w:val="00A421E9"/>
    <w:rsid w:val="00A4390E"/>
    <w:rsid w:val="00A44DAE"/>
    <w:rsid w:val="00A52344"/>
    <w:rsid w:val="00A53A5F"/>
    <w:rsid w:val="00A559EE"/>
    <w:rsid w:val="00A66375"/>
    <w:rsid w:val="00A7185A"/>
    <w:rsid w:val="00A807EF"/>
    <w:rsid w:val="00A81FBB"/>
    <w:rsid w:val="00A824C1"/>
    <w:rsid w:val="00A909CE"/>
    <w:rsid w:val="00A935D9"/>
    <w:rsid w:val="00A95FE9"/>
    <w:rsid w:val="00AA4C73"/>
    <w:rsid w:val="00AB5FA1"/>
    <w:rsid w:val="00AC335C"/>
    <w:rsid w:val="00AC7FDB"/>
    <w:rsid w:val="00AD4BD9"/>
    <w:rsid w:val="00AD55B4"/>
    <w:rsid w:val="00AD64FA"/>
    <w:rsid w:val="00AF43C6"/>
    <w:rsid w:val="00AF5046"/>
    <w:rsid w:val="00AF571F"/>
    <w:rsid w:val="00B07B76"/>
    <w:rsid w:val="00B1527F"/>
    <w:rsid w:val="00B2295C"/>
    <w:rsid w:val="00B24ED2"/>
    <w:rsid w:val="00B30CA3"/>
    <w:rsid w:val="00B35AFA"/>
    <w:rsid w:val="00B374AE"/>
    <w:rsid w:val="00B37732"/>
    <w:rsid w:val="00B6030A"/>
    <w:rsid w:val="00B62CB3"/>
    <w:rsid w:val="00B70F4F"/>
    <w:rsid w:val="00B82266"/>
    <w:rsid w:val="00B86CE0"/>
    <w:rsid w:val="00B90D65"/>
    <w:rsid w:val="00B97712"/>
    <w:rsid w:val="00BB2CDA"/>
    <w:rsid w:val="00BB79F7"/>
    <w:rsid w:val="00BC4231"/>
    <w:rsid w:val="00BC5B80"/>
    <w:rsid w:val="00BD224B"/>
    <w:rsid w:val="00BE1437"/>
    <w:rsid w:val="00BE41D5"/>
    <w:rsid w:val="00BF0739"/>
    <w:rsid w:val="00BF4670"/>
    <w:rsid w:val="00BF531E"/>
    <w:rsid w:val="00BF576D"/>
    <w:rsid w:val="00BF5A6C"/>
    <w:rsid w:val="00C16BC4"/>
    <w:rsid w:val="00C20E38"/>
    <w:rsid w:val="00C23454"/>
    <w:rsid w:val="00C237B0"/>
    <w:rsid w:val="00C25BCC"/>
    <w:rsid w:val="00C27133"/>
    <w:rsid w:val="00C30E08"/>
    <w:rsid w:val="00C31D0D"/>
    <w:rsid w:val="00C36D83"/>
    <w:rsid w:val="00C4152A"/>
    <w:rsid w:val="00C419C7"/>
    <w:rsid w:val="00C63922"/>
    <w:rsid w:val="00C71FDB"/>
    <w:rsid w:val="00C73CE1"/>
    <w:rsid w:val="00C76587"/>
    <w:rsid w:val="00C819D7"/>
    <w:rsid w:val="00C845CB"/>
    <w:rsid w:val="00C90164"/>
    <w:rsid w:val="00C96C6C"/>
    <w:rsid w:val="00C97856"/>
    <w:rsid w:val="00CB6736"/>
    <w:rsid w:val="00CC6333"/>
    <w:rsid w:val="00CD0BFD"/>
    <w:rsid w:val="00CD4FE0"/>
    <w:rsid w:val="00CD69D3"/>
    <w:rsid w:val="00CD7F69"/>
    <w:rsid w:val="00CE39C7"/>
    <w:rsid w:val="00CE3D75"/>
    <w:rsid w:val="00CE4135"/>
    <w:rsid w:val="00CE7ACA"/>
    <w:rsid w:val="00CF2AF9"/>
    <w:rsid w:val="00D0081A"/>
    <w:rsid w:val="00D018B3"/>
    <w:rsid w:val="00D03879"/>
    <w:rsid w:val="00D0528B"/>
    <w:rsid w:val="00D06446"/>
    <w:rsid w:val="00D12304"/>
    <w:rsid w:val="00D127E3"/>
    <w:rsid w:val="00D140D5"/>
    <w:rsid w:val="00D17A0E"/>
    <w:rsid w:val="00D22AA1"/>
    <w:rsid w:val="00D250F9"/>
    <w:rsid w:val="00D269A2"/>
    <w:rsid w:val="00D269A5"/>
    <w:rsid w:val="00D3113A"/>
    <w:rsid w:val="00D403DA"/>
    <w:rsid w:val="00D46B66"/>
    <w:rsid w:val="00D607D2"/>
    <w:rsid w:val="00D61D57"/>
    <w:rsid w:val="00D6294A"/>
    <w:rsid w:val="00D6430C"/>
    <w:rsid w:val="00D816DC"/>
    <w:rsid w:val="00D83E2C"/>
    <w:rsid w:val="00D851EE"/>
    <w:rsid w:val="00D85DA3"/>
    <w:rsid w:val="00D90130"/>
    <w:rsid w:val="00D9436C"/>
    <w:rsid w:val="00D94E34"/>
    <w:rsid w:val="00DB21FB"/>
    <w:rsid w:val="00DB2482"/>
    <w:rsid w:val="00DD048A"/>
    <w:rsid w:val="00DD13CF"/>
    <w:rsid w:val="00DF325B"/>
    <w:rsid w:val="00DF563F"/>
    <w:rsid w:val="00E03D53"/>
    <w:rsid w:val="00E041B9"/>
    <w:rsid w:val="00E04CE6"/>
    <w:rsid w:val="00E1432D"/>
    <w:rsid w:val="00E167E4"/>
    <w:rsid w:val="00E22E21"/>
    <w:rsid w:val="00E23222"/>
    <w:rsid w:val="00E25C1F"/>
    <w:rsid w:val="00E27547"/>
    <w:rsid w:val="00E2770C"/>
    <w:rsid w:val="00E30A61"/>
    <w:rsid w:val="00E324E1"/>
    <w:rsid w:val="00E35D67"/>
    <w:rsid w:val="00E366F9"/>
    <w:rsid w:val="00E4001F"/>
    <w:rsid w:val="00E431C1"/>
    <w:rsid w:val="00E43E1B"/>
    <w:rsid w:val="00E455E1"/>
    <w:rsid w:val="00E54FDA"/>
    <w:rsid w:val="00E55AA4"/>
    <w:rsid w:val="00E61886"/>
    <w:rsid w:val="00E6574E"/>
    <w:rsid w:val="00E715EA"/>
    <w:rsid w:val="00E80E61"/>
    <w:rsid w:val="00E96225"/>
    <w:rsid w:val="00EA0A63"/>
    <w:rsid w:val="00EB4AA3"/>
    <w:rsid w:val="00EB5D1D"/>
    <w:rsid w:val="00EB7709"/>
    <w:rsid w:val="00EC1337"/>
    <w:rsid w:val="00ED098F"/>
    <w:rsid w:val="00EE1A59"/>
    <w:rsid w:val="00EE30A6"/>
    <w:rsid w:val="00EE3B24"/>
    <w:rsid w:val="00EE5096"/>
    <w:rsid w:val="00EE5B18"/>
    <w:rsid w:val="00EF0136"/>
    <w:rsid w:val="00F024D8"/>
    <w:rsid w:val="00F0294E"/>
    <w:rsid w:val="00F02A83"/>
    <w:rsid w:val="00F03736"/>
    <w:rsid w:val="00F06BE6"/>
    <w:rsid w:val="00F1501A"/>
    <w:rsid w:val="00F17908"/>
    <w:rsid w:val="00F21D26"/>
    <w:rsid w:val="00F24BE9"/>
    <w:rsid w:val="00F323C3"/>
    <w:rsid w:val="00F341D1"/>
    <w:rsid w:val="00F36AE8"/>
    <w:rsid w:val="00F378E9"/>
    <w:rsid w:val="00F37AD9"/>
    <w:rsid w:val="00F41B3D"/>
    <w:rsid w:val="00F5172B"/>
    <w:rsid w:val="00F544A2"/>
    <w:rsid w:val="00F60AB2"/>
    <w:rsid w:val="00F614D9"/>
    <w:rsid w:val="00F619FD"/>
    <w:rsid w:val="00F622F4"/>
    <w:rsid w:val="00F668A0"/>
    <w:rsid w:val="00F71BF3"/>
    <w:rsid w:val="00F726D6"/>
    <w:rsid w:val="00F769C8"/>
    <w:rsid w:val="00F805B2"/>
    <w:rsid w:val="00F860C3"/>
    <w:rsid w:val="00F867B0"/>
    <w:rsid w:val="00FC4016"/>
    <w:rsid w:val="00FC58EB"/>
    <w:rsid w:val="00FC5D7D"/>
    <w:rsid w:val="00FD0882"/>
    <w:rsid w:val="00FF3FFF"/>
    <w:rsid w:val="00FF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D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96C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156</Words>
  <Characters>891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www.sorubak.ccom</dc:title>
  <dc:subject/>
  <dc:creator>www.sorubak.ccom; NURAY</dc:creator>
  <cp:keywords>www.sorubak.ccom</cp:keywords>
  <dc:description>www.sorubak.ccom</dc:description>
  <cp:lastModifiedBy>edanur</cp:lastModifiedBy>
  <cp:revision>2</cp:revision>
  <dcterms:created xsi:type="dcterms:W3CDTF">2012-01-23T23:15:00Z</dcterms:created>
  <dcterms:modified xsi:type="dcterms:W3CDTF">2012-02-21T19:13:00Z</dcterms:modified>
  <cp:category>www.sorubak.ccom</cp:category>
  <cp:contentStatus>www.sorubak.ccom</cp:contentStatus>
</cp:coreProperties>
</file>