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72" w:rsidRPr="00C130A7" w:rsidRDefault="007A3D72" w:rsidP="00C130A7">
      <w:pPr>
        <w:ind w:left="360" w:right="72"/>
        <w:jc w:val="center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2011-2012 EĞİTİM-ÖĞRETİM YILI</w:t>
      </w:r>
    </w:p>
    <w:p w:rsidR="007A3D72" w:rsidRPr="00C130A7" w:rsidRDefault="007A3D72" w:rsidP="00C130A7">
      <w:pPr>
        <w:ind w:left="360" w:right="72"/>
        <w:jc w:val="center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DİVRİĞİ SADIK ÖZGÜR TİCARET MESLEK LİSESİ</w:t>
      </w:r>
    </w:p>
    <w:p w:rsidR="007A3D72" w:rsidRPr="00C130A7" w:rsidRDefault="007A3D72" w:rsidP="00C130A7">
      <w:pPr>
        <w:ind w:left="360" w:right="72"/>
        <w:jc w:val="center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9.SINIF TARİH DERSİ I.DÖNEM I</w:t>
      </w:r>
      <w:r>
        <w:rPr>
          <w:color w:val="000000"/>
          <w:sz w:val="20"/>
          <w:szCs w:val="20"/>
        </w:rPr>
        <w:t>I</w:t>
      </w:r>
      <w:r w:rsidRPr="00C130A7">
        <w:rPr>
          <w:color w:val="000000"/>
          <w:sz w:val="20"/>
          <w:szCs w:val="20"/>
        </w:rPr>
        <w:t>. YAZILI SINAV SORULARI</w:t>
      </w:r>
    </w:p>
    <w:p w:rsidR="007A3D72" w:rsidRPr="00C130A7" w:rsidRDefault="007A3D72" w:rsidP="00C130A7">
      <w:pPr>
        <w:widowControl w:val="0"/>
        <w:shd w:val="clear" w:color="auto" w:fill="FFFFFF"/>
        <w:tabs>
          <w:tab w:val="left" w:pos="7485"/>
        </w:tabs>
        <w:suppressAutoHyphens/>
        <w:autoSpaceDE w:val="0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Adı Soyadı: </w:t>
      </w:r>
      <w:r>
        <w:rPr>
          <w:bCs/>
          <w:sz w:val="20"/>
          <w:szCs w:val="20"/>
          <w:lang w:eastAsia="ar-SA"/>
        </w:rPr>
        <w:tab/>
        <w:t xml:space="preserve">        03.01.2012</w:t>
      </w:r>
    </w:p>
    <w:p w:rsidR="007A3D72" w:rsidRPr="00C130A7" w:rsidRDefault="007A3D72" w:rsidP="00C130A7">
      <w:pPr>
        <w:widowControl w:val="0"/>
        <w:shd w:val="clear" w:color="auto" w:fill="FFFFFF"/>
        <w:suppressAutoHyphens/>
        <w:autoSpaceDE w:val="0"/>
        <w:rPr>
          <w:bCs/>
          <w:sz w:val="20"/>
          <w:szCs w:val="20"/>
          <w:lang w:eastAsia="ar-SA"/>
        </w:rPr>
      </w:pPr>
      <w:r w:rsidRPr="00C130A7">
        <w:rPr>
          <w:bCs/>
          <w:sz w:val="20"/>
          <w:szCs w:val="20"/>
          <w:lang w:eastAsia="ar-SA"/>
        </w:rPr>
        <w:t>Numarası   :</w:t>
      </w:r>
    </w:p>
    <w:p w:rsidR="007A3D72" w:rsidRPr="00C130A7" w:rsidRDefault="007A3D72" w:rsidP="00C130A7">
      <w:pPr>
        <w:widowControl w:val="0"/>
        <w:shd w:val="clear" w:color="auto" w:fill="FFFFFF"/>
        <w:suppressAutoHyphens/>
        <w:autoSpaceDE w:val="0"/>
        <w:jc w:val="center"/>
        <w:rPr>
          <w:bCs/>
          <w:sz w:val="20"/>
          <w:szCs w:val="20"/>
          <w:lang w:eastAsia="ar-SA"/>
        </w:rPr>
      </w:pPr>
      <w:r w:rsidRPr="00C130A7">
        <w:rPr>
          <w:bCs/>
          <w:sz w:val="20"/>
          <w:szCs w:val="20"/>
          <w:lang w:eastAsia="ar-SA"/>
        </w:rPr>
        <w:t>SORULAR</w:t>
      </w: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bCs/>
          <w:color w:val="000000"/>
          <w:sz w:val="20"/>
          <w:szCs w:val="20"/>
        </w:rPr>
        <w:t>1-</w:t>
      </w:r>
      <w:r>
        <w:rPr>
          <w:bCs/>
          <w:color w:val="000000"/>
          <w:sz w:val="20"/>
          <w:szCs w:val="20"/>
        </w:rPr>
        <w:t xml:space="preserve"> </w:t>
      </w:r>
      <w:r w:rsidRPr="00C130A7">
        <w:rPr>
          <w:bCs/>
          <w:color w:val="000000"/>
          <w:sz w:val="20"/>
          <w:szCs w:val="20"/>
        </w:rPr>
        <w:t>Çinliler; kâğıt, mürekkep, matbaa, pusula ve barutu kullanarak,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 xml:space="preserve">I. bilim, 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 xml:space="preserve">II. askerlik, 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III. tarım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bCs/>
          <w:color w:val="000000"/>
          <w:sz w:val="20"/>
          <w:szCs w:val="20"/>
        </w:rPr>
        <w:t>Alanlarının hangilerinde başka milletlerin ilerlemesine katkı yapmışlardır?</w:t>
      </w:r>
      <w:r>
        <w:rPr>
          <w:bCs/>
          <w:color w:val="000000"/>
          <w:sz w:val="20"/>
          <w:szCs w:val="20"/>
        </w:rPr>
        <w:t>(5 puan)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A) Yalnız 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B) Yalnız II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C) I ve 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D) I ve III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E) II ve III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2</w:t>
      </w:r>
      <w:r w:rsidRPr="00C130A7">
        <w:rPr>
          <w:bCs/>
          <w:color w:val="000000"/>
          <w:sz w:val="20"/>
          <w:szCs w:val="20"/>
        </w:rPr>
        <w:t>- Mısır Uygarlığında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 xml:space="preserve">I. cesetlerin mumyalanması 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II. hiyeroglif yazının kullanılması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III. kral emirlerinin tanrı buyruğu sayılması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bCs/>
          <w:color w:val="000000"/>
          <w:sz w:val="20"/>
          <w:szCs w:val="20"/>
        </w:rPr>
        <w:t>Durumlarından hangileri, ölümden sonraki hayata inanıldığını gösterir?</w:t>
      </w:r>
      <w:r>
        <w:rPr>
          <w:bCs/>
          <w:color w:val="000000"/>
          <w:sz w:val="20"/>
          <w:szCs w:val="20"/>
        </w:rPr>
        <w:t>(5 puan)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A) Yalnız 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B) Yalnız II</w:t>
      </w:r>
    </w:p>
    <w:p w:rsidR="007A3D72" w:rsidRPr="00C130A7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C) Yalnız III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D) I ve 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  <w:r w:rsidRPr="00C130A7">
        <w:rPr>
          <w:color w:val="000000"/>
          <w:sz w:val="20"/>
          <w:szCs w:val="20"/>
        </w:rPr>
        <w:t>E) I ve III</w:t>
      </w:r>
    </w:p>
    <w:p w:rsidR="007A3D72" w:rsidRPr="00C130A7" w:rsidRDefault="007A3D72" w:rsidP="00C130A7">
      <w:pPr>
        <w:jc w:val="both"/>
        <w:rPr>
          <w:color w:val="000000"/>
          <w:sz w:val="20"/>
          <w:szCs w:val="20"/>
        </w:rPr>
      </w:pPr>
    </w:p>
    <w:p w:rsidR="007A3D72" w:rsidRDefault="007A3D72" w:rsidP="002C15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3- Aşağıdaki cümlelerde boş bırakılan yerleri uygun biçimde doldurunuz.(20 puan)</w:t>
      </w:r>
    </w:p>
    <w:p w:rsidR="007A3D72" w:rsidRPr="00E25F23" w:rsidRDefault="007A3D72" w:rsidP="002C1525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A-Hititlerde kralların yaptıkları faaliyetleri anlatan yıllıklara…………………..adı verilir.</w:t>
      </w:r>
    </w:p>
    <w:p w:rsidR="007A3D72" w:rsidRPr="00E25F23" w:rsidRDefault="007A3D72" w:rsidP="00E25F23">
      <w:pPr>
        <w:rPr>
          <w:color w:val="000000"/>
          <w:sz w:val="20"/>
          <w:szCs w:val="20"/>
        </w:rPr>
      </w:pPr>
      <w:r w:rsidRPr="00E25F23">
        <w:rPr>
          <w:color w:val="000000"/>
          <w:sz w:val="20"/>
          <w:szCs w:val="20"/>
        </w:rPr>
        <w:t>B-Fırat ve Dicle nehirleri arasında kalan bölgeye ……………………………………… denir.</w:t>
      </w:r>
    </w:p>
    <w:p w:rsidR="007A3D72" w:rsidRPr="00E25F23" w:rsidRDefault="007A3D72" w:rsidP="00E25F23">
      <w:pPr>
        <w:rPr>
          <w:color w:val="000000"/>
          <w:sz w:val="20"/>
          <w:szCs w:val="20"/>
        </w:rPr>
      </w:pPr>
      <w:r w:rsidRPr="00E25F23">
        <w:rPr>
          <w:color w:val="000000"/>
          <w:sz w:val="20"/>
          <w:szCs w:val="20"/>
        </w:rPr>
        <w:t>C</w:t>
      </w:r>
      <w:r>
        <w:rPr>
          <w:color w:val="000000"/>
          <w:sz w:val="20"/>
          <w:szCs w:val="20"/>
        </w:rPr>
        <w:t>-Konya’da bulunan………………………………insanlık tarihinin ilk şehir yerleşmesi olarak kabul edilmektedir.</w:t>
      </w:r>
    </w:p>
    <w:p w:rsidR="007A3D72" w:rsidRDefault="007A3D72" w:rsidP="00E25F23">
      <w:pPr>
        <w:rPr>
          <w:color w:val="000000"/>
          <w:sz w:val="20"/>
          <w:szCs w:val="20"/>
        </w:rPr>
      </w:pPr>
      <w:r w:rsidRPr="00E25F23">
        <w:rPr>
          <w:color w:val="000000"/>
          <w:sz w:val="20"/>
          <w:szCs w:val="20"/>
        </w:rPr>
        <w:t>D-Tarihteki ilk yazılı antlaşma …………………ve………………arasında</w:t>
      </w:r>
      <w:r>
        <w:rPr>
          <w:color w:val="000000"/>
          <w:sz w:val="20"/>
          <w:szCs w:val="20"/>
        </w:rPr>
        <w:t xml:space="preserve"> </w:t>
      </w:r>
      <w:r w:rsidRPr="00E25F23">
        <w:rPr>
          <w:color w:val="000000"/>
          <w:sz w:val="20"/>
          <w:szCs w:val="20"/>
        </w:rPr>
        <w:t xml:space="preserve"> imzalanan</w:t>
      </w:r>
      <w:r>
        <w:rPr>
          <w:color w:val="000000"/>
          <w:sz w:val="20"/>
          <w:szCs w:val="20"/>
        </w:rPr>
        <w:t>.............................antlaşmasıdır.</w:t>
      </w:r>
    </w:p>
    <w:p w:rsidR="007A3D72" w:rsidRDefault="007A3D72" w:rsidP="002C1525">
      <w:p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E-Çivi yazısını bulan ve kullanan ilk uygarlık ………………………………dir.</w:t>
      </w:r>
      <w:r>
        <w:rPr>
          <w:b/>
          <w:bCs/>
          <w:color w:val="000000"/>
          <w:sz w:val="20"/>
          <w:szCs w:val="20"/>
        </w:rPr>
        <w:t xml:space="preserve"> </w:t>
      </w: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</w:p>
    <w:p w:rsidR="007A3D72" w:rsidRPr="007529E3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4- </w:t>
      </w:r>
      <w:r w:rsidRPr="007529E3">
        <w:rPr>
          <w:bCs/>
          <w:color w:val="000000"/>
          <w:sz w:val="20"/>
          <w:szCs w:val="20"/>
        </w:rPr>
        <w:t>Aşağıdaki cümlelerden doğru olanların sonuna D, yanlış olanların sonuna Y yazınız.</w:t>
      </w:r>
      <w:r>
        <w:rPr>
          <w:bCs/>
          <w:color w:val="000000"/>
          <w:sz w:val="20"/>
          <w:szCs w:val="20"/>
        </w:rPr>
        <w:t>(20 puan)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A- Tarihte bilinen teşkilatlı ilk Türk Devleti Asya Hun Devleti’dir.(…….)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B- Asya Hunlarının bilinen ilk hükümdarı Teoman’dır.(…….)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C- Göktürkler tarihte ‘Türk’ adı ile kurulan ilk devletidir..(…….)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D- Mete Han orduyu onluk, yüzlük ,binlik ve onbinlik bölümlere ayırmıştır .(…….)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E- Margos ve Anatolyus antlaşmaları Avrupa Hun Devleti ile Bizans arasında imzalanmıştır.(…….)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5-Orta Asya Türk göçlerinin nedenlerini maddeler halinde yazarak açıklayınız.(20 puan)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6- Kavimler Göçünün nasıl meydana geldiğini anlatarak sonuçlarını maddeler halinde yazınız.(15 puan)</w:t>
      </w:r>
    </w:p>
    <w:p w:rsidR="007A3D72" w:rsidRDefault="007A3D72" w:rsidP="00C130A7">
      <w:pPr>
        <w:jc w:val="both"/>
        <w:rPr>
          <w:bCs/>
          <w:color w:val="000000"/>
          <w:sz w:val="20"/>
          <w:szCs w:val="20"/>
        </w:rPr>
      </w:pP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7- Orhun Kitabeleri hangi devlete aittir, kitabeler hakkında bilgi veriniz.(15 puan</w:t>
      </w:r>
      <w:bookmarkStart w:id="0" w:name="_GoBack"/>
      <w:bookmarkEnd w:id="0"/>
      <w:r>
        <w:rPr>
          <w:bCs/>
          <w:color w:val="000000"/>
          <w:sz w:val="20"/>
          <w:szCs w:val="20"/>
        </w:rPr>
        <w:t>)</w:t>
      </w:r>
    </w:p>
    <w:p w:rsidR="007A3D72" w:rsidRDefault="007A3D72" w:rsidP="0098007D">
      <w:pPr>
        <w:rPr>
          <w:b/>
        </w:rPr>
      </w:pPr>
      <w:hyperlink r:id="rId5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</w:p>
    <w:p w:rsidR="007A3D72" w:rsidRDefault="007A3D72" w:rsidP="00C130A7">
      <w:pPr>
        <w:jc w:val="both"/>
        <w:rPr>
          <w:b/>
          <w:bCs/>
          <w:color w:val="000000"/>
          <w:sz w:val="20"/>
          <w:szCs w:val="20"/>
        </w:rPr>
      </w:pPr>
    </w:p>
    <w:p w:rsidR="007A3D72" w:rsidRPr="004F788B" w:rsidRDefault="007A3D72" w:rsidP="00C130A7">
      <w:pPr>
        <w:jc w:val="both"/>
        <w:rPr>
          <w:rFonts w:ascii="Verdana" w:hAnsi="Verdana"/>
          <w:color w:val="000000"/>
          <w:sz w:val="20"/>
          <w:szCs w:val="20"/>
        </w:rPr>
      </w:pPr>
    </w:p>
    <w:p w:rsidR="007A3D72" w:rsidRPr="00C130A7" w:rsidRDefault="007A3D72" w:rsidP="00C130A7">
      <w:pPr>
        <w:rPr>
          <w:i/>
          <w:color w:val="000000"/>
          <w:sz w:val="20"/>
          <w:szCs w:val="20"/>
        </w:rPr>
      </w:pPr>
      <w:r w:rsidRPr="00C130A7">
        <w:rPr>
          <w:i/>
          <w:color w:val="000000"/>
          <w:sz w:val="20"/>
          <w:szCs w:val="20"/>
        </w:rPr>
        <w:t xml:space="preserve">Süre 40 dk.               </w:t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  <w:t xml:space="preserve">     Gülfiye ŞAHİN                                                                                                      </w:t>
      </w:r>
    </w:p>
    <w:p w:rsidR="007A3D72" w:rsidRPr="007529E3" w:rsidRDefault="007A3D72">
      <w:pPr>
        <w:rPr>
          <w:i/>
          <w:sz w:val="20"/>
          <w:szCs w:val="20"/>
          <w:lang w:eastAsia="ar-SA"/>
        </w:rPr>
      </w:pPr>
      <w:r w:rsidRPr="00C130A7">
        <w:rPr>
          <w:i/>
          <w:color w:val="000000"/>
          <w:sz w:val="20"/>
          <w:szCs w:val="20"/>
        </w:rPr>
        <w:t xml:space="preserve">BAŞARILAR... </w:t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  <w:t xml:space="preserve">  </w:t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</w:r>
      <w:r w:rsidRPr="00C130A7">
        <w:rPr>
          <w:i/>
          <w:color w:val="000000"/>
          <w:sz w:val="20"/>
          <w:szCs w:val="20"/>
        </w:rPr>
        <w:tab/>
        <w:t xml:space="preserve">  </w:t>
      </w:r>
      <w:r>
        <w:rPr>
          <w:i/>
          <w:color w:val="000000"/>
          <w:sz w:val="20"/>
          <w:szCs w:val="20"/>
        </w:rPr>
        <w:t xml:space="preserve">                 Tarih Öğretmeni</w:t>
      </w:r>
    </w:p>
    <w:sectPr w:rsidR="007A3D72" w:rsidRPr="007529E3" w:rsidSect="0073069C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34387"/>
    <w:multiLevelType w:val="hybridMultilevel"/>
    <w:tmpl w:val="A73C26AC"/>
    <w:lvl w:ilvl="0" w:tplc="304C3376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CEF"/>
    <w:rsid w:val="00016D1C"/>
    <w:rsid w:val="002C1525"/>
    <w:rsid w:val="004B69D1"/>
    <w:rsid w:val="004F788B"/>
    <w:rsid w:val="00595482"/>
    <w:rsid w:val="006629FF"/>
    <w:rsid w:val="006F44D3"/>
    <w:rsid w:val="0073069C"/>
    <w:rsid w:val="00734552"/>
    <w:rsid w:val="007529E3"/>
    <w:rsid w:val="007A3D72"/>
    <w:rsid w:val="008409B6"/>
    <w:rsid w:val="0098007D"/>
    <w:rsid w:val="009C1BF3"/>
    <w:rsid w:val="00B865F4"/>
    <w:rsid w:val="00C130A7"/>
    <w:rsid w:val="00DA48A9"/>
    <w:rsid w:val="00E07CEF"/>
    <w:rsid w:val="00E2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0A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5F2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800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</Pages>
  <Words>334</Words>
  <Characters>1904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</dc:creator>
  <cp:keywords/>
  <dc:description/>
  <cp:lastModifiedBy>edanur</cp:lastModifiedBy>
  <cp:revision>12</cp:revision>
  <dcterms:created xsi:type="dcterms:W3CDTF">2011-12-18T20:08:00Z</dcterms:created>
  <dcterms:modified xsi:type="dcterms:W3CDTF">2012-01-11T20:53:00Z</dcterms:modified>
</cp:coreProperties>
</file>