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CDE" w:rsidRPr="009D1E1F" w:rsidRDefault="00755CDE" w:rsidP="00372D67"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2011-2012 </w:t>
      </w:r>
      <w:r w:rsidRPr="009D1E1F">
        <w:rPr>
          <w:rFonts w:ascii="Times New Roman" w:hAnsi="Times New Roman"/>
          <w:b/>
          <w:sz w:val="20"/>
          <w:szCs w:val="20"/>
        </w:rPr>
        <w:t xml:space="preserve"> EĞİTİM ÖĞRETİM YILI 9</w:t>
      </w:r>
      <w:r>
        <w:rPr>
          <w:rFonts w:ascii="Times New Roman" w:hAnsi="Times New Roman"/>
          <w:b/>
          <w:sz w:val="20"/>
          <w:szCs w:val="20"/>
        </w:rPr>
        <w:t>.SINIFLAR</w:t>
      </w:r>
      <w:r w:rsidRPr="009D1E1F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DİL VE ANLATIM DERSİ BİRİNCİ DÖNEM ÜÇÜNCÜ</w:t>
      </w:r>
      <w:r w:rsidRPr="009D1E1F">
        <w:rPr>
          <w:rFonts w:ascii="Times New Roman" w:hAnsi="Times New Roman"/>
          <w:b/>
          <w:sz w:val="20"/>
          <w:szCs w:val="20"/>
        </w:rPr>
        <w:t xml:space="preserve"> YAZILI SORULARIDIR.</w:t>
      </w:r>
    </w:p>
    <w:p w:rsidR="00755CDE" w:rsidRDefault="00755CDE" w:rsidP="00372D67">
      <w:pPr>
        <w:rPr>
          <w:rFonts w:ascii="Times New Roman" w:hAnsi="Times New Roman"/>
          <w:b/>
          <w:sz w:val="20"/>
          <w:szCs w:val="20"/>
        </w:rPr>
      </w:pPr>
      <w:r w:rsidRPr="009D1E1F">
        <w:rPr>
          <w:rFonts w:ascii="Times New Roman" w:hAnsi="Times New Roman"/>
          <w:b/>
          <w:sz w:val="20"/>
          <w:szCs w:val="20"/>
        </w:rPr>
        <w:t>Adı:</w:t>
      </w:r>
      <w:r w:rsidRPr="009D1E1F">
        <w:rPr>
          <w:rFonts w:ascii="Times New Roman" w:hAnsi="Times New Roman"/>
          <w:b/>
          <w:sz w:val="20"/>
          <w:szCs w:val="20"/>
        </w:rPr>
        <w:tab/>
      </w:r>
      <w:r w:rsidRPr="009D1E1F">
        <w:rPr>
          <w:rFonts w:ascii="Times New Roman" w:hAnsi="Times New Roman"/>
          <w:b/>
          <w:sz w:val="20"/>
          <w:szCs w:val="20"/>
        </w:rPr>
        <w:tab/>
      </w:r>
      <w:r w:rsidRPr="009D1E1F">
        <w:rPr>
          <w:rFonts w:ascii="Times New Roman" w:hAnsi="Times New Roman"/>
          <w:b/>
          <w:sz w:val="20"/>
          <w:szCs w:val="20"/>
        </w:rPr>
        <w:tab/>
        <w:t>Soyadı:</w:t>
      </w:r>
      <w:r w:rsidRPr="009D1E1F">
        <w:rPr>
          <w:rFonts w:ascii="Times New Roman" w:hAnsi="Times New Roman"/>
          <w:b/>
          <w:sz w:val="20"/>
          <w:szCs w:val="20"/>
        </w:rPr>
        <w:tab/>
      </w:r>
      <w:r w:rsidRPr="009D1E1F"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  <w:t>Sınıf: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  <w:t xml:space="preserve"> </w:t>
      </w:r>
      <w:r w:rsidRPr="009D1E1F">
        <w:rPr>
          <w:rFonts w:ascii="Times New Roman" w:hAnsi="Times New Roman"/>
          <w:b/>
          <w:sz w:val="20"/>
          <w:szCs w:val="20"/>
        </w:rPr>
        <w:t>No:</w:t>
      </w:r>
    </w:p>
    <w:p w:rsidR="00755CDE" w:rsidRPr="00B67F79" w:rsidRDefault="00755CDE" w:rsidP="00372D67">
      <w:pPr>
        <w:pStyle w:val="ListParagraph"/>
        <w:numPr>
          <w:ilvl w:val="0"/>
          <w:numId w:val="1"/>
        </w:numPr>
        <w:rPr>
          <w:rFonts w:ascii="Times New Roman" w:hAnsi="Times New Roman"/>
          <w:b/>
          <w:szCs w:val="20"/>
        </w:rPr>
      </w:pPr>
      <w:r w:rsidRPr="00B67F79">
        <w:rPr>
          <w:rFonts w:ascii="Times New Roman" w:hAnsi="Times New Roman"/>
          <w:b/>
          <w:szCs w:val="20"/>
        </w:rPr>
        <w:t>Aşağıdaki sözcüklerdeki ses olaylarını karşısına yazınız.</w:t>
      </w:r>
      <w:r>
        <w:rPr>
          <w:rFonts w:ascii="Times New Roman" w:hAnsi="Times New Roman"/>
          <w:b/>
          <w:szCs w:val="20"/>
        </w:rPr>
        <w:t xml:space="preserve"> </w:t>
      </w:r>
      <w:r w:rsidRPr="00B67F79">
        <w:rPr>
          <w:rFonts w:ascii="Times New Roman" w:hAnsi="Times New Roman"/>
          <w:b/>
          <w:szCs w:val="20"/>
        </w:rPr>
        <w:t>(</w:t>
      </w:r>
      <w:r>
        <w:rPr>
          <w:rFonts w:ascii="Times New Roman" w:hAnsi="Times New Roman"/>
          <w:b/>
          <w:szCs w:val="20"/>
        </w:rPr>
        <w:t>1</w:t>
      </w:r>
      <w:r w:rsidRPr="00B67F79">
        <w:rPr>
          <w:rFonts w:ascii="Times New Roman" w:hAnsi="Times New Roman"/>
          <w:b/>
          <w:szCs w:val="20"/>
        </w:rPr>
        <w:t>0p)</w:t>
      </w:r>
    </w:p>
    <w:p w:rsidR="00755CDE" w:rsidRDefault="00755CDE" w:rsidP="00372D67">
      <w:pPr>
        <w:pStyle w:val="ListParagraph"/>
        <w:rPr>
          <w:rFonts w:ascii="Times New Roman" w:hAnsi="Times New Roman"/>
          <w:b/>
          <w:sz w:val="20"/>
          <w:szCs w:val="20"/>
        </w:rPr>
        <w:sectPr w:rsidR="00755CDE" w:rsidSect="009D1E1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/>
          <w:b/>
          <w:sz w:val="20"/>
          <w:szCs w:val="20"/>
        </w:rPr>
        <w:t xml:space="preserve"> </w:t>
      </w:r>
    </w:p>
    <w:p w:rsidR="00755CDE" w:rsidRPr="006C2A21" w:rsidRDefault="00755CDE" w:rsidP="00372D67">
      <w:pPr>
        <w:pStyle w:val="ListParagraph"/>
        <w:rPr>
          <w:rFonts w:ascii="Times New Roman" w:hAnsi="Times New Roman"/>
          <w:sz w:val="20"/>
          <w:szCs w:val="20"/>
        </w:rPr>
      </w:pPr>
      <w:r w:rsidRPr="006C2A21">
        <w:rPr>
          <w:rFonts w:ascii="Times New Roman" w:hAnsi="Times New Roman"/>
          <w:sz w:val="20"/>
          <w:szCs w:val="20"/>
        </w:rPr>
        <w:t>Kambur:……………………………………….......</w:t>
      </w:r>
    </w:p>
    <w:p w:rsidR="00755CDE" w:rsidRPr="006C2A21" w:rsidRDefault="00755CDE" w:rsidP="00372D67">
      <w:pPr>
        <w:pStyle w:val="ListParagraph"/>
        <w:rPr>
          <w:rFonts w:ascii="Times New Roman" w:hAnsi="Times New Roman"/>
          <w:sz w:val="20"/>
          <w:szCs w:val="20"/>
        </w:rPr>
      </w:pPr>
      <w:r w:rsidRPr="006C2A21">
        <w:rPr>
          <w:rFonts w:ascii="Times New Roman" w:hAnsi="Times New Roman"/>
          <w:sz w:val="20"/>
          <w:szCs w:val="20"/>
        </w:rPr>
        <w:t>Affetmiş:…………………………………………...</w:t>
      </w:r>
    </w:p>
    <w:p w:rsidR="00755CDE" w:rsidRPr="006C2A21" w:rsidRDefault="00755CDE" w:rsidP="00372D67">
      <w:pPr>
        <w:pStyle w:val="ListParagraph"/>
        <w:rPr>
          <w:rFonts w:ascii="Times New Roman" w:hAnsi="Times New Roman"/>
          <w:sz w:val="20"/>
          <w:szCs w:val="20"/>
        </w:rPr>
      </w:pPr>
      <w:r w:rsidRPr="006C2A21">
        <w:rPr>
          <w:rFonts w:ascii="Times New Roman" w:hAnsi="Times New Roman"/>
          <w:sz w:val="20"/>
          <w:szCs w:val="20"/>
        </w:rPr>
        <w:t>Sevabıyla:………………………………………….</w:t>
      </w:r>
    </w:p>
    <w:p w:rsidR="00755CDE" w:rsidRPr="006C2A21" w:rsidRDefault="00755CDE" w:rsidP="00372D67">
      <w:pPr>
        <w:pStyle w:val="ListParagraph"/>
        <w:rPr>
          <w:rFonts w:ascii="Times New Roman" w:hAnsi="Times New Roman"/>
          <w:sz w:val="20"/>
          <w:szCs w:val="20"/>
        </w:rPr>
      </w:pPr>
      <w:r w:rsidRPr="006C2A21">
        <w:rPr>
          <w:rFonts w:ascii="Times New Roman" w:hAnsi="Times New Roman"/>
          <w:sz w:val="20"/>
          <w:szCs w:val="20"/>
        </w:rPr>
        <w:t>İnancına:…………………………………………..</w:t>
      </w:r>
    </w:p>
    <w:p w:rsidR="00755CDE" w:rsidRPr="006C2A21" w:rsidRDefault="00755CDE" w:rsidP="00372D67">
      <w:pPr>
        <w:pStyle w:val="ListParagraph"/>
        <w:rPr>
          <w:rFonts w:ascii="Times New Roman" w:hAnsi="Times New Roman"/>
          <w:sz w:val="20"/>
          <w:szCs w:val="20"/>
        </w:rPr>
      </w:pPr>
      <w:r w:rsidRPr="006C2A21">
        <w:rPr>
          <w:rFonts w:ascii="Times New Roman" w:hAnsi="Times New Roman"/>
          <w:sz w:val="20"/>
          <w:szCs w:val="20"/>
        </w:rPr>
        <w:t>Çürüktü:…………………………………………..</w:t>
      </w:r>
    </w:p>
    <w:p w:rsidR="00755CDE" w:rsidRPr="006C2A21" w:rsidRDefault="00755CDE" w:rsidP="00372D67">
      <w:pPr>
        <w:pStyle w:val="ListParagraph"/>
        <w:rPr>
          <w:rFonts w:ascii="Times New Roman" w:hAnsi="Times New Roman"/>
          <w:sz w:val="20"/>
          <w:szCs w:val="20"/>
        </w:rPr>
      </w:pPr>
    </w:p>
    <w:p w:rsidR="00755CDE" w:rsidRPr="006C2A21" w:rsidRDefault="00755CDE" w:rsidP="00372D67">
      <w:pPr>
        <w:pStyle w:val="ListParagraph"/>
        <w:rPr>
          <w:rFonts w:ascii="Times New Roman" w:hAnsi="Times New Roman"/>
          <w:sz w:val="20"/>
          <w:szCs w:val="20"/>
        </w:rPr>
      </w:pPr>
      <w:r w:rsidRPr="006C2A21">
        <w:rPr>
          <w:rFonts w:ascii="Times New Roman" w:hAnsi="Times New Roman"/>
          <w:sz w:val="20"/>
          <w:szCs w:val="20"/>
        </w:rPr>
        <w:t>Sıyrık:……………………………………………...</w:t>
      </w:r>
    </w:p>
    <w:p w:rsidR="00755CDE" w:rsidRPr="006C2A21" w:rsidRDefault="00755CDE" w:rsidP="00372D67">
      <w:pPr>
        <w:pStyle w:val="ListParagraph"/>
        <w:rPr>
          <w:rFonts w:ascii="Times New Roman" w:hAnsi="Times New Roman"/>
          <w:sz w:val="20"/>
          <w:szCs w:val="20"/>
        </w:rPr>
      </w:pPr>
      <w:r w:rsidRPr="006C2A21">
        <w:rPr>
          <w:rFonts w:ascii="Times New Roman" w:hAnsi="Times New Roman"/>
          <w:sz w:val="20"/>
          <w:szCs w:val="20"/>
        </w:rPr>
        <w:t>Bağlıyor:…………………………………………...</w:t>
      </w:r>
    </w:p>
    <w:p w:rsidR="00755CDE" w:rsidRPr="006C2A21" w:rsidRDefault="00755CDE" w:rsidP="00372D67">
      <w:pPr>
        <w:pStyle w:val="ListParagraph"/>
        <w:rPr>
          <w:rFonts w:ascii="Times New Roman" w:hAnsi="Times New Roman"/>
          <w:sz w:val="20"/>
          <w:szCs w:val="20"/>
        </w:rPr>
      </w:pPr>
      <w:r w:rsidRPr="006C2A21">
        <w:rPr>
          <w:rFonts w:ascii="Times New Roman" w:hAnsi="Times New Roman"/>
          <w:sz w:val="20"/>
          <w:szCs w:val="20"/>
        </w:rPr>
        <w:t>Oğlumu:……………………………………….......</w:t>
      </w:r>
    </w:p>
    <w:p w:rsidR="00755CDE" w:rsidRPr="006C2A21" w:rsidRDefault="00755CDE" w:rsidP="00372D67">
      <w:pPr>
        <w:pStyle w:val="ListParagraph"/>
        <w:rPr>
          <w:rFonts w:ascii="Times New Roman" w:hAnsi="Times New Roman"/>
          <w:sz w:val="20"/>
          <w:szCs w:val="20"/>
        </w:rPr>
      </w:pPr>
      <w:r w:rsidRPr="006C2A21">
        <w:rPr>
          <w:rFonts w:ascii="Times New Roman" w:hAnsi="Times New Roman"/>
          <w:sz w:val="20"/>
          <w:szCs w:val="20"/>
        </w:rPr>
        <w:t>Bekleyen:………………………..............................</w:t>
      </w:r>
    </w:p>
    <w:p w:rsidR="00755CDE" w:rsidRPr="006C2A21" w:rsidRDefault="00755CDE" w:rsidP="00372D67">
      <w:pPr>
        <w:pStyle w:val="ListParagraph"/>
        <w:rPr>
          <w:rFonts w:ascii="Times New Roman" w:hAnsi="Times New Roman"/>
          <w:sz w:val="20"/>
          <w:szCs w:val="20"/>
        </w:rPr>
        <w:sectPr w:rsidR="00755CDE" w:rsidRPr="006C2A21" w:rsidSect="009D1E1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6C2A21">
        <w:rPr>
          <w:rFonts w:ascii="Times New Roman" w:hAnsi="Times New Roman"/>
          <w:sz w:val="20"/>
          <w:szCs w:val="20"/>
        </w:rPr>
        <w:t>Çarptı…………………...........................................</w:t>
      </w:r>
    </w:p>
    <w:p w:rsidR="00755CDE" w:rsidRPr="00B67F79" w:rsidRDefault="00755CDE" w:rsidP="00372D67">
      <w:pPr>
        <w:pStyle w:val="ListParagraph"/>
        <w:numPr>
          <w:ilvl w:val="0"/>
          <w:numId w:val="1"/>
        </w:numPr>
        <w:rPr>
          <w:rFonts w:ascii="Times New Roman" w:hAnsi="Times New Roman"/>
          <w:b/>
          <w:szCs w:val="20"/>
        </w:rPr>
      </w:pPr>
      <w:r w:rsidRPr="00B67F79">
        <w:rPr>
          <w:rFonts w:ascii="Times New Roman" w:hAnsi="Times New Roman"/>
          <w:b/>
          <w:szCs w:val="20"/>
        </w:rPr>
        <w:t>Aşağıdaki sözcüklerin karşısına ulama yapılabilecek birer sözcük yazınız. (10p)</w:t>
      </w:r>
    </w:p>
    <w:p w:rsidR="00755CDE" w:rsidRDefault="00755CDE" w:rsidP="00372D67">
      <w:pPr>
        <w:pStyle w:val="ListParagraph"/>
        <w:rPr>
          <w:rFonts w:ascii="Times New Roman" w:hAnsi="Times New Roman"/>
          <w:b/>
          <w:sz w:val="20"/>
          <w:szCs w:val="20"/>
        </w:rPr>
        <w:sectPr w:rsidR="00755CDE" w:rsidSect="009D1E1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55CDE" w:rsidRPr="006C2A21" w:rsidRDefault="00755CDE" w:rsidP="00372D67">
      <w:pPr>
        <w:pStyle w:val="ListParagraph"/>
        <w:rPr>
          <w:rFonts w:ascii="Times New Roman" w:hAnsi="Times New Roman"/>
          <w:sz w:val="20"/>
          <w:szCs w:val="20"/>
        </w:rPr>
      </w:pPr>
      <w:r w:rsidRPr="006C2A21">
        <w:rPr>
          <w:rFonts w:ascii="Times New Roman" w:hAnsi="Times New Roman"/>
          <w:sz w:val="20"/>
          <w:szCs w:val="20"/>
        </w:rPr>
        <w:t>Çocuk :…………………………………………….</w:t>
      </w:r>
    </w:p>
    <w:p w:rsidR="00755CDE" w:rsidRPr="006C2A21" w:rsidRDefault="00755CDE" w:rsidP="00372D67">
      <w:pPr>
        <w:pStyle w:val="ListParagraph"/>
        <w:rPr>
          <w:rFonts w:ascii="Times New Roman" w:hAnsi="Times New Roman"/>
          <w:sz w:val="20"/>
          <w:szCs w:val="20"/>
        </w:rPr>
      </w:pPr>
      <w:r w:rsidRPr="006C2A21">
        <w:rPr>
          <w:rFonts w:ascii="Times New Roman" w:hAnsi="Times New Roman"/>
          <w:sz w:val="20"/>
          <w:szCs w:val="20"/>
        </w:rPr>
        <w:t>Renksiz:……………………………………………</w:t>
      </w:r>
    </w:p>
    <w:p w:rsidR="00755CDE" w:rsidRPr="006C2A21" w:rsidRDefault="00755CDE" w:rsidP="00372D67">
      <w:pPr>
        <w:pStyle w:val="ListParagraph"/>
        <w:rPr>
          <w:rFonts w:ascii="Times New Roman" w:hAnsi="Times New Roman"/>
          <w:sz w:val="20"/>
          <w:szCs w:val="20"/>
        </w:rPr>
      </w:pPr>
      <w:r w:rsidRPr="006C2A21">
        <w:rPr>
          <w:rFonts w:ascii="Times New Roman" w:hAnsi="Times New Roman"/>
          <w:sz w:val="20"/>
          <w:szCs w:val="20"/>
        </w:rPr>
        <w:t>Yorgun: …………………………………………..</w:t>
      </w:r>
    </w:p>
    <w:p w:rsidR="00755CDE" w:rsidRPr="006C2A21" w:rsidRDefault="00755CDE" w:rsidP="00372D67">
      <w:pPr>
        <w:pStyle w:val="ListParagraph"/>
        <w:rPr>
          <w:rFonts w:ascii="Times New Roman" w:hAnsi="Times New Roman"/>
          <w:sz w:val="20"/>
          <w:szCs w:val="20"/>
        </w:rPr>
      </w:pPr>
      <w:r w:rsidRPr="006C2A21">
        <w:rPr>
          <w:rFonts w:ascii="Times New Roman" w:hAnsi="Times New Roman"/>
          <w:sz w:val="20"/>
          <w:szCs w:val="20"/>
        </w:rPr>
        <w:t>Minik:…………………………………………….</w:t>
      </w:r>
    </w:p>
    <w:p w:rsidR="00755CDE" w:rsidRPr="006C2A21" w:rsidRDefault="00755CDE" w:rsidP="00372D67">
      <w:pPr>
        <w:pStyle w:val="ListParagraph"/>
        <w:rPr>
          <w:rFonts w:ascii="Times New Roman" w:hAnsi="Times New Roman"/>
          <w:sz w:val="20"/>
          <w:szCs w:val="20"/>
        </w:rPr>
      </w:pPr>
      <w:r w:rsidRPr="006C2A21">
        <w:rPr>
          <w:rFonts w:ascii="Times New Roman" w:hAnsi="Times New Roman"/>
          <w:sz w:val="20"/>
          <w:szCs w:val="20"/>
        </w:rPr>
        <w:t>Dağınık:…………………………………………..</w:t>
      </w:r>
    </w:p>
    <w:p w:rsidR="00755CDE" w:rsidRPr="006C2A21" w:rsidRDefault="00755CDE" w:rsidP="00372D67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</w:rPr>
        <w:sectPr w:rsidR="00755CDE" w:rsidRPr="006C2A21" w:rsidSect="000805A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55CDE" w:rsidRPr="00B67F79" w:rsidRDefault="00755CDE" w:rsidP="00372D67">
      <w:pPr>
        <w:pStyle w:val="ListParagraph"/>
        <w:numPr>
          <w:ilvl w:val="0"/>
          <w:numId w:val="1"/>
        </w:numPr>
        <w:rPr>
          <w:rFonts w:ascii="Times New Roman" w:hAnsi="Times New Roman"/>
          <w:b/>
          <w:szCs w:val="20"/>
        </w:rPr>
      </w:pPr>
      <w:r w:rsidRPr="00B67F79">
        <w:rPr>
          <w:rFonts w:ascii="Times New Roman" w:hAnsi="Times New Roman"/>
          <w:b/>
          <w:szCs w:val="20"/>
        </w:rPr>
        <w:t>Aşağıdaki cümleler noktalama açısından doğruysa (D) yanlışsa (Y) yazınız. (10p)</w:t>
      </w:r>
    </w:p>
    <w:p w:rsidR="00755CDE" w:rsidRPr="00B67F79" w:rsidRDefault="00755CDE" w:rsidP="00372D67">
      <w:pPr>
        <w:pStyle w:val="ListParagraph"/>
        <w:numPr>
          <w:ilvl w:val="0"/>
          <w:numId w:val="2"/>
        </w:numPr>
        <w:rPr>
          <w:rFonts w:ascii="Times New Roman" w:hAnsi="Times New Roman"/>
          <w:szCs w:val="20"/>
        </w:rPr>
      </w:pPr>
      <w:r w:rsidRPr="00B67F79">
        <w:rPr>
          <w:rFonts w:ascii="Times New Roman" w:hAnsi="Times New Roman"/>
          <w:szCs w:val="20"/>
        </w:rPr>
        <w:t>(….) Yaşasın, kuzumuz iyileşecek!</w:t>
      </w:r>
    </w:p>
    <w:p w:rsidR="00755CDE" w:rsidRPr="00B67F79" w:rsidRDefault="00755CDE" w:rsidP="00372D67">
      <w:pPr>
        <w:pStyle w:val="ListParagraph"/>
        <w:numPr>
          <w:ilvl w:val="0"/>
          <w:numId w:val="2"/>
        </w:numPr>
        <w:rPr>
          <w:rFonts w:ascii="Times New Roman" w:hAnsi="Times New Roman"/>
          <w:szCs w:val="20"/>
        </w:rPr>
      </w:pPr>
      <w:r w:rsidRPr="00B67F79">
        <w:rPr>
          <w:rFonts w:ascii="Times New Roman" w:hAnsi="Times New Roman"/>
          <w:szCs w:val="20"/>
        </w:rPr>
        <w:t>(….) Sınava iş olsun, diye girdi.</w:t>
      </w:r>
    </w:p>
    <w:p w:rsidR="00755CDE" w:rsidRPr="00B67F79" w:rsidRDefault="00755CDE" w:rsidP="00372D67">
      <w:pPr>
        <w:pStyle w:val="ListParagraph"/>
        <w:numPr>
          <w:ilvl w:val="0"/>
          <w:numId w:val="2"/>
        </w:numPr>
        <w:rPr>
          <w:rFonts w:ascii="Times New Roman" w:hAnsi="Times New Roman"/>
          <w:szCs w:val="20"/>
        </w:rPr>
      </w:pPr>
      <w:r w:rsidRPr="00B67F79">
        <w:rPr>
          <w:rFonts w:ascii="Times New Roman" w:hAnsi="Times New Roman"/>
          <w:szCs w:val="20"/>
        </w:rPr>
        <w:t>(….) İstanbul’da ne ararsan var: deniz, tarih, mimari…</w:t>
      </w:r>
    </w:p>
    <w:p w:rsidR="00755CDE" w:rsidRPr="00B67F79" w:rsidRDefault="00755CDE" w:rsidP="00372D67">
      <w:pPr>
        <w:pStyle w:val="ListParagraph"/>
        <w:numPr>
          <w:ilvl w:val="0"/>
          <w:numId w:val="2"/>
        </w:numPr>
        <w:rPr>
          <w:rFonts w:ascii="Times New Roman" w:hAnsi="Times New Roman"/>
          <w:szCs w:val="20"/>
        </w:rPr>
      </w:pPr>
      <w:r w:rsidRPr="00B67F79">
        <w:rPr>
          <w:rFonts w:ascii="Times New Roman" w:hAnsi="Times New Roman"/>
          <w:szCs w:val="20"/>
        </w:rPr>
        <w:t>(….) Yahya Kemal –o büyük üstat- en güzel şiirlerini İstanbul için yazdı.</w:t>
      </w:r>
    </w:p>
    <w:p w:rsidR="00755CDE" w:rsidRPr="00B67F79" w:rsidRDefault="00755CDE" w:rsidP="00372D67">
      <w:pPr>
        <w:pStyle w:val="ListParagraph"/>
        <w:numPr>
          <w:ilvl w:val="0"/>
          <w:numId w:val="2"/>
        </w:numPr>
        <w:rPr>
          <w:rFonts w:ascii="Times New Roman" w:hAnsi="Times New Roman"/>
          <w:szCs w:val="20"/>
        </w:rPr>
      </w:pPr>
      <w:r w:rsidRPr="00B67F79">
        <w:rPr>
          <w:rFonts w:ascii="Times New Roman" w:hAnsi="Times New Roman"/>
          <w:szCs w:val="20"/>
        </w:rPr>
        <w:t>(….) Babam, çıtaları aynı boyda kesti, yonttu</w:t>
      </w:r>
    </w:p>
    <w:p w:rsidR="00755CDE" w:rsidRDefault="00755CDE" w:rsidP="00372D67">
      <w:pPr>
        <w:pStyle w:val="ListParagraph"/>
        <w:ind w:left="1440"/>
        <w:rPr>
          <w:rFonts w:ascii="Times New Roman" w:hAnsi="Times New Roman"/>
          <w:b/>
          <w:sz w:val="20"/>
          <w:szCs w:val="20"/>
        </w:rPr>
      </w:pPr>
    </w:p>
    <w:p w:rsidR="00755CDE" w:rsidRPr="00B67F79" w:rsidRDefault="00755CDE" w:rsidP="00372D67">
      <w:pPr>
        <w:pStyle w:val="ListParagraph"/>
        <w:numPr>
          <w:ilvl w:val="0"/>
          <w:numId w:val="1"/>
        </w:numPr>
        <w:rPr>
          <w:rFonts w:ascii="Times New Roman" w:hAnsi="Times New Roman"/>
          <w:b/>
          <w:szCs w:val="20"/>
        </w:rPr>
      </w:pPr>
      <w:r w:rsidRPr="00B67F79">
        <w:rPr>
          <w:rFonts w:ascii="Times New Roman" w:hAnsi="Times New Roman"/>
          <w:b/>
          <w:szCs w:val="20"/>
        </w:rPr>
        <w:t>Aşağıdaki cümlede (  ) ile gösterilen yerlere uygun noktalama işaretleri koyunuz. (10p)</w:t>
      </w:r>
    </w:p>
    <w:p w:rsidR="00755CDE" w:rsidRDefault="00755CDE" w:rsidP="00372D67">
      <w:pPr>
        <w:pStyle w:val="ListParagraph"/>
        <w:rPr>
          <w:rFonts w:ascii="Times New Roman" w:hAnsi="Times New Roman"/>
          <w:szCs w:val="20"/>
        </w:rPr>
      </w:pPr>
      <w:r w:rsidRPr="00B67F79">
        <w:rPr>
          <w:rFonts w:ascii="Times New Roman" w:hAnsi="Times New Roman"/>
          <w:szCs w:val="20"/>
        </w:rPr>
        <w:t xml:space="preserve">Attila İlhan (  ) (  ) Düşünmekten çok yaşamaya müsait bir şehir (  ) (  ) der İzmir için (  ) </w:t>
      </w:r>
    </w:p>
    <w:p w:rsidR="00755CDE" w:rsidRPr="00B67F79" w:rsidRDefault="00755CDE" w:rsidP="00372D67">
      <w:pPr>
        <w:pStyle w:val="ListParagraph"/>
        <w:rPr>
          <w:rFonts w:ascii="Times New Roman" w:hAnsi="Times New Roman"/>
          <w:szCs w:val="20"/>
        </w:rPr>
      </w:pPr>
      <w:r w:rsidRPr="00B67F79">
        <w:rPr>
          <w:rFonts w:ascii="Times New Roman" w:hAnsi="Times New Roman"/>
          <w:szCs w:val="20"/>
        </w:rPr>
        <w:t>Kuşlar gibi uçmayı (  ) balıklar gibi yüzmeyi öğrendik (  ) ama çok basit bir sanatı unuttuk (  ) Kardeşçe yaşamayı (  )</w:t>
      </w:r>
    </w:p>
    <w:p w:rsidR="00755CDE" w:rsidRDefault="00755CDE" w:rsidP="00372D67">
      <w:pPr>
        <w:pStyle w:val="ListParagraph"/>
        <w:rPr>
          <w:rFonts w:ascii="Times New Roman" w:hAnsi="Times New Roman"/>
          <w:sz w:val="20"/>
          <w:szCs w:val="20"/>
        </w:rPr>
      </w:pPr>
    </w:p>
    <w:p w:rsidR="00755CDE" w:rsidRPr="00B67F79" w:rsidRDefault="00755CDE" w:rsidP="00372D67">
      <w:pPr>
        <w:pStyle w:val="ListParagraph"/>
        <w:numPr>
          <w:ilvl w:val="0"/>
          <w:numId w:val="1"/>
        </w:numPr>
        <w:rPr>
          <w:rFonts w:ascii="Times New Roman" w:hAnsi="Times New Roman"/>
          <w:b/>
          <w:szCs w:val="20"/>
        </w:rPr>
      </w:pPr>
      <w:r w:rsidRPr="00B67F79">
        <w:rPr>
          <w:rFonts w:ascii="Times New Roman" w:hAnsi="Times New Roman"/>
          <w:b/>
          <w:szCs w:val="20"/>
        </w:rPr>
        <w:t>Tablodaki kelimeleri Türkçenin ses özelliklerine göre değer</w:t>
      </w:r>
      <w:r>
        <w:rPr>
          <w:rFonts w:ascii="Times New Roman" w:hAnsi="Times New Roman"/>
          <w:b/>
          <w:szCs w:val="20"/>
        </w:rPr>
        <w:t>lendiriniz. (1</w:t>
      </w:r>
      <w:r w:rsidRPr="00B67F79">
        <w:rPr>
          <w:rFonts w:ascii="Times New Roman" w:hAnsi="Times New Roman"/>
          <w:b/>
          <w:szCs w:val="20"/>
        </w:rPr>
        <w:t>0p)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23"/>
        <w:gridCol w:w="7739"/>
      </w:tblGrid>
      <w:tr w:rsidR="00755CDE" w:rsidTr="00D4646A">
        <w:tc>
          <w:tcPr>
            <w:tcW w:w="2223" w:type="dxa"/>
          </w:tcPr>
          <w:p w:rsidR="00755CDE" w:rsidRPr="00157F8B" w:rsidRDefault="00755CDE" w:rsidP="00D4646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57F8B">
              <w:rPr>
                <w:rFonts w:ascii="Times New Roman" w:hAnsi="Times New Roman"/>
                <w:sz w:val="20"/>
                <w:szCs w:val="20"/>
              </w:rPr>
              <w:t>Doktor</w:t>
            </w:r>
          </w:p>
        </w:tc>
        <w:tc>
          <w:tcPr>
            <w:tcW w:w="7739" w:type="dxa"/>
          </w:tcPr>
          <w:p w:rsidR="00755CDE" w:rsidRPr="00157F8B" w:rsidRDefault="00755CDE" w:rsidP="00D4646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5CDE" w:rsidTr="00D4646A">
        <w:tc>
          <w:tcPr>
            <w:tcW w:w="2223" w:type="dxa"/>
          </w:tcPr>
          <w:p w:rsidR="00755CDE" w:rsidRPr="00157F8B" w:rsidRDefault="00755CDE" w:rsidP="00D4646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faal</w:t>
            </w:r>
          </w:p>
        </w:tc>
        <w:tc>
          <w:tcPr>
            <w:tcW w:w="7739" w:type="dxa"/>
          </w:tcPr>
          <w:p w:rsidR="00755CDE" w:rsidRPr="00157F8B" w:rsidRDefault="00755CDE" w:rsidP="00D4646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5CDE" w:rsidTr="00D4646A">
        <w:tc>
          <w:tcPr>
            <w:tcW w:w="2223" w:type="dxa"/>
          </w:tcPr>
          <w:p w:rsidR="00755CDE" w:rsidRPr="00157F8B" w:rsidRDefault="00755CDE" w:rsidP="00D4646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57F8B">
              <w:rPr>
                <w:rFonts w:ascii="Times New Roman" w:hAnsi="Times New Roman"/>
                <w:sz w:val="20"/>
                <w:szCs w:val="20"/>
              </w:rPr>
              <w:t>Hasır</w:t>
            </w:r>
          </w:p>
        </w:tc>
        <w:tc>
          <w:tcPr>
            <w:tcW w:w="7739" w:type="dxa"/>
          </w:tcPr>
          <w:p w:rsidR="00755CDE" w:rsidRPr="00157F8B" w:rsidRDefault="00755CDE" w:rsidP="00D4646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5CDE" w:rsidTr="00D4646A">
        <w:tc>
          <w:tcPr>
            <w:tcW w:w="2223" w:type="dxa"/>
          </w:tcPr>
          <w:p w:rsidR="00755CDE" w:rsidRPr="00157F8B" w:rsidRDefault="00755CDE" w:rsidP="00D4646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57F8B">
              <w:rPr>
                <w:rFonts w:ascii="Times New Roman" w:hAnsi="Times New Roman"/>
                <w:sz w:val="20"/>
                <w:szCs w:val="20"/>
              </w:rPr>
              <w:t>Nane</w:t>
            </w:r>
          </w:p>
        </w:tc>
        <w:tc>
          <w:tcPr>
            <w:tcW w:w="7739" w:type="dxa"/>
          </w:tcPr>
          <w:p w:rsidR="00755CDE" w:rsidRPr="00157F8B" w:rsidRDefault="00755CDE" w:rsidP="00D4646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5CDE" w:rsidTr="00D4646A">
        <w:tc>
          <w:tcPr>
            <w:tcW w:w="2223" w:type="dxa"/>
          </w:tcPr>
          <w:p w:rsidR="00755CDE" w:rsidRPr="00157F8B" w:rsidRDefault="00755CDE" w:rsidP="00D4646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57F8B">
              <w:rPr>
                <w:rFonts w:ascii="Times New Roman" w:hAnsi="Times New Roman"/>
                <w:sz w:val="20"/>
                <w:szCs w:val="20"/>
              </w:rPr>
              <w:t>Fuar</w:t>
            </w:r>
          </w:p>
        </w:tc>
        <w:tc>
          <w:tcPr>
            <w:tcW w:w="7739" w:type="dxa"/>
          </w:tcPr>
          <w:p w:rsidR="00755CDE" w:rsidRPr="00157F8B" w:rsidRDefault="00755CDE" w:rsidP="00D4646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5CDE" w:rsidTr="00D4646A">
        <w:tc>
          <w:tcPr>
            <w:tcW w:w="2223" w:type="dxa"/>
          </w:tcPr>
          <w:p w:rsidR="00755CDE" w:rsidRPr="00157F8B" w:rsidRDefault="00755CDE" w:rsidP="00D4646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57F8B">
              <w:rPr>
                <w:rFonts w:ascii="Times New Roman" w:hAnsi="Times New Roman"/>
                <w:sz w:val="20"/>
                <w:szCs w:val="20"/>
              </w:rPr>
              <w:t>Renk</w:t>
            </w:r>
          </w:p>
        </w:tc>
        <w:tc>
          <w:tcPr>
            <w:tcW w:w="7739" w:type="dxa"/>
          </w:tcPr>
          <w:p w:rsidR="00755CDE" w:rsidRPr="00157F8B" w:rsidRDefault="00755CDE" w:rsidP="00D4646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5CDE" w:rsidTr="00D4646A">
        <w:tc>
          <w:tcPr>
            <w:tcW w:w="2223" w:type="dxa"/>
          </w:tcPr>
          <w:p w:rsidR="00755CDE" w:rsidRPr="00157F8B" w:rsidRDefault="00755CDE" w:rsidP="00D4646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57F8B">
              <w:rPr>
                <w:rFonts w:ascii="Times New Roman" w:hAnsi="Times New Roman"/>
                <w:sz w:val="20"/>
                <w:szCs w:val="20"/>
              </w:rPr>
              <w:t>Misafir</w:t>
            </w:r>
          </w:p>
        </w:tc>
        <w:tc>
          <w:tcPr>
            <w:tcW w:w="7739" w:type="dxa"/>
          </w:tcPr>
          <w:p w:rsidR="00755CDE" w:rsidRPr="00157F8B" w:rsidRDefault="00755CDE" w:rsidP="00D4646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5CDE" w:rsidTr="00D4646A">
        <w:tc>
          <w:tcPr>
            <w:tcW w:w="2223" w:type="dxa"/>
          </w:tcPr>
          <w:p w:rsidR="00755CDE" w:rsidRPr="00157F8B" w:rsidRDefault="00755CDE" w:rsidP="00D4646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57F8B">
              <w:rPr>
                <w:rFonts w:ascii="Times New Roman" w:hAnsi="Times New Roman"/>
                <w:sz w:val="20"/>
                <w:szCs w:val="20"/>
              </w:rPr>
              <w:t>Gram</w:t>
            </w:r>
          </w:p>
        </w:tc>
        <w:tc>
          <w:tcPr>
            <w:tcW w:w="7739" w:type="dxa"/>
          </w:tcPr>
          <w:p w:rsidR="00755CDE" w:rsidRPr="00157F8B" w:rsidRDefault="00755CDE" w:rsidP="00D4646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5CDE" w:rsidTr="00D4646A">
        <w:tc>
          <w:tcPr>
            <w:tcW w:w="2223" w:type="dxa"/>
          </w:tcPr>
          <w:p w:rsidR="00755CDE" w:rsidRPr="00157F8B" w:rsidRDefault="00755CDE" w:rsidP="00D4646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57F8B">
              <w:rPr>
                <w:rFonts w:ascii="Times New Roman" w:hAnsi="Times New Roman"/>
                <w:sz w:val="20"/>
                <w:szCs w:val="20"/>
              </w:rPr>
              <w:t>Şeffaf</w:t>
            </w:r>
          </w:p>
        </w:tc>
        <w:tc>
          <w:tcPr>
            <w:tcW w:w="7739" w:type="dxa"/>
          </w:tcPr>
          <w:p w:rsidR="00755CDE" w:rsidRPr="00157F8B" w:rsidRDefault="00755CDE" w:rsidP="00D4646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5CDE" w:rsidTr="00D4646A">
        <w:tc>
          <w:tcPr>
            <w:tcW w:w="2223" w:type="dxa"/>
          </w:tcPr>
          <w:p w:rsidR="00755CDE" w:rsidRPr="00157F8B" w:rsidRDefault="00755CDE" w:rsidP="00D4646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57F8B">
              <w:rPr>
                <w:rFonts w:ascii="Times New Roman" w:hAnsi="Times New Roman"/>
                <w:sz w:val="20"/>
                <w:szCs w:val="20"/>
              </w:rPr>
              <w:t>Zimmet</w:t>
            </w:r>
          </w:p>
        </w:tc>
        <w:tc>
          <w:tcPr>
            <w:tcW w:w="7739" w:type="dxa"/>
          </w:tcPr>
          <w:p w:rsidR="00755CDE" w:rsidRPr="00157F8B" w:rsidRDefault="00755CDE" w:rsidP="00D4646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55CDE" w:rsidRPr="000F29D0" w:rsidRDefault="00755CDE" w:rsidP="00372D67">
      <w:pPr>
        <w:pStyle w:val="ListParagraph"/>
        <w:rPr>
          <w:rFonts w:ascii="Times New Roman" w:hAnsi="Times New Roman"/>
          <w:sz w:val="20"/>
          <w:szCs w:val="20"/>
        </w:rPr>
      </w:pPr>
    </w:p>
    <w:p w:rsidR="00755CDE" w:rsidRPr="00B67F79" w:rsidRDefault="00755CDE" w:rsidP="00372D67">
      <w:pPr>
        <w:pStyle w:val="ListParagraph"/>
        <w:numPr>
          <w:ilvl w:val="0"/>
          <w:numId w:val="1"/>
        </w:numPr>
        <w:rPr>
          <w:rFonts w:ascii="Times New Roman" w:hAnsi="Times New Roman"/>
          <w:b/>
        </w:rPr>
      </w:pPr>
      <w:r w:rsidRPr="00B67F79">
        <w:rPr>
          <w:rFonts w:ascii="Times New Roman" w:hAnsi="Times New Roman"/>
          <w:b/>
        </w:rPr>
        <w:t>Aşağıdaki sözcüklerin kökünü bulup kökünü ve kökün türünü karşısına yazınız. (10p)</w:t>
      </w:r>
    </w:p>
    <w:p w:rsidR="00755CDE" w:rsidRPr="00C804D0" w:rsidRDefault="00755CDE" w:rsidP="00372D67">
      <w:pPr>
        <w:pStyle w:val="ListParagraph"/>
        <w:rPr>
          <w:rFonts w:ascii="Times New Roman" w:hAnsi="Times New Roman"/>
        </w:rPr>
        <w:sectPr w:rsidR="00755CDE" w:rsidRPr="00C804D0" w:rsidSect="009D1E1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55CDE" w:rsidRPr="00C804D0" w:rsidRDefault="00755CDE" w:rsidP="00372D67">
      <w:pPr>
        <w:pStyle w:val="ListParagraph"/>
        <w:rPr>
          <w:rFonts w:ascii="Times New Roman" w:hAnsi="Times New Roman"/>
          <w:sz w:val="20"/>
        </w:rPr>
      </w:pPr>
      <w:r w:rsidRPr="00C804D0">
        <w:rPr>
          <w:rFonts w:ascii="Times New Roman" w:hAnsi="Times New Roman"/>
          <w:sz w:val="20"/>
        </w:rPr>
        <w:t>Kaynak:……………………………………………</w:t>
      </w:r>
    </w:p>
    <w:p w:rsidR="00755CDE" w:rsidRPr="00C804D0" w:rsidRDefault="00755CDE" w:rsidP="00372D67">
      <w:pPr>
        <w:pStyle w:val="ListParagraph"/>
        <w:rPr>
          <w:rFonts w:ascii="Times New Roman" w:hAnsi="Times New Roman"/>
          <w:sz w:val="20"/>
        </w:rPr>
      </w:pPr>
      <w:r w:rsidRPr="00C804D0">
        <w:rPr>
          <w:rFonts w:ascii="Times New Roman" w:hAnsi="Times New Roman"/>
          <w:sz w:val="20"/>
        </w:rPr>
        <w:t>Yazıcı:……………………………………………</w:t>
      </w:r>
    </w:p>
    <w:p w:rsidR="00755CDE" w:rsidRPr="00C804D0" w:rsidRDefault="00755CDE" w:rsidP="00372D67">
      <w:pPr>
        <w:pStyle w:val="ListParagraph"/>
        <w:rPr>
          <w:rFonts w:ascii="Times New Roman" w:hAnsi="Times New Roman"/>
          <w:sz w:val="20"/>
        </w:rPr>
      </w:pPr>
      <w:r w:rsidRPr="00C804D0">
        <w:rPr>
          <w:rFonts w:ascii="Times New Roman" w:hAnsi="Times New Roman"/>
          <w:sz w:val="20"/>
        </w:rPr>
        <w:t>Yolladı:……………………………………………</w:t>
      </w:r>
    </w:p>
    <w:p w:rsidR="00755CDE" w:rsidRPr="00C804D0" w:rsidRDefault="00755CDE" w:rsidP="00372D67">
      <w:pPr>
        <w:pStyle w:val="ListParagraph"/>
        <w:rPr>
          <w:rFonts w:ascii="Times New Roman" w:hAnsi="Times New Roman"/>
          <w:sz w:val="20"/>
        </w:rPr>
      </w:pPr>
      <w:r w:rsidRPr="00C804D0">
        <w:rPr>
          <w:rFonts w:ascii="Times New Roman" w:hAnsi="Times New Roman"/>
          <w:sz w:val="20"/>
        </w:rPr>
        <w:t>Öğretmen:…………………………………………</w:t>
      </w:r>
    </w:p>
    <w:p w:rsidR="00755CDE" w:rsidRDefault="00755CDE" w:rsidP="00372D67">
      <w:pPr>
        <w:pStyle w:val="ListParagraph"/>
        <w:rPr>
          <w:rFonts w:ascii="Times New Roman" w:hAnsi="Times New Roman"/>
          <w:sz w:val="20"/>
        </w:rPr>
      </w:pPr>
      <w:r w:rsidRPr="00C804D0">
        <w:rPr>
          <w:rFonts w:ascii="Times New Roman" w:hAnsi="Times New Roman"/>
          <w:sz w:val="20"/>
        </w:rPr>
        <w:t>Birikti:……………………………………………</w:t>
      </w:r>
    </w:p>
    <w:p w:rsidR="00755CDE" w:rsidRPr="00C804D0" w:rsidRDefault="00755CDE" w:rsidP="00372D67">
      <w:pPr>
        <w:pStyle w:val="ListParagraph"/>
        <w:rPr>
          <w:rFonts w:ascii="Times New Roman" w:hAnsi="Times New Roman"/>
          <w:sz w:val="20"/>
        </w:rPr>
      </w:pPr>
    </w:p>
    <w:p w:rsidR="00755CDE" w:rsidRPr="00C804D0" w:rsidRDefault="00755CDE" w:rsidP="00372D67">
      <w:pPr>
        <w:pStyle w:val="ListParagraph"/>
        <w:rPr>
          <w:rFonts w:ascii="Times New Roman" w:hAnsi="Times New Roman"/>
          <w:sz w:val="20"/>
        </w:rPr>
      </w:pPr>
      <w:r w:rsidRPr="00C804D0">
        <w:rPr>
          <w:rFonts w:ascii="Times New Roman" w:hAnsi="Times New Roman"/>
          <w:sz w:val="20"/>
        </w:rPr>
        <w:t>Dolgun:……………………………………………</w:t>
      </w:r>
    </w:p>
    <w:p w:rsidR="00755CDE" w:rsidRPr="00C804D0" w:rsidRDefault="00755CDE" w:rsidP="00372D67">
      <w:pPr>
        <w:pStyle w:val="ListParagraph"/>
        <w:rPr>
          <w:rFonts w:ascii="Times New Roman" w:hAnsi="Times New Roman"/>
          <w:sz w:val="20"/>
        </w:rPr>
      </w:pPr>
      <w:r w:rsidRPr="00C804D0">
        <w:rPr>
          <w:rFonts w:ascii="Times New Roman" w:hAnsi="Times New Roman"/>
          <w:sz w:val="20"/>
        </w:rPr>
        <w:t>İzlenim:……………………………………………</w:t>
      </w:r>
    </w:p>
    <w:p w:rsidR="00755CDE" w:rsidRPr="00C804D0" w:rsidRDefault="00755CDE" w:rsidP="00372D67">
      <w:pPr>
        <w:pStyle w:val="ListParagraph"/>
        <w:rPr>
          <w:rFonts w:ascii="Times New Roman" w:hAnsi="Times New Roman"/>
          <w:sz w:val="20"/>
        </w:rPr>
      </w:pPr>
      <w:r w:rsidRPr="00C804D0">
        <w:rPr>
          <w:rFonts w:ascii="Times New Roman" w:hAnsi="Times New Roman"/>
          <w:sz w:val="20"/>
        </w:rPr>
        <w:t>Sözcük:……………………………………………</w:t>
      </w:r>
    </w:p>
    <w:p w:rsidR="00755CDE" w:rsidRPr="00C804D0" w:rsidRDefault="00755CDE" w:rsidP="00372D67">
      <w:pPr>
        <w:pStyle w:val="ListParagraph"/>
        <w:rPr>
          <w:rFonts w:ascii="Times New Roman" w:hAnsi="Times New Roman"/>
          <w:sz w:val="20"/>
        </w:rPr>
      </w:pPr>
      <w:r w:rsidRPr="00C804D0">
        <w:rPr>
          <w:rFonts w:ascii="Times New Roman" w:hAnsi="Times New Roman"/>
          <w:sz w:val="20"/>
        </w:rPr>
        <w:t>Çatladı:……………………………………………</w:t>
      </w:r>
    </w:p>
    <w:p w:rsidR="00755CDE" w:rsidRPr="00C804D0" w:rsidRDefault="00755CDE" w:rsidP="00372D67">
      <w:pPr>
        <w:pStyle w:val="ListParagraph"/>
        <w:rPr>
          <w:rFonts w:ascii="Times New Roman" w:hAnsi="Times New Roman"/>
          <w:sz w:val="20"/>
        </w:rPr>
        <w:sectPr w:rsidR="00755CDE" w:rsidRPr="00C804D0" w:rsidSect="00C804D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C804D0">
        <w:rPr>
          <w:rFonts w:ascii="Times New Roman" w:hAnsi="Times New Roman"/>
          <w:sz w:val="20"/>
        </w:rPr>
        <w:t>Yüklem:……………………………………………</w:t>
      </w:r>
    </w:p>
    <w:p w:rsidR="00755CDE" w:rsidRPr="00B67F79" w:rsidRDefault="00755CDE" w:rsidP="00372D67">
      <w:pPr>
        <w:pStyle w:val="ListParagraph"/>
        <w:numPr>
          <w:ilvl w:val="0"/>
          <w:numId w:val="1"/>
        </w:numPr>
        <w:rPr>
          <w:rFonts w:ascii="Times New Roman" w:hAnsi="Times New Roman"/>
          <w:b/>
        </w:rPr>
      </w:pPr>
      <w:r w:rsidRPr="00B67F79">
        <w:rPr>
          <w:rFonts w:ascii="Times New Roman" w:hAnsi="Times New Roman"/>
          <w:b/>
        </w:rPr>
        <w:t>Aşağıdaki köklerden yeni sözcükler türeterek karşılarına yazınız. (10p)</w:t>
      </w:r>
    </w:p>
    <w:p w:rsidR="00755CDE" w:rsidRPr="00C804D0" w:rsidRDefault="00755CDE" w:rsidP="00372D67">
      <w:pPr>
        <w:pStyle w:val="ListParagraph"/>
        <w:rPr>
          <w:sz w:val="20"/>
        </w:rPr>
        <w:sectPr w:rsidR="00755CDE" w:rsidRPr="00C804D0" w:rsidSect="009D1E1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55CDE" w:rsidRPr="00C804D0" w:rsidRDefault="00755CDE" w:rsidP="00372D67">
      <w:pPr>
        <w:pStyle w:val="ListParagraph"/>
        <w:rPr>
          <w:rFonts w:ascii="Times New Roman" w:hAnsi="Times New Roman"/>
          <w:sz w:val="20"/>
        </w:rPr>
      </w:pPr>
      <w:r w:rsidRPr="00C804D0">
        <w:rPr>
          <w:rFonts w:ascii="Times New Roman" w:hAnsi="Times New Roman"/>
          <w:sz w:val="20"/>
        </w:rPr>
        <w:t>Al:……………………………………………</w:t>
      </w:r>
      <w:r>
        <w:rPr>
          <w:rFonts w:ascii="Times New Roman" w:hAnsi="Times New Roman"/>
          <w:sz w:val="20"/>
        </w:rPr>
        <w:t>……..</w:t>
      </w:r>
    </w:p>
    <w:p w:rsidR="00755CDE" w:rsidRPr="00C804D0" w:rsidRDefault="00755CDE" w:rsidP="00372D67">
      <w:pPr>
        <w:pStyle w:val="ListParagraph"/>
        <w:rPr>
          <w:rFonts w:ascii="Times New Roman" w:hAnsi="Times New Roman"/>
          <w:sz w:val="20"/>
        </w:rPr>
      </w:pPr>
      <w:r w:rsidRPr="00C804D0">
        <w:rPr>
          <w:rFonts w:ascii="Times New Roman" w:hAnsi="Times New Roman"/>
          <w:sz w:val="20"/>
        </w:rPr>
        <w:t>Say:………………………………………</w:t>
      </w:r>
      <w:r>
        <w:rPr>
          <w:rFonts w:ascii="Times New Roman" w:hAnsi="Times New Roman"/>
          <w:sz w:val="20"/>
        </w:rPr>
        <w:t>…………</w:t>
      </w:r>
    </w:p>
    <w:p w:rsidR="00755CDE" w:rsidRPr="00C804D0" w:rsidRDefault="00755CDE" w:rsidP="00372D67">
      <w:pPr>
        <w:pStyle w:val="ListParagraph"/>
        <w:rPr>
          <w:rFonts w:ascii="Times New Roman" w:hAnsi="Times New Roman"/>
          <w:sz w:val="20"/>
        </w:rPr>
      </w:pPr>
      <w:r w:rsidRPr="00C804D0">
        <w:rPr>
          <w:rFonts w:ascii="Times New Roman" w:hAnsi="Times New Roman"/>
          <w:sz w:val="20"/>
        </w:rPr>
        <w:t>Süz:……………………………………</w:t>
      </w:r>
      <w:r>
        <w:rPr>
          <w:rFonts w:ascii="Times New Roman" w:hAnsi="Times New Roman"/>
          <w:sz w:val="20"/>
        </w:rPr>
        <w:t>……………</w:t>
      </w:r>
    </w:p>
    <w:p w:rsidR="00755CDE" w:rsidRPr="00C804D0" w:rsidRDefault="00755CDE" w:rsidP="00372D67">
      <w:pPr>
        <w:pStyle w:val="ListParagraph"/>
        <w:rPr>
          <w:rFonts w:ascii="Times New Roman" w:hAnsi="Times New Roman"/>
          <w:sz w:val="20"/>
        </w:rPr>
      </w:pPr>
      <w:r w:rsidRPr="00C804D0">
        <w:rPr>
          <w:rFonts w:ascii="Times New Roman" w:hAnsi="Times New Roman"/>
          <w:sz w:val="20"/>
        </w:rPr>
        <w:t>Bir:………………………………………</w:t>
      </w:r>
      <w:r>
        <w:rPr>
          <w:rFonts w:ascii="Times New Roman" w:hAnsi="Times New Roman"/>
          <w:sz w:val="20"/>
        </w:rPr>
        <w:t>…………</w:t>
      </w:r>
    </w:p>
    <w:p w:rsidR="00755CDE" w:rsidRDefault="00755CDE" w:rsidP="00372D67">
      <w:pPr>
        <w:pStyle w:val="ListParagraph"/>
        <w:rPr>
          <w:rFonts w:ascii="Times New Roman" w:hAnsi="Times New Roman"/>
          <w:sz w:val="20"/>
        </w:rPr>
      </w:pPr>
      <w:r w:rsidRPr="00C804D0">
        <w:rPr>
          <w:rFonts w:ascii="Times New Roman" w:hAnsi="Times New Roman"/>
          <w:sz w:val="20"/>
        </w:rPr>
        <w:t>Yol:……………………………………</w:t>
      </w:r>
      <w:r>
        <w:rPr>
          <w:rFonts w:ascii="Times New Roman" w:hAnsi="Times New Roman"/>
          <w:sz w:val="20"/>
        </w:rPr>
        <w:t>……………</w:t>
      </w:r>
    </w:p>
    <w:p w:rsidR="00755CDE" w:rsidRPr="00C804D0" w:rsidRDefault="00755CDE" w:rsidP="00372D67">
      <w:pPr>
        <w:pStyle w:val="ListParagraph"/>
        <w:rPr>
          <w:rFonts w:ascii="Times New Roman" w:hAnsi="Times New Roman"/>
          <w:sz w:val="20"/>
        </w:rPr>
      </w:pPr>
    </w:p>
    <w:p w:rsidR="00755CDE" w:rsidRPr="00C804D0" w:rsidRDefault="00755CDE" w:rsidP="00372D67">
      <w:pPr>
        <w:pStyle w:val="ListParagraph"/>
        <w:rPr>
          <w:rFonts w:ascii="Times New Roman" w:hAnsi="Times New Roman"/>
          <w:sz w:val="20"/>
        </w:rPr>
      </w:pPr>
      <w:r w:rsidRPr="00C804D0">
        <w:rPr>
          <w:rFonts w:ascii="Times New Roman" w:hAnsi="Times New Roman"/>
          <w:sz w:val="20"/>
        </w:rPr>
        <w:t>Su:……………………………………</w:t>
      </w:r>
      <w:r>
        <w:rPr>
          <w:rFonts w:ascii="Times New Roman" w:hAnsi="Times New Roman"/>
          <w:sz w:val="20"/>
        </w:rPr>
        <w:t>…………….</w:t>
      </w:r>
    </w:p>
    <w:p w:rsidR="00755CDE" w:rsidRPr="00C804D0" w:rsidRDefault="00755CDE" w:rsidP="00372D67">
      <w:pPr>
        <w:pStyle w:val="ListParagraph"/>
        <w:rPr>
          <w:rFonts w:ascii="Times New Roman" w:hAnsi="Times New Roman"/>
          <w:sz w:val="20"/>
        </w:rPr>
      </w:pPr>
      <w:r w:rsidRPr="00C804D0">
        <w:rPr>
          <w:rFonts w:ascii="Times New Roman" w:hAnsi="Times New Roman"/>
          <w:sz w:val="20"/>
        </w:rPr>
        <w:t>Türk:………………………………</w:t>
      </w:r>
      <w:r>
        <w:rPr>
          <w:rFonts w:ascii="Times New Roman" w:hAnsi="Times New Roman"/>
          <w:sz w:val="20"/>
        </w:rPr>
        <w:t>………………..</w:t>
      </w:r>
    </w:p>
    <w:p w:rsidR="00755CDE" w:rsidRPr="00C804D0" w:rsidRDefault="00755CDE" w:rsidP="00372D67">
      <w:pPr>
        <w:pStyle w:val="ListParagraph"/>
        <w:rPr>
          <w:rFonts w:ascii="Times New Roman" w:hAnsi="Times New Roman"/>
          <w:sz w:val="20"/>
        </w:rPr>
      </w:pPr>
      <w:r w:rsidRPr="00C804D0">
        <w:rPr>
          <w:rFonts w:ascii="Times New Roman" w:hAnsi="Times New Roman"/>
          <w:sz w:val="20"/>
        </w:rPr>
        <w:t>Seç:……………………………………</w:t>
      </w:r>
      <w:r>
        <w:rPr>
          <w:rFonts w:ascii="Times New Roman" w:hAnsi="Times New Roman"/>
          <w:sz w:val="20"/>
        </w:rPr>
        <w:t>……………</w:t>
      </w:r>
    </w:p>
    <w:p w:rsidR="00755CDE" w:rsidRPr="00C804D0" w:rsidRDefault="00755CDE" w:rsidP="00372D67">
      <w:pPr>
        <w:pStyle w:val="ListParagraph"/>
        <w:rPr>
          <w:rFonts w:ascii="Times New Roman" w:hAnsi="Times New Roman"/>
          <w:sz w:val="20"/>
        </w:rPr>
      </w:pPr>
      <w:r w:rsidRPr="00C804D0">
        <w:rPr>
          <w:rFonts w:ascii="Times New Roman" w:hAnsi="Times New Roman"/>
          <w:sz w:val="20"/>
        </w:rPr>
        <w:t>Sev:……………………………………</w:t>
      </w:r>
      <w:r>
        <w:rPr>
          <w:rFonts w:ascii="Times New Roman" w:hAnsi="Times New Roman"/>
          <w:sz w:val="20"/>
        </w:rPr>
        <w:t>……………</w:t>
      </w:r>
    </w:p>
    <w:p w:rsidR="00755CDE" w:rsidRPr="00C804D0" w:rsidRDefault="00755CDE" w:rsidP="00372D67">
      <w:pPr>
        <w:pStyle w:val="ListParagraph"/>
        <w:rPr>
          <w:rFonts w:ascii="Times New Roman" w:hAnsi="Times New Roman"/>
          <w:sz w:val="20"/>
        </w:rPr>
      </w:pPr>
      <w:r w:rsidRPr="00C804D0">
        <w:rPr>
          <w:rFonts w:ascii="Times New Roman" w:hAnsi="Times New Roman"/>
          <w:sz w:val="20"/>
        </w:rPr>
        <w:t>Gez:…………………………………</w:t>
      </w:r>
      <w:r>
        <w:rPr>
          <w:rFonts w:ascii="Times New Roman" w:hAnsi="Times New Roman"/>
          <w:sz w:val="20"/>
        </w:rPr>
        <w:t>……………...</w:t>
      </w:r>
    </w:p>
    <w:p w:rsidR="00755CDE" w:rsidRPr="00C804D0" w:rsidRDefault="00755CDE" w:rsidP="00372D67">
      <w:pPr>
        <w:pStyle w:val="ListParagraph"/>
        <w:numPr>
          <w:ilvl w:val="0"/>
          <w:numId w:val="1"/>
        </w:numPr>
        <w:rPr>
          <w:sz w:val="20"/>
        </w:rPr>
        <w:sectPr w:rsidR="00755CDE" w:rsidRPr="00C804D0" w:rsidSect="00C804D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55CDE" w:rsidRDefault="00755CDE" w:rsidP="00372D67"/>
    <w:p w:rsidR="00755CDE" w:rsidRDefault="00755CDE" w:rsidP="00372D67"/>
    <w:p w:rsidR="00755CDE" w:rsidRPr="00A26F06" w:rsidRDefault="00755CDE" w:rsidP="00372D67">
      <w:pPr>
        <w:pStyle w:val="ListParagraph"/>
        <w:numPr>
          <w:ilvl w:val="0"/>
          <w:numId w:val="1"/>
        </w:numPr>
        <w:rPr>
          <w:rFonts w:ascii="Times New Roman" w:hAnsi="Times New Roman"/>
          <w:b/>
        </w:rPr>
      </w:pPr>
      <w:r w:rsidRPr="00A26F06">
        <w:rPr>
          <w:rFonts w:ascii="Times New Roman" w:hAnsi="Times New Roman"/>
          <w:b/>
        </w:rPr>
        <w:t>Aşağıdaki sözcüklerden yapım eki alanlara (Y), çekim eki alanlara (Ç) yazınız. (10p)</w:t>
      </w:r>
    </w:p>
    <w:p w:rsidR="00755CDE" w:rsidRPr="00B67F79" w:rsidRDefault="00755CDE" w:rsidP="00372D67">
      <w:pPr>
        <w:rPr>
          <w:sz w:val="20"/>
        </w:rPr>
        <w:sectPr w:rsidR="00755CDE" w:rsidRPr="00B67F79" w:rsidSect="009D1E1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55CDE" w:rsidRPr="00A26F06" w:rsidRDefault="00755CDE" w:rsidP="00372D67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r w:rsidRPr="00A26F06">
        <w:rPr>
          <w:rFonts w:ascii="Times New Roman" w:hAnsi="Times New Roman"/>
        </w:rPr>
        <w:t>(….) Susuz</w:t>
      </w:r>
    </w:p>
    <w:p w:rsidR="00755CDE" w:rsidRPr="00A26F06" w:rsidRDefault="00755CDE" w:rsidP="00372D67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r w:rsidRPr="00A26F06">
        <w:rPr>
          <w:rFonts w:ascii="Times New Roman" w:hAnsi="Times New Roman"/>
        </w:rPr>
        <w:t>(….) Şişman</w:t>
      </w:r>
    </w:p>
    <w:p w:rsidR="00755CDE" w:rsidRPr="00A26F06" w:rsidRDefault="00755CDE" w:rsidP="00372D67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r w:rsidRPr="00A26F06">
        <w:rPr>
          <w:rFonts w:ascii="Times New Roman" w:hAnsi="Times New Roman"/>
        </w:rPr>
        <w:t>(….) Mecliste</w:t>
      </w:r>
    </w:p>
    <w:p w:rsidR="00755CDE" w:rsidRPr="00A26F06" w:rsidRDefault="00755CDE" w:rsidP="00372D67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r w:rsidRPr="00A26F06">
        <w:rPr>
          <w:rFonts w:ascii="Times New Roman" w:hAnsi="Times New Roman"/>
        </w:rPr>
        <w:t>(….) Özlem</w:t>
      </w:r>
    </w:p>
    <w:p w:rsidR="00755CDE" w:rsidRPr="00A26F06" w:rsidRDefault="00755CDE" w:rsidP="00372D67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r w:rsidRPr="00A26F06">
        <w:rPr>
          <w:rFonts w:ascii="Times New Roman" w:hAnsi="Times New Roman"/>
        </w:rPr>
        <w:t>(….) G</w:t>
      </w:r>
      <w:r>
        <w:rPr>
          <w:rFonts w:ascii="Times New Roman" w:hAnsi="Times New Roman"/>
        </w:rPr>
        <w:t>erçeğe</w:t>
      </w:r>
    </w:p>
    <w:p w:rsidR="00755CDE" w:rsidRPr="00A26F06" w:rsidRDefault="00755CDE" w:rsidP="00372D67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r w:rsidRPr="00A26F06">
        <w:rPr>
          <w:rFonts w:ascii="Times New Roman" w:hAnsi="Times New Roman"/>
        </w:rPr>
        <w:t>(….) Yaşam</w:t>
      </w:r>
    </w:p>
    <w:p w:rsidR="00755CDE" w:rsidRPr="00A26F06" w:rsidRDefault="00755CDE" w:rsidP="00372D67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r w:rsidRPr="00A26F06">
        <w:rPr>
          <w:rFonts w:ascii="Times New Roman" w:hAnsi="Times New Roman"/>
        </w:rPr>
        <w:t>(….) Topraktan</w:t>
      </w:r>
    </w:p>
    <w:p w:rsidR="00755CDE" w:rsidRPr="00A26F06" w:rsidRDefault="00755CDE" w:rsidP="00372D67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r w:rsidRPr="00A26F06">
        <w:rPr>
          <w:rFonts w:ascii="Times New Roman" w:hAnsi="Times New Roman"/>
        </w:rPr>
        <w:t>(….) Sevinç</w:t>
      </w:r>
    </w:p>
    <w:p w:rsidR="00755CDE" w:rsidRPr="00A26F06" w:rsidRDefault="00755CDE" w:rsidP="00372D67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r w:rsidRPr="00A26F06">
        <w:rPr>
          <w:rFonts w:ascii="Times New Roman" w:hAnsi="Times New Roman"/>
        </w:rPr>
        <w:t>(….) Fotoğrafçı</w:t>
      </w:r>
    </w:p>
    <w:p w:rsidR="00755CDE" w:rsidRPr="00A26F06" w:rsidRDefault="00755CDE" w:rsidP="00372D67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r w:rsidRPr="00A26F06">
        <w:rPr>
          <w:rFonts w:ascii="Times New Roman" w:hAnsi="Times New Roman"/>
        </w:rPr>
        <w:t>(….) Unuttum</w:t>
      </w:r>
    </w:p>
    <w:p w:rsidR="00755CDE" w:rsidRDefault="00755CDE" w:rsidP="00372D67">
      <w:pPr>
        <w:sectPr w:rsidR="00755CDE" w:rsidSect="00B67F7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55CDE" w:rsidRDefault="00755CDE" w:rsidP="00372D67"/>
    <w:p w:rsidR="00755CDE" w:rsidRDefault="00755CDE" w:rsidP="00372D67">
      <w:pPr>
        <w:pStyle w:val="ListParagraph"/>
        <w:numPr>
          <w:ilvl w:val="0"/>
          <w:numId w:val="1"/>
        </w:numPr>
        <w:rPr>
          <w:rFonts w:ascii="Times New Roman" w:hAnsi="Times New Roman"/>
          <w:b/>
        </w:rPr>
      </w:pPr>
      <w:r w:rsidRPr="00A26F06">
        <w:rPr>
          <w:rFonts w:ascii="Times New Roman" w:hAnsi="Times New Roman"/>
          <w:b/>
        </w:rPr>
        <w:t>Aşağıdaki cümlelerde yazımı yanlış olan sözcükleri düzelterek parantez içindeki boşluklara yazınız. (10p)</w:t>
      </w:r>
    </w:p>
    <w:p w:rsidR="00755CDE" w:rsidRPr="00B279A6" w:rsidRDefault="00755CDE" w:rsidP="00372D67">
      <w:pPr>
        <w:pStyle w:val="ListParagraph"/>
        <w:rPr>
          <w:rFonts w:ascii="Times New Roman" w:hAnsi="Times New Roman"/>
        </w:rPr>
      </w:pPr>
      <w:r w:rsidRPr="00B279A6">
        <w:rPr>
          <w:rFonts w:ascii="Times New Roman" w:hAnsi="Times New Roman"/>
        </w:rPr>
        <w:t>Bu eser 1925 de istanbulda eski harfle basılmış.</w:t>
      </w:r>
    </w:p>
    <w:p w:rsidR="00755CDE" w:rsidRPr="00B279A6" w:rsidRDefault="00755CDE" w:rsidP="00372D67">
      <w:pPr>
        <w:pStyle w:val="ListParagraph"/>
        <w:rPr>
          <w:rFonts w:ascii="Times New Roman" w:hAnsi="Times New Roman"/>
        </w:rPr>
      </w:pPr>
      <w:r w:rsidRPr="00B279A6">
        <w:rPr>
          <w:rFonts w:ascii="Times New Roman" w:hAnsi="Times New Roman"/>
        </w:rPr>
        <w:t>(…………………………../………………………..)</w:t>
      </w:r>
    </w:p>
    <w:p w:rsidR="00755CDE" w:rsidRPr="00B279A6" w:rsidRDefault="00755CDE" w:rsidP="00372D67">
      <w:pPr>
        <w:pStyle w:val="ListParagraph"/>
        <w:rPr>
          <w:rFonts w:ascii="Times New Roman" w:hAnsi="Times New Roman"/>
        </w:rPr>
      </w:pPr>
      <w:r w:rsidRPr="00B279A6">
        <w:rPr>
          <w:rFonts w:ascii="Times New Roman" w:hAnsi="Times New Roman"/>
        </w:rPr>
        <w:t>Alıcılara inşaat yapılmıyacağı söylenmişmidir?</w:t>
      </w:r>
    </w:p>
    <w:p w:rsidR="00755CDE" w:rsidRPr="00B279A6" w:rsidRDefault="00755CDE" w:rsidP="00372D67">
      <w:pPr>
        <w:pStyle w:val="ListParagraph"/>
        <w:rPr>
          <w:rFonts w:ascii="Times New Roman" w:hAnsi="Times New Roman"/>
        </w:rPr>
      </w:pPr>
      <w:r w:rsidRPr="00B279A6">
        <w:rPr>
          <w:rFonts w:ascii="Times New Roman" w:hAnsi="Times New Roman"/>
        </w:rPr>
        <w:t>(…………………………./…………………………)</w:t>
      </w:r>
    </w:p>
    <w:p w:rsidR="00755CDE" w:rsidRPr="00B279A6" w:rsidRDefault="00755CDE" w:rsidP="00372D67">
      <w:pPr>
        <w:pStyle w:val="ListParagraph"/>
        <w:rPr>
          <w:rFonts w:ascii="Times New Roman" w:hAnsi="Times New Roman"/>
        </w:rPr>
      </w:pPr>
      <w:r w:rsidRPr="00B279A6">
        <w:rPr>
          <w:rFonts w:ascii="Times New Roman" w:hAnsi="Times New Roman"/>
        </w:rPr>
        <w:t>Sulh münasepeti ile hududlar değişmiş.</w:t>
      </w:r>
    </w:p>
    <w:p w:rsidR="00755CDE" w:rsidRPr="00B279A6" w:rsidRDefault="00755CDE" w:rsidP="00372D67">
      <w:pPr>
        <w:pStyle w:val="ListParagraph"/>
        <w:rPr>
          <w:rFonts w:ascii="Times New Roman" w:hAnsi="Times New Roman"/>
        </w:rPr>
      </w:pPr>
      <w:r w:rsidRPr="00B279A6">
        <w:rPr>
          <w:rFonts w:ascii="Times New Roman" w:hAnsi="Times New Roman"/>
        </w:rPr>
        <w:t>(…………………………/…………………………)</w:t>
      </w:r>
    </w:p>
    <w:p w:rsidR="00755CDE" w:rsidRPr="00B279A6" w:rsidRDefault="00755CDE" w:rsidP="00372D67">
      <w:pPr>
        <w:pStyle w:val="ListParagraph"/>
        <w:rPr>
          <w:rFonts w:ascii="Times New Roman" w:hAnsi="Times New Roman"/>
        </w:rPr>
      </w:pPr>
      <w:r w:rsidRPr="00B279A6">
        <w:rPr>
          <w:rFonts w:ascii="Times New Roman" w:hAnsi="Times New Roman"/>
        </w:rPr>
        <w:t>Antep’de Maraş’da dövüşen onlardı.</w:t>
      </w:r>
    </w:p>
    <w:p w:rsidR="00755CDE" w:rsidRPr="00B279A6" w:rsidRDefault="00755CDE" w:rsidP="00372D67">
      <w:pPr>
        <w:pStyle w:val="ListParagraph"/>
        <w:rPr>
          <w:rFonts w:ascii="Times New Roman" w:hAnsi="Times New Roman"/>
        </w:rPr>
      </w:pPr>
      <w:r w:rsidRPr="00B279A6">
        <w:rPr>
          <w:rFonts w:ascii="Times New Roman" w:hAnsi="Times New Roman"/>
        </w:rPr>
        <w:t>(………………………../…………………………..)</w:t>
      </w:r>
    </w:p>
    <w:p w:rsidR="00755CDE" w:rsidRPr="00B279A6" w:rsidRDefault="00755CDE" w:rsidP="00372D67">
      <w:pPr>
        <w:pStyle w:val="ListParagraph"/>
        <w:rPr>
          <w:rFonts w:ascii="Times New Roman" w:hAnsi="Times New Roman"/>
        </w:rPr>
      </w:pPr>
      <w:r w:rsidRPr="00B279A6">
        <w:rPr>
          <w:rFonts w:ascii="Times New Roman" w:hAnsi="Times New Roman"/>
        </w:rPr>
        <w:t>PTT nin 8 milyonluk satım yetkisini deviretti.</w:t>
      </w:r>
    </w:p>
    <w:p w:rsidR="00755CDE" w:rsidRPr="00B279A6" w:rsidRDefault="00755CDE" w:rsidP="00372D67">
      <w:pPr>
        <w:pStyle w:val="ListParagraph"/>
        <w:rPr>
          <w:rFonts w:ascii="Times New Roman" w:hAnsi="Times New Roman"/>
        </w:rPr>
      </w:pPr>
      <w:r w:rsidRPr="00B279A6">
        <w:rPr>
          <w:rFonts w:ascii="Times New Roman" w:hAnsi="Times New Roman"/>
        </w:rPr>
        <w:t>(………………………./…………………………..)</w:t>
      </w:r>
    </w:p>
    <w:p w:rsidR="00755CDE" w:rsidRPr="00B279A6" w:rsidRDefault="00755CDE" w:rsidP="00372D67">
      <w:pPr>
        <w:pStyle w:val="ListParagraph"/>
        <w:rPr>
          <w:rFonts w:ascii="Times New Roman" w:hAnsi="Times New Roman"/>
        </w:rPr>
      </w:pPr>
      <w:r w:rsidRPr="00B279A6">
        <w:rPr>
          <w:rFonts w:ascii="Times New Roman" w:hAnsi="Times New Roman"/>
        </w:rPr>
        <w:t>Bu kararlar bir takım çevreleri rahatsızetti.</w:t>
      </w:r>
    </w:p>
    <w:p w:rsidR="00755CDE" w:rsidRPr="00B279A6" w:rsidRDefault="00755CDE" w:rsidP="00372D67">
      <w:pPr>
        <w:pStyle w:val="ListParagraph"/>
        <w:rPr>
          <w:rFonts w:ascii="Times New Roman" w:hAnsi="Times New Roman"/>
        </w:rPr>
      </w:pPr>
      <w:r w:rsidRPr="00B279A6">
        <w:rPr>
          <w:rFonts w:ascii="Times New Roman" w:hAnsi="Times New Roman"/>
        </w:rPr>
        <w:t>(………………………/…………………………..)</w:t>
      </w:r>
    </w:p>
    <w:p w:rsidR="00755CDE" w:rsidRPr="00B279A6" w:rsidRDefault="00755CDE" w:rsidP="00372D67">
      <w:pPr>
        <w:pStyle w:val="ListParagraph"/>
        <w:rPr>
          <w:rFonts w:ascii="Times New Roman" w:hAnsi="Times New Roman"/>
        </w:rPr>
      </w:pPr>
      <w:r w:rsidRPr="00B279A6">
        <w:rPr>
          <w:rFonts w:ascii="Times New Roman" w:hAnsi="Times New Roman"/>
        </w:rPr>
        <w:t>Yörede bir çok çelişgiler vardı.</w:t>
      </w:r>
    </w:p>
    <w:p w:rsidR="00755CDE" w:rsidRPr="00B279A6" w:rsidRDefault="00755CDE" w:rsidP="00372D67">
      <w:pPr>
        <w:pStyle w:val="ListParagraph"/>
        <w:rPr>
          <w:rFonts w:ascii="Times New Roman" w:hAnsi="Times New Roman"/>
        </w:rPr>
      </w:pPr>
      <w:r w:rsidRPr="00B279A6">
        <w:rPr>
          <w:rFonts w:ascii="Times New Roman" w:hAnsi="Times New Roman"/>
        </w:rPr>
        <w:t>(………………………/…………………………..)</w:t>
      </w:r>
    </w:p>
    <w:p w:rsidR="00755CDE" w:rsidRPr="00B279A6" w:rsidRDefault="00755CDE" w:rsidP="00372D67">
      <w:pPr>
        <w:pStyle w:val="ListParagraph"/>
        <w:rPr>
          <w:rFonts w:ascii="Times New Roman" w:hAnsi="Times New Roman"/>
        </w:rPr>
      </w:pPr>
      <w:r w:rsidRPr="00B279A6">
        <w:rPr>
          <w:rFonts w:ascii="Times New Roman" w:hAnsi="Times New Roman"/>
        </w:rPr>
        <w:t>Sevda Tepesi nin bir kaç mâliki var.</w:t>
      </w:r>
    </w:p>
    <w:p w:rsidR="00755CDE" w:rsidRPr="00B279A6" w:rsidRDefault="00755CDE" w:rsidP="00372D67">
      <w:pPr>
        <w:pStyle w:val="ListParagraph"/>
        <w:rPr>
          <w:rFonts w:ascii="Times New Roman" w:hAnsi="Times New Roman"/>
        </w:rPr>
      </w:pPr>
      <w:r w:rsidRPr="00B279A6">
        <w:rPr>
          <w:rFonts w:ascii="Times New Roman" w:hAnsi="Times New Roman"/>
        </w:rPr>
        <w:t>(……………………./…………………………….)</w:t>
      </w:r>
    </w:p>
    <w:p w:rsidR="00755CDE" w:rsidRPr="00B279A6" w:rsidRDefault="00755CDE" w:rsidP="00372D67">
      <w:pPr>
        <w:pStyle w:val="ListParagraph"/>
        <w:rPr>
          <w:rFonts w:ascii="Times New Roman" w:hAnsi="Times New Roman"/>
        </w:rPr>
      </w:pPr>
      <w:r w:rsidRPr="00B279A6">
        <w:rPr>
          <w:rFonts w:ascii="Times New Roman" w:hAnsi="Times New Roman"/>
        </w:rPr>
        <w:t>Bir çok aydın ve gazete yazarı dikkatimizi çekdi.</w:t>
      </w:r>
    </w:p>
    <w:p w:rsidR="00755CDE" w:rsidRPr="00B279A6" w:rsidRDefault="00755CDE" w:rsidP="00372D67">
      <w:pPr>
        <w:pStyle w:val="ListParagraph"/>
        <w:rPr>
          <w:rFonts w:ascii="Times New Roman" w:hAnsi="Times New Roman"/>
        </w:rPr>
      </w:pPr>
      <w:r w:rsidRPr="00B279A6">
        <w:rPr>
          <w:rFonts w:ascii="Times New Roman" w:hAnsi="Times New Roman"/>
        </w:rPr>
        <w:t>(……………………./……………………………..)</w:t>
      </w:r>
    </w:p>
    <w:p w:rsidR="00755CDE" w:rsidRPr="00B279A6" w:rsidRDefault="00755CDE" w:rsidP="00372D67">
      <w:pPr>
        <w:pStyle w:val="ListParagraph"/>
        <w:rPr>
          <w:rFonts w:ascii="Times New Roman" w:hAnsi="Times New Roman"/>
        </w:rPr>
      </w:pPr>
      <w:r w:rsidRPr="00B279A6">
        <w:rPr>
          <w:rFonts w:ascii="Times New Roman" w:hAnsi="Times New Roman"/>
        </w:rPr>
        <w:t>Ceza kanunumuz ülkemiz de işlenen bazı filleri öngörmüyor.</w:t>
      </w:r>
    </w:p>
    <w:p w:rsidR="00755CDE" w:rsidRPr="00B279A6" w:rsidRDefault="00755CDE" w:rsidP="00372D67">
      <w:pPr>
        <w:pStyle w:val="ListParagraph"/>
        <w:rPr>
          <w:rFonts w:ascii="Times New Roman" w:hAnsi="Times New Roman"/>
        </w:rPr>
      </w:pPr>
      <w:r w:rsidRPr="00B279A6">
        <w:rPr>
          <w:rFonts w:ascii="Times New Roman" w:hAnsi="Times New Roman"/>
        </w:rPr>
        <w:t>(……………………./……………………………..)</w:t>
      </w:r>
    </w:p>
    <w:p w:rsidR="00755CDE" w:rsidRDefault="00755CDE" w:rsidP="00372D67">
      <w:pPr>
        <w:pStyle w:val="ListParagraph"/>
        <w:rPr>
          <w:rFonts w:ascii="Times New Roman" w:hAnsi="Times New Roman"/>
          <w:b/>
        </w:rPr>
      </w:pPr>
    </w:p>
    <w:p w:rsidR="00755CDE" w:rsidRDefault="00755CDE" w:rsidP="00372D67">
      <w:pPr>
        <w:pStyle w:val="ListParagraph"/>
        <w:numPr>
          <w:ilvl w:val="0"/>
          <w:numId w:val="1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Aşağıdaki sözcüklere getirilen yapım eklerinin çeşidini yazınız. (10p)</w:t>
      </w:r>
    </w:p>
    <w:p w:rsidR="00755CDE" w:rsidRDefault="00755CDE" w:rsidP="00372D67">
      <w:pPr>
        <w:pStyle w:val="ListParagraph"/>
        <w:rPr>
          <w:rFonts w:ascii="Times New Roman" w:hAnsi="Times New Roman"/>
          <w:b/>
        </w:rPr>
        <w:sectPr w:rsidR="00755CDE" w:rsidSect="009D1E1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55CDE" w:rsidRPr="00494A44" w:rsidRDefault="00755CDE" w:rsidP="00372D67">
      <w:pPr>
        <w:pStyle w:val="ListParagraph"/>
        <w:rPr>
          <w:rFonts w:ascii="Times New Roman" w:hAnsi="Times New Roman"/>
        </w:rPr>
      </w:pPr>
      <w:r w:rsidRPr="00494A44">
        <w:rPr>
          <w:rFonts w:ascii="Times New Roman" w:hAnsi="Times New Roman"/>
        </w:rPr>
        <w:t>Gözcü:………………………...........................</w:t>
      </w:r>
    </w:p>
    <w:p w:rsidR="00755CDE" w:rsidRPr="00494A44" w:rsidRDefault="00755CDE" w:rsidP="00372D67">
      <w:pPr>
        <w:pStyle w:val="ListParagraph"/>
        <w:rPr>
          <w:rFonts w:ascii="Times New Roman" w:hAnsi="Times New Roman"/>
        </w:rPr>
      </w:pPr>
      <w:r w:rsidRPr="00494A44">
        <w:rPr>
          <w:rFonts w:ascii="Times New Roman" w:hAnsi="Times New Roman"/>
        </w:rPr>
        <w:t>Basamak:……………………………………..</w:t>
      </w:r>
    </w:p>
    <w:p w:rsidR="00755CDE" w:rsidRPr="00494A44" w:rsidRDefault="00755CDE" w:rsidP="00372D67">
      <w:pPr>
        <w:pStyle w:val="ListParagraph"/>
        <w:rPr>
          <w:rFonts w:ascii="Times New Roman" w:hAnsi="Times New Roman"/>
        </w:rPr>
      </w:pPr>
      <w:r w:rsidRPr="00494A44">
        <w:rPr>
          <w:rFonts w:ascii="Times New Roman" w:hAnsi="Times New Roman"/>
        </w:rPr>
        <w:t>Kötüleşti:..........................................................</w:t>
      </w:r>
    </w:p>
    <w:p w:rsidR="00755CDE" w:rsidRPr="00494A44" w:rsidRDefault="00755CDE" w:rsidP="00372D67">
      <w:pPr>
        <w:pStyle w:val="ListParagraph"/>
        <w:rPr>
          <w:rFonts w:ascii="Times New Roman" w:hAnsi="Times New Roman"/>
        </w:rPr>
      </w:pPr>
      <w:r w:rsidRPr="00494A44">
        <w:rPr>
          <w:rFonts w:ascii="Times New Roman" w:hAnsi="Times New Roman"/>
        </w:rPr>
        <w:t>Uslu:…………………………………………..</w:t>
      </w:r>
    </w:p>
    <w:p w:rsidR="00755CDE" w:rsidRPr="00494A44" w:rsidRDefault="00755CDE" w:rsidP="00372D67">
      <w:pPr>
        <w:pStyle w:val="ListParagraph"/>
        <w:rPr>
          <w:rFonts w:ascii="Times New Roman" w:hAnsi="Times New Roman"/>
        </w:rPr>
      </w:pPr>
      <w:r w:rsidRPr="00494A44">
        <w:rPr>
          <w:rFonts w:ascii="Times New Roman" w:hAnsi="Times New Roman"/>
        </w:rPr>
        <w:t>Yıkıldı:………………………………………..</w:t>
      </w:r>
    </w:p>
    <w:p w:rsidR="00755CDE" w:rsidRPr="00494A44" w:rsidRDefault="00755CDE" w:rsidP="00372D67">
      <w:pPr>
        <w:pStyle w:val="ListParagraph"/>
        <w:rPr>
          <w:rFonts w:ascii="Times New Roman" w:hAnsi="Times New Roman"/>
        </w:rPr>
      </w:pPr>
    </w:p>
    <w:p w:rsidR="00755CDE" w:rsidRPr="00494A44" w:rsidRDefault="00755CDE" w:rsidP="00372D67">
      <w:pPr>
        <w:pStyle w:val="ListParagraph"/>
        <w:rPr>
          <w:rFonts w:ascii="Times New Roman" w:hAnsi="Times New Roman"/>
        </w:rPr>
      </w:pPr>
    </w:p>
    <w:p w:rsidR="00755CDE" w:rsidRPr="00494A44" w:rsidRDefault="00755CDE" w:rsidP="00372D67">
      <w:pPr>
        <w:pStyle w:val="ListParagraph"/>
        <w:rPr>
          <w:rFonts w:ascii="Times New Roman" w:hAnsi="Times New Roman"/>
        </w:rPr>
      </w:pPr>
    </w:p>
    <w:p w:rsidR="00755CDE" w:rsidRPr="00494A44" w:rsidRDefault="00755CDE" w:rsidP="00372D67">
      <w:pPr>
        <w:pStyle w:val="ListParagraph"/>
        <w:rPr>
          <w:rFonts w:ascii="Times New Roman" w:hAnsi="Times New Roman"/>
        </w:rPr>
      </w:pPr>
    </w:p>
    <w:p w:rsidR="00755CDE" w:rsidRPr="00494A44" w:rsidRDefault="00755CDE" w:rsidP="00372D67">
      <w:pPr>
        <w:pStyle w:val="ListParagraph"/>
        <w:rPr>
          <w:rFonts w:ascii="Times New Roman" w:hAnsi="Times New Roman"/>
        </w:rPr>
      </w:pPr>
    </w:p>
    <w:p w:rsidR="00755CDE" w:rsidRPr="00494A44" w:rsidRDefault="00755CDE" w:rsidP="00372D67">
      <w:pPr>
        <w:pStyle w:val="ListParagraph"/>
        <w:rPr>
          <w:rFonts w:ascii="Times New Roman" w:hAnsi="Times New Roman"/>
        </w:rPr>
      </w:pPr>
    </w:p>
    <w:p w:rsidR="00755CDE" w:rsidRPr="00494A44" w:rsidRDefault="00755CDE" w:rsidP="00372D67">
      <w:pPr>
        <w:pStyle w:val="ListParagraph"/>
        <w:rPr>
          <w:rFonts w:ascii="Times New Roman" w:hAnsi="Times New Roman"/>
        </w:rPr>
      </w:pPr>
    </w:p>
    <w:p w:rsidR="00755CDE" w:rsidRPr="00494A44" w:rsidRDefault="00755CDE" w:rsidP="00372D67">
      <w:pPr>
        <w:pStyle w:val="ListParagraph"/>
        <w:rPr>
          <w:rFonts w:ascii="Times New Roman" w:hAnsi="Times New Roman"/>
        </w:rPr>
      </w:pPr>
    </w:p>
    <w:p w:rsidR="00755CDE" w:rsidRPr="00494A44" w:rsidRDefault="00755CDE" w:rsidP="00372D67">
      <w:pPr>
        <w:pStyle w:val="ListParagraph"/>
        <w:rPr>
          <w:rFonts w:ascii="Times New Roman" w:hAnsi="Times New Roman"/>
          <w:b/>
        </w:rPr>
      </w:pPr>
      <w:r w:rsidRPr="00494A44">
        <w:rPr>
          <w:rFonts w:ascii="Times New Roman" w:hAnsi="Times New Roman"/>
          <w:b/>
        </w:rPr>
        <w:t>Başarılar!...</w:t>
      </w:r>
      <w:r w:rsidRPr="00494A44">
        <w:rPr>
          <w:rFonts w:ascii="Times New Roman" w:hAnsi="Times New Roman"/>
          <w:b/>
        </w:rPr>
        <w:tab/>
      </w:r>
      <w:r w:rsidRPr="00494A44">
        <w:rPr>
          <w:rFonts w:ascii="Times New Roman" w:hAnsi="Times New Roman"/>
          <w:b/>
        </w:rPr>
        <w:tab/>
      </w:r>
      <w:r w:rsidRPr="00494A44">
        <w:rPr>
          <w:rFonts w:ascii="Times New Roman" w:hAnsi="Times New Roman"/>
          <w:b/>
        </w:rPr>
        <w:tab/>
      </w:r>
      <w:r w:rsidRPr="00494A44">
        <w:rPr>
          <w:rFonts w:ascii="Times New Roman" w:hAnsi="Times New Roman"/>
          <w:b/>
        </w:rPr>
        <w:tab/>
      </w:r>
    </w:p>
    <w:p w:rsidR="00755CDE" w:rsidRPr="00494A44" w:rsidRDefault="00755CDE" w:rsidP="00372D67">
      <w:pPr>
        <w:pStyle w:val="ListParagraph"/>
        <w:rPr>
          <w:rFonts w:ascii="Times New Roman" w:hAnsi="Times New Roman"/>
        </w:rPr>
      </w:pPr>
    </w:p>
    <w:p w:rsidR="00755CDE" w:rsidRPr="00494A44" w:rsidRDefault="00755CDE" w:rsidP="00372D67">
      <w:pPr>
        <w:pStyle w:val="ListParagraph"/>
        <w:rPr>
          <w:rFonts w:ascii="Times New Roman" w:hAnsi="Times New Roman"/>
        </w:rPr>
      </w:pPr>
    </w:p>
    <w:p w:rsidR="00755CDE" w:rsidRPr="00494A44" w:rsidRDefault="00755CDE" w:rsidP="00372D67">
      <w:pPr>
        <w:pStyle w:val="ListParagraph"/>
        <w:rPr>
          <w:rFonts w:ascii="Times New Roman" w:hAnsi="Times New Roman"/>
        </w:rPr>
      </w:pPr>
    </w:p>
    <w:p w:rsidR="00755CDE" w:rsidRPr="00494A44" w:rsidRDefault="00755CDE" w:rsidP="00372D67">
      <w:pPr>
        <w:pStyle w:val="ListParagraph"/>
        <w:rPr>
          <w:rFonts w:ascii="Times New Roman" w:hAnsi="Times New Roman"/>
        </w:rPr>
      </w:pPr>
    </w:p>
    <w:p w:rsidR="00755CDE" w:rsidRPr="00494A44" w:rsidRDefault="00755CDE" w:rsidP="00372D67">
      <w:pPr>
        <w:pStyle w:val="ListParagraph"/>
        <w:rPr>
          <w:rFonts w:ascii="Times New Roman" w:hAnsi="Times New Roman"/>
        </w:rPr>
      </w:pPr>
      <w:r w:rsidRPr="00494A44">
        <w:rPr>
          <w:rFonts w:ascii="Times New Roman" w:hAnsi="Times New Roman"/>
        </w:rPr>
        <w:t>Yitik:………………………………………….</w:t>
      </w:r>
    </w:p>
    <w:p w:rsidR="00755CDE" w:rsidRPr="00494A44" w:rsidRDefault="00755CDE" w:rsidP="00372D67">
      <w:pPr>
        <w:pStyle w:val="ListParagraph"/>
        <w:rPr>
          <w:rFonts w:ascii="Times New Roman" w:hAnsi="Times New Roman"/>
        </w:rPr>
      </w:pPr>
      <w:r w:rsidRPr="00494A44">
        <w:rPr>
          <w:rFonts w:ascii="Times New Roman" w:hAnsi="Times New Roman"/>
        </w:rPr>
        <w:t>Girinti:………………………………………..</w:t>
      </w:r>
    </w:p>
    <w:p w:rsidR="00755CDE" w:rsidRPr="00494A44" w:rsidRDefault="00755CDE" w:rsidP="00372D67">
      <w:pPr>
        <w:pStyle w:val="ListParagraph"/>
        <w:rPr>
          <w:rFonts w:ascii="Times New Roman" w:hAnsi="Times New Roman"/>
        </w:rPr>
      </w:pPr>
      <w:r w:rsidRPr="00494A44">
        <w:rPr>
          <w:rFonts w:ascii="Times New Roman" w:hAnsi="Times New Roman"/>
        </w:rPr>
        <w:t>Şişirdi:………………………………………...</w:t>
      </w:r>
    </w:p>
    <w:p w:rsidR="00755CDE" w:rsidRPr="00494A44" w:rsidRDefault="00755CDE" w:rsidP="00372D67">
      <w:pPr>
        <w:pStyle w:val="ListParagraph"/>
        <w:rPr>
          <w:rFonts w:ascii="Times New Roman" w:hAnsi="Times New Roman"/>
        </w:rPr>
      </w:pPr>
      <w:r w:rsidRPr="00494A44">
        <w:rPr>
          <w:rFonts w:ascii="Times New Roman" w:hAnsi="Times New Roman"/>
        </w:rPr>
        <w:t>Gelenek:………………………………………</w:t>
      </w:r>
    </w:p>
    <w:p w:rsidR="00755CDE" w:rsidRDefault="00755CDE" w:rsidP="00372D67">
      <w:pPr>
        <w:pStyle w:val="ListParagraph"/>
        <w:rPr>
          <w:rFonts w:ascii="Times New Roman" w:hAnsi="Times New Roman"/>
        </w:rPr>
      </w:pPr>
      <w:r>
        <w:rPr>
          <w:rFonts w:ascii="Times New Roman" w:hAnsi="Times New Roman"/>
        </w:rPr>
        <w:t>Kurum</w:t>
      </w:r>
      <w:r w:rsidRPr="00494A44">
        <w:rPr>
          <w:rFonts w:ascii="Times New Roman" w:hAnsi="Times New Roman"/>
        </w:rPr>
        <w:t>:…………………………………...</w:t>
      </w:r>
      <w:r>
        <w:rPr>
          <w:rFonts w:ascii="Times New Roman" w:hAnsi="Times New Roman"/>
        </w:rPr>
        <w:t>.......</w:t>
      </w:r>
    </w:p>
    <w:p w:rsidR="00755CDE" w:rsidRDefault="00755CDE" w:rsidP="00372D67">
      <w:pPr>
        <w:pStyle w:val="ListParagraph"/>
        <w:rPr>
          <w:rFonts w:ascii="Times New Roman" w:hAnsi="Times New Roman"/>
        </w:rPr>
      </w:pPr>
    </w:p>
    <w:p w:rsidR="00755CDE" w:rsidRDefault="00755CDE" w:rsidP="00372D67">
      <w:pPr>
        <w:pStyle w:val="ListParagraph"/>
        <w:rPr>
          <w:rFonts w:ascii="Times New Roman" w:hAnsi="Times New Roman"/>
        </w:rPr>
      </w:pPr>
    </w:p>
    <w:p w:rsidR="00755CDE" w:rsidRDefault="00755CDE" w:rsidP="00372D67">
      <w:pPr>
        <w:pStyle w:val="ListParagraph"/>
        <w:rPr>
          <w:rFonts w:ascii="Times New Roman" w:hAnsi="Times New Roman"/>
        </w:rPr>
      </w:pPr>
    </w:p>
    <w:p w:rsidR="00755CDE" w:rsidRDefault="00755CDE" w:rsidP="00372D67">
      <w:pPr>
        <w:pStyle w:val="ListParagraph"/>
        <w:rPr>
          <w:rFonts w:ascii="Times New Roman" w:hAnsi="Times New Roman"/>
        </w:rPr>
      </w:pPr>
    </w:p>
    <w:p w:rsidR="00755CDE" w:rsidRDefault="00755CDE" w:rsidP="00372D67">
      <w:pPr>
        <w:pStyle w:val="ListParagraph"/>
        <w:rPr>
          <w:rFonts w:ascii="Times New Roman" w:hAnsi="Times New Roman"/>
        </w:rPr>
      </w:pPr>
    </w:p>
    <w:p w:rsidR="00755CDE" w:rsidRDefault="00755CDE" w:rsidP="00372D67">
      <w:pPr>
        <w:pStyle w:val="ListParagraph"/>
        <w:rPr>
          <w:rFonts w:ascii="Times New Roman" w:hAnsi="Times New Roman"/>
        </w:rPr>
      </w:pPr>
    </w:p>
    <w:p w:rsidR="00755CDE" w:rsidRDefault="00755CDE" w:rsidP="00372D67">
      <w:pPr>
        <w:pStyle w:val="ListParagraph"/>
        <w:rPr>
          <w:rFonts w:ascii="Times New Roman" w:hAnsi="Times New Roman"/>
        </w:rPr>
      </w:pPr>
    </w:p>
    <w:p w:rsidR="00755CDE" w:rsidRDefault="00755CDE" w:rsidP="00372D67">
      <w:pPr>
        <w:pStyle w:val="ListParagraph"/>
        <w:rPr>
          <w:rFonts w:ascii="Times New Roman" w:hAnsi="Times New Roman"/>
        </w:rPr>
      </w:pPr>
    </w:p>
    <w:p w:rsidR="00755CDE" w:rsidRPr="00494A44" w:rsidRDefault="00755CDE" w:rsidP="00372D67">
      <w:pPr>
        <w:pStyle w:val="ListParagraph"/>
        <w:rPr>
          <w:rFonts w:ascii="Times New Roman" w:hAnsi="Times New Roman"/>
          <w:b/>
        </w:rPr>
      </w:pPr>
      <w:r w:rsidRPr="00494A44">
        <w:rPr>
          <w:rFonts w:ascii="Times New Roman" w:hAnsi="Times New Roman"/>
          <w:b/>
        </w:rPr>
        <w:t>Kudret ÇİÇEK</w:t>
      </w:r>
    </w:p>
    <w:p w:rsidR="00755CDE" w:rsidRDefault="00755CDE" w:rsidP="00372D67">
      <w:pPr>
        <w:pStyle w:val="ListParagraph"/>
        <w:rPr>
          <w:rFonts w:ascii="Times New Roman" w:hAnsi="Times New Roman"/>
          <w:b/>
        </w:rPr>
      </w:pPr>
      <w:r w:rsidRPr="00494A44">
        <w:rPr>
          <w:rFonts w:ascii="Times New Roman" w:hAnsi="Times New Roman"/>
          <w:b/>
        </w:rPr>
        <w:t>Türk Dili ve Edebiyatı Öğrt.</w:t>
      </w:r>
    </w:p>
    <w:p w:rsidR="00755CDE" w:rsidRDefault="00755CDE" w:rsidP="00372D67">
      <w:pPr>
        <w:pStyle w:val="ListParagraph"/>
        <w:rPr>
          <w:rFonts w:ascii="Times New Roman" w:hAnsi="Times New Roman"/>
          <w:b/>
        </w:rPr>
      </w:pPr>
    </w:p>
    <w:p w:rsidR="00755CDE" w:rsidRDefault="00755CDE" w:rsidP="00372D67">
      <w:pPr>
        <w:pStyle w:val="ListParagraph"/>
        <w:rPr>
          <w:rFonts w:ascii="Times New Roman" w:hAnsi="Times New Roman"/>
          <w:b/>
        </w:rPr>
      </w:pPr>
    </w:p>
    <w:p w:rsidR="00755CDE" w:rsidRDefault="00755CDE" w:rsidP="00372D67">
      <w:pPr>
        <w:pStyle w:val="ListParagraph"/>
        <w:rPr>
          <w:rFonts w:ascii="Times New Roman" w:hAnsi="Times New Roman"/>
          <w:b/>
        </w:rPr>
      </w:pPr>
    </w:p>
    <w:p w:rsidR="00755CDE" w:rsidRDefault="00755CDE" w:rsidP="00372D67">
      <w:pPr>
        <w:jc w:val="center"/>
        <w:rPr>
          <w:rFonts w:ascii="Times New Roman" w:hAnsi="Times New Roman"/>
          <w:b/>
          <w:sz w:val="20"/>
          <w:szCs w:val="20"/>
        </w:rPr>
        <w:sectPr w:rsidR="00755CDE" w:rsidSect="00494A4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55CDE" w:rsidRPr="009D1E1F" w:rsidRDefault="00755CDE" w:rsidP="00372D67"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2009-2010</w:t>
      </w:r>
      <w:r w:rsidRPr="009D1E1F">
        <w:rPr>
          <w:rFonts w:ascii="Times New Roman" w:hAnsi="Times New Roman"/>
          <w:b/>
          <w:sz w:val="20"/>
          <w:szCs w:val="20"/>
        </w:rPr>
        <w:t xml:space="preserve"> EĞİTİM ÖĞRETİM YILI 9</w:t>
      </w:r>
      <w:r>
        <w:rPr>
          <w:rFonts w:ascii="Times New Roman" w:hAnsi="Times New Roman"/>
          <w:b/>
          <w:sz w:val="20"/>
          <w:szCs w:val="20"/>
        </w:rPr>
        <w:t>.SINIFLAR</w:t>
      </w:r>
      <w:r w:rsidRPr="009D1E1F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DİL VE ANLATIM DERSİ BİRİNCİ DÖNEM ÜÇÜNCÜ</w:t>
      </w:r>
      <w:r w:rsidRPr="009D1E1F">
        <w:rPr>
          <w:rFonts w:ascii="Times New Roman" w:hAnsi="Times New Roman"/>
          <w:b/>
          <w:sz w:val="20"/>
          <w:szCs w:val="20"/>
        </w:rPr>
        <w:t xml:space="preserve"> YAZILI </w:t>
      </w:r>
      <w:r>
        <w:rPr>
          <w:rFonts w:ascii="Times New Roman" w:hAnsi="Times New Roman"/>
          <w:b/>
          <w:sz w:val="20"/>
          <w:szCs w:val="20"/>
        </w:rPr>
        <w:t>CEVAP ANAHTARI.</w:t>
      </w:r>
    </w:p>
    <w:p w:rsidR="00755CDE" w:rsidRPr="00B67F79" w:rsidRDefault="00755CDE" w:rsidP="00372D67">
      <w:pPr>
        <w:pStyle w:val="ListParagraph"/>
        <w:numPr>
          <w:ilvl w:val="0"/>
          <w:numId w:val="4"/>
        </w:numPr>
        <w:rPr>
          <w:rFonts w:ascii="Times New Roman" w:hAnsi="Times New Roman"/>
          <w:b/>
          <w:szCs w:val="20"/>
        </w:rPr>
      </w:pPr>
      <w:r w:rsidRPr="00B67F79">
        <w:rPr>
          <w:rFonts w:ascii="Times New Roman" w:hAnsi="Times New Roman"/>
          <w:b/>
          <w:szCs w:val="20"/>
        </w:rPr>
        <w:t>Aşağıdaki sözcüklerdeki ses olaylarını karşısına yazınız.</w:t>
      </w:r>
      <w:r>
        <w:rPr>
          <w:rFonts w:ascii="Times New Roman" w:hAnsi="Times New Roman"/>
          <w:b/>
          <w:szCs w:val="20"/>
        </w:rPr>
        <w:t xml:space="preserve"> </w:t>
      </w:r>
      <w:r w:rsidRPr="00B67F79">
        <w:rPr>
          <w:rFonts w:ascii="Times New Roman" w:hAnsi="Times New Roman"/>
          <w:b/>
          <w:szCs w:val="20"/>
        </w:rPr>
        <w:t>(</w:t>
      </w:r>
      <w:r>
        <w:rPr>
          <w:rFonts w:ascii="Times New Roman" w:hAnsi="Times New Roman"/>
          <w:b/>
          <w:szCs w:val="20"/>
        </w:rPr>
        <w:t>1</w:t>
      </w:r>
      <w:r w:rsidRPr="00B67F79">
        <w:rPr>
          <w:rFonts w:ascii="Times New Roman" w:hAnsi="Times New Roman"/>
          <w:b/>
          <w:szCs w:val="20"/>
        </w:rPr>
        <w:t>0p)</w:t>
      </w:r>
    </w:p>
    <w:p w:rsidR="00755CDE" w:rsidRDefault="00755CDE" w:rsidP="00372D67">
      <w:pPr>
        <w:pStyle w:val="ListParagraph"/>
        <w:rPr>
          <w:rFonts w:ascii="Times New Roman" w:hAnsi="Times New Roman"/>
          <w:b/>
          <w:sz w:val="20"/>
          <w:szCs w:val="20"/>
        </w:rPr>
        <w:sectPr w:rsidR="00755CDE" w:rsidSect="00227B6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/>
          <w:b/>
          <w:sz w:val="20"/>
          <w:szCs w:val="20"/>
        </w:rPr>
        <w:t xml:space="preserve"> </w:t>
      </w:r>
    </w:p>
    <w:p w:rsidR="00755CDE" w:rsidRPr="006C2A21" w:rsidRDefault="00755CDE" w:rsidP="00372D67">
      <w:pPr>
        <w:pStyle w:val="ListParagrap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Kambur: Dudak ünsüzlerinin benzeşmesi</w:t>
      </w:r>
    </w:p>
    <w:p w:rsidR="00755CDE" w:rsidRPr="006C2A21" w:rsidRDefault="00755CDE" w:rsidP="00372D67">
      <w:pPr>
        <w:pStyle w:val="ListParagrap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Affetmiş: Ünsüz türemesi</w:t>
      </w:r>
    </w:p>
    <w:p w:rsidR="00755CDE" w:rsidRPr="006C2A21" w:rsidRDefault="00755CDE" w:rsidP="00372D67">
      <w:pPr>
        <w:pStyle w:val="ListParagraph"/>
        <w:rPr>
          <w:rFonts w:ascii="Times New Roman" w:hAnsi="Times New Roman"/>
          <w:sz w:val="20"/>
          <w:szCs w:val="20"/>
        </w:rPr>
      </w:pPr>
      <w:r w:rsidRPr="006C2A21">
        <w:rPr>
          <w:rFonts w:ascii="Times New Roman" w:hAnsi="Times New Roman"/>
          <w:sz w:val="20"/>
          <w:szCs w:val="20"/>
        </w:rPr>
        <w:t>Sevabıyla:</w:t>
      </w:r>
      <w:r>
        <w:rPr>
          <w:rFonts w:ascii="Times New Roman" w:hAnsi="Times New Roman"/>
          <w:sz w:val="20"/>
          <w:szCs w:val="20"/>
        </w:rPr>
        <w:t xml:space="preserve"> Ünsüz yumuşaması</w:t>
      </w:r>
    </w:p>
    <w:p w:rsidR="00755CDE" w:rsidRPr="006C2A21" w:rsidRDefault="00755CDE" w:rsidP="00372D67">
      <w:pPr>
        <w:pStyle w:val="ListParagrap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İnancına: Ünsüz yumuşaması</w:t>
      </w:r>
    </w:p>
    <w:p w:rsidR="00755CDE" w:rsidRPr="006C2A21" w:rsidRDefault="00755CDE" w:rsidP="00372D67">
      <w:pPr>
        <w:pStyle w:val="ListParagrap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Çürüktü: Ünsüz benzeşmesi</w:t>
      </w:r>
    </w:p>
    <w:p w:rsidR="00755CDE" w:rsidRPr="006C2A21" w:rsidRDefault="00755CDE" w:rsidP="00372D67">
      <w:pPr>
        <w:pStyle w:val="ListParagraph"/>
        <w:rPr>
          <w:rFonts w:ascii="Times New Roman" w:hAnsi="Times New Roman"/>
          <w:sz w:val="20"/>
          <w:szCs w:val="20"/>
        </w:rPr>
      </w:pPr>
    </w:p>
    <w:p w:rsidR="00755CDE" w:rsidRPr="006C2A21" w:rsidRDefault="00755CDE" w:rsidP="00372D67">
      <w:pPr>
        <w:pStyle w:val="ListParagrap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Sıyrık: Ünlü düşmesi</w:t>
      </w:r>
    </w:p>
    <w:p w:rsidR="00755CDE" w:rsidRPr="006C2A21" w:rsidRDefault="00755CDE" w:rsidP="00372D67">
      <w:pPr>
        <w:pStyle w:val="ListParagrap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Bağlıyor: Ünlü daralması</w:t>
      </w:r>
    </w:p>
    <w:p w:rsidR="00755CDE" w:rsidRPr="006C2A21" w:rsidRDefault="00755CDE" w:rsidP="00372D67">
      <w:pPr>
        <w:pStyle w:val="ListParagrap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Oğlumu: Ünlü düşmesi</w:t>
      </w:r>
    </w:p>
    <w:p w:rsidR="00755CDE" w:rsidRPr="006C2A21" w:rsidRDefault="00755CDE" w:rsidP="00372D67">
      <w:pPr>
        <w:pStyle w:val="ListParagrap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Bekleyen: Kaynaştırma</w:t>
      </w:r>
    </w:p>
    <w:p w:rsidR="00755CDE" w:rsidRPr="006C2A21" w:rsidRDefault="00755CDE" w:rsidP="00372D67">
      <w:pPr>
        <w:pStyle w:val="ListParagraph"/>
        <w:rPr>
          <w:rFonts w:ascii="Times New Roman" w:hAnsi="Times New Roman"/>
          <w:sz w:val="20"/>
          <w:szCs w:val="20"/>
        </w:rPr>
        <w:sectPr w:rsidR="00755CDE" w:rsidRPr="006C2A21" w:rsidSect="009D1E1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0"/>
          <w:szCs w:val="20"/>
        </w:rPr>
        <w:t>Çarptı: Ünsüz benzeşmesi</w:t>
      </w:r>
    </w:p>
    <w:p w:rsidR="00755CDE" w:rsidRPr="00227B64" w:rsidRDefault="00755CDE" w:rsidP="00372D67">
      <w:pPr>
        <w:rPr>
          <w:rFonts w:ascii="Times New Roman" w:hAnsi="Times New Roman"/>
          <w:b/>
        </w:rPr>
      </w:pPr>
    </w:p>
    <w:p w:rsidR="00755CDE" w:rsidRPr="001B25BB" w:rsidRDefault="00755CDE" w:rsidP="00372D67">
      <w:pPr>
        <w:pStyle w:val="ListParagraph"/>
        <w:numPr>
          <w:ilvl w:val="0"/>
          <w:numId w:val="4"/>
        </w:numPr>
        <w:rPr>
          <w:rFonts w:ascii="Times New Roman" w:hAnsi="Times New Roman"/>
          <w:b/>
          <w:szCs w:val="20"/>
        </w:rPr>
      </w:pPr>
      <w:r w:rsidRPr="001B25BB">
        <w:rPr>
          <w:rFonts w:ascii="Times New Roman" w:hAnsi="Times New Roman"/>
          <w:b/>
          <w:szCs w:val="20"/>
        </w:rPr>
        <w:t>Aşağıdaki sözcüklerin karşısına ulama yapılabilecek birer sözcük yazınız. (10p)</w:t>
      </w:r>
    </w:p>
    <w:p w:rsidR="00755CDE" w:rsidRDefault="00755CDE" w:rsidP="00372D67">
      <w:pPr>
        <w:pStyle w:val="ListParagraph"/>
        <w:rPr>
          <w:rFonts w:ascii="Times New Roman" w:hAnsi="Times New Roman"/>
          <w:b/>
          <w:sz w:val="20"/>
          <w:szCs w:val="20"/>
        </w:rPr>
        <w:sectPr w:rsidR="00755CDE" w:rsidSect="009D1E1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55CDE" w:rsidRPr="006C2A21" w:rsidRDefault="00755CDE" w:rsidP="00372D67">
      <w:pPr>
        <w:pStyle w:val="ListParagraph"/>
        <w:rPr>
          <w:rFonts w:ascii="Times New Roman" w:hAnsi="Times New Roman"/>
          <w:sz w:val="20"/>
          <w:szCs w:val="20"/>
        </w:rPr>
      </w:pPr>
      <w:r w:rsidRPr="006C2A21">
        <w:rPr>
          <w:rFonts w:ascii="Times New Roman" w:hAnsi="Times New Roman"/>
          <w:sz w:val="20"/>
          <w:szCs w:val="20"/>
        </w:rPr>
        <w:t>Çocuk :</w:t>
      </w:r>
      <w:r>
        <w:rPr>
          <w:rFonts w:ascii="Times New Roman" w:hAnsi="Times New Roman"/>
          <w:sz w:val="20"/>
          <w:szCs w:val="20"/>
        </w:rPr>
        <w:t xml:space="preserve"> aklı</w:t>
      </w:r>
    </w:p>
    <w:p w:rsidR="00755CDE" w:rsidRPr="006C2A21" w:rsidRDefault="00755CDE" w:rsidP="00372D67">
      <w:pPr>
        <w:pStyle w:val="ListParagraph"/>
        <w:rPr>
          <w:rFonts w:ascii="Times New Roman" w:hAnsi="Times New Roman"/>
          <w:sz w:val="20"/>
          <w:szCs w:val="20"/>
        </w:rPr>
      </w:pPr>
      <w:r w:rsidRPr="006C2A21">
        <w:rPr>
          <w:rFonts w:ascii="Times New Roman" w:hAnsi="Times New Roman"/>
          <w:sz w:val="20"/>
          <w:szCs w:val="20"/>
        </w:rPr>
        <w:t>Renksiz:</w:t>
      </w:r>
      <w:r>
        <w:rPr>
          <w:rFonts w:ascii="Times New Roman" w:hAnsi="Times New Roman"/>
          <w:sz w:val="20"/>
          <w:szCs w:val="20"/>
        </w:rPr>
        <w:t>oda</w:t>
      </w:r>
    </w:p>
    <w:p w:rsidR="00755CDE" w:rsidRPr="006C2A21" w:rsidRDefault="00755CDE" w:rsidP="00372D67">
      <w:pPr>
        <w:pStyle w:val="ListParagraph"/>
        <w:rPr>
          <w:rFonts w:ascii="Times New Roman" w:hAnsi="Times New Roman"/>
          <w:sz w:val="20"/>
          <w:szCs w:val="20"/>
        </w:rPr>
      </w:pPr>
      <w:r w:rsidRPr="006C2A21">
        <w:rPr>
          <w:rFonts w:ascii="Times New Roman" w:hAnsi="Times New Roman"/>
          <w:sz w:val="20"/>
          <w:szCs w:val="20"/>
        </w:rPr>
        <w:t xml:space="preserve">Yorgun: </w:t>
      </w:r>
      <w:r>
        <w:rPr>
          <w:rFonts w:ascii="Times New Roman" w:hAnsi="Times New Roman"/>
          <w:sz w:val="20"/>
          <w:szCs w:val="20"/>
        </w:rPr>
        <w:t>adam</w:t>
      </w:r>
    </w:p>
    <w:p w:rsidR="00755CDE" w:rsidRPr="001B25BB" w:rsidRDefault="00755CDE" w:rsidP="00372D67">
      <w:pPr>
        <w:pStyle w:val="ListParagraph"/>
        <w:numPr>
          <w:ilvl w:val="0"/>
          <w:numId w:val="4"/>
        </w:numPr>
        <w:rPr>
          <w:rFonts w:ascii="Times New Roman" w:hAnsi="Times New Roman"/>
          <w:b/>
        </w:rPr>
      </w:pPr>
      <w:r w:rsidRPr="001B25BB">
        <w:rPr>
          <w:rFonts w:ascii="Times New Roman" w:hAnsi="Times New Roman"/>
          <w:b/>
        </w:rPr>
        <w:t>Aşağıdaki cümleler noktalama açısından doğruysa (D) yanlışsa (Y) yazınız. (10p)</w:t>
      </w:r>
    </w:p>
    <w:p w:rsidR="00755CDE" w:rsidRPr="001B25BB" w:rsidRDefault="00755CDE" w:rsidP="00372D67">
      <w:pPr>
        <w:pStyle w:val="ListParagrap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(D</w:t>
      </w:r>
      <w:r w:rsidRPr="001B25BB">
        <w:rPr>
          <w:rFonts w:ascii="Times New Roman" w:hAnsi="Times New Roman"/>
          <w:b/>
        </w:rPr>
        <w:t>) Yaşasın, kuzumuz iyileşecek!</w:t>
      </w:r>
    </w:p>
    <w:p w:rsidR="00755CDE" w:rsidRPr="001B25BB" w:rsidRDefault="00755CDE" w:rsidP="00372D67">
      <w:pPr>
        <w:pStyle w:val="ListParagrap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(Y</w:t>
      </w:r>
      <w:r w:rsidRPr="001B25BB">
        <w:rPr>
          <w:rFonts w:ascii="Times New Roman" w:hAnsi="Times New Roman"/>
          <w:b/>
        </w:rPr>
        <w:t>) Sınava iş olsun, diye girdi.</w:t>
      </w:r>
    </w:p>
    <w:p w:rsidR="00755CDE" w:rsidRPr="001B25BB" w:rsidRDefault="00755CDE" w:rsidP="00372D67">
      <w:pPr>
        <w:pStyle w:val="ListParagrap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(D</w:t>
      </w:r>
      <w:r w:rsidRPr="001B25BB">
        <w:rPr>
          <w:rFonts w:ascii="Times New Roman" w:hAnsi="Times New Roman"/>
          <w:b/>
        </w:rPr>
        <w:t>) İstanbul’da ne ararsan var: deniz, tarih, mimari…</w:t>
      </w:r>
    </w:p>
    <w:p w:rsidR="00755CDE" w:rsidRPr="001B25BB" w:rsidRDefault="00755CDE" w:rsidP="00372D67">
      <w:pPr>
        <w:pStyle w:val="ListParagrap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(D</w:t>
      </w:r>
      <w:r w:rsidRPr="001B25BB">
        <w:rPr>
          <w:rFonts w:ascii="Times New Roman" w:hAnsi="Times New Roman"/>
          <w:b/>
        </w:rPr>
        <w:t>) Yahya Kemal –o büyük üstat- en güzel şiirlerini İstanbul için yazdı.</w:t>
      </w:r>
    </w:p>
    <w:p w:rsidR="00755CDE" w:rsidRDefault="00755CDE" w:rsidP="00372D67">
      <w:pPr>
        <w:pStyle w:val="ListParagrap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(Y</w:t>
      </w:r>
      <w:r w:rsidRPr="001B25BB">
        <w:rPr>
          <w:rFonts w:ascii="Times New Roman" w:hAnsi="Times New Roman"/>
          <w:b/>
        </w:rPr>
        <w:t>) Babam, çıtaları aynı boyda kesti, yonttu</w:t>
      </w:r>
    </w:p>
    <w:p w:rsidR="00755CDE" w:rsidRPr="001B25BB" w:rsidRDefault="00755CDE" w:rsidP="00372D67">
      <w:pPr>
        <w:pStyle w:val="ListParagraph"/>
        <w:rPr>
          <w:rFonts w:ascii="Times New Roman" w:hAnsi="Times New Roman"/>
          <w:b/>
        </w:rPr>
      </w:pPr>
    </w:p>
    <w:p w:rsidR="00755CDE" w:rsidRPr="001B25BB" w:rsidRDefault="00755CDE" w:rsidP="00372D67">
      <w:pPr>
        <w:pStyle w:val="ListParagraph"/>
        <w:numPr>
          <w:ilvl w:val="0"/>
          <w:numId w:val="4"/>
        </w:numPr>
        <w:rPr>
          <w:rFonts w:ascii="Times New Roman" w:hAnsi="Times New Roman"/>
          <w:b/>
          <w:szCs w:val="20"/>
        </w:rPr>
      </w:pPr>
      <w:r w:rsidRPr="001B25BB">
        <w:rPr>
          <w:rFonts w:ascii="Times New Roman" w:hAnsi="Times New Roman"/>
          <w:b/>
          <w:szCs w:val="20"/>
        </w:rPr>
        <w:t>Aşağıdaki cümlede (  ) ile gösterilen yerlere uygun noktalama işaretleri koyunuz. (10p)</w:t>
      </w:r>
    </w:p>
    <w:p w:rsidR="00755CDE" w:rsidRDefault="00755CDE" w:rsidP="00372D67">
      <w:pPr>
        <w:pStyle w:val="ListParagrap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Attila İlhan ( :) (“</w:t>
      </w:r>
      <w:r w:rsidRPr="00B67F79">
        <w:rPr>
          <w:rFonts w:ascii="Times New Roman" w:hAnsi="Times New Roman"/>
          <w:szCs w:val="20"/>
        </w:rPr>
        <w:t xml:space="preserve"> ) Düşünmekten çok yaşamaya müsait bir şehir (</w:t>
      </w:r>
      <w:r>
        <w:rPr>
          <w:rFonts w:ascii="Times New Roman" w:hAnsi="Times New Roman"/>
          <w:szCs w:val="20"/>
        </w:rPr>
        <w:t>.) (“ ) der İzmir için (.</w:t>
      </w:r>
      <w:r w:rsidRPr="00B67F79">
        <w:rPr>
          <w:rFonts w:ascii="Times New Roman" w:hAnsi="Times New Roman"/>
          <w:szCs w:val="20"/>
        </w:rPr>
        <w:t xml:space="preserve">) </w:t>
      </w:r>
    </w:p>
    <w:p w:rsidR="00755CDE" w:rsidRPr="00B67F79" w:rsidRDefault="00755CDE" w:rsidP="00372D67">
      <w:pPr>
        <w:pStyle w:val="ListParagrap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Kuşlar gibi uçmayı (,</w:t>
      </w:r>
      <w:r w:rsidRPr="00B67F79">
        <w:rPr>
          <w:rFonts w:ascii="Times New Roman" w:hAnsi="Times New Roman"/>
          <w:szCs w:val="20"/>
        </w:rPr>
        <w:t>) b</w:t>
      </w:r>
      <w:r>
        <w:rPr>
          <w:rFonts w:ascii="Times New Roman" w:hAnsi="Times New Roman"/>
          <w:szCs w:val="20"/>
        </w:rPr>
        <w:t>alıklar gibi yüzmeyi öğrendik (;</w:t>
      </w:r>
      <w:r w:rsidRPr="00B67F79">
        <w:rPr>
          <w:rFonts w:ascii="Times New Roman" w:hAnsi="Times New Roman"/>
          <w:szCs w:val="20"/>
        </w:rPr>
        <w:t xml:space="preserve"> ) ama </w:t>
      </w:r>
      <w:r>
        <w:rPr>
          <w:rFonts w:ascii="Times New Roman" w:hAnsi="Times New Roman"/>
          <w:szCs w:val="20"/>
        </w:rPr>
        <w:t>çok basit bir sanatı unuttuk (:) Kardeşçe yaşamayı (…</w:t>
      </w:r>
      <w:r w:rsidRPr="00B67F79">
        <w:rPr>
          <w:rFonts w:ascii="Times New Roman" w:hAnsi="Times New Roman"/>
          <w:szCs w:val="20"/>
        </w:rPr>
        <w:t>)</w:t>
      </w:r>
    </w:p>
    <w:p w:rsidR="00755CDE" w:rsidRPr="001B25BB" w:rsidRDefault="00755CDE" w:rsidP="00372D67">
      <w:pPr>
        <w:pStyle w:val="ListParagraph"/>
        <w:numPr>
          <w:ilvl w:val="0"/>
          <w:numId w:val="4"/>
        </w:numPr>
        <w:rPr>
          <w:rFonts w:ascii="Times New Roman" w:hAnsi="Times New Roman"/>
          <w:b/>
          <w:szCs w:val="20"/>
        </w:rPr>
      </w:pPr>
      <w:r w:rsidRPr="001B25BB">
        <w:rPr>
          <w:rFonts w:ascii="Times New Roman" w:hAnsi="Times New Roman"/>
          <w:b/>
          <w:szCs w:val="20"/>
        </w:rPr>
        <w:t>Tablodaki kelimeleri Türkçenin ses özelliklerine göre değerlendiriniz. (10p)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23"/>
        <w:gridCol w:w="7739"/>
      </w:tblGrid>
      <w:tr w:rsidR="00755CDE" w:rsidTr="00D4646A">
        <w:tc>
          <w:tcPr>
            <w:tcW w:w="2223" w:type="dxa"/>
          </w:tcPr>
          <w:p w:rsidR="00755CDE" w:rsidRPr="00157F8B" w:rsidRDefault="00755CDE" w:rsidP="00D4646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57F8B">
              <w:rPr>
                <w:rFonts w:ascii="Times New Roman" w:hAnsi="Times New Roman"/>
                <w:sz w:val="20"/>
                <w:szCs w:val="20"/>
              </w:rPr>
              <w:t>Horoz</w:t>
            </w:r>
          </w:p>
        </w:tc>
        <w:tc>
          <w:tcPr>
            <w:tcW w:w="7739" w:type="dxa"/>
          </w:tcPr>
          <w:p w:rsidR="00755CDE" w:rsidRPr="00157F8B" w:rsidRDefault="00755CDE" w:rsidP="00D4646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57F8B">
              <w:rPr>
                <w:rFonts w:ascii="Times New Roman" w:hAnsi="Times New Roman"/>
                <w:sz w:val="20"/>
                <w:szCs w:val="20"/>
              </w:rPr>
              <w:t>“H” harfi Türkçede yoktur. Türkçe sözcüklerde ilk heceden sonraki hecelerde "o" ve "ö" ünlüleri bulunmaz.</w:t>
            </w:r>
          </w:p>
        </w:tc>
      </w:tr>
      <w:tr w:rsidR="00755CDE" w:rsidTr="00D4646A">
        <w:tc>
          <w:tcPr>
            <w:tcW w:w="2223" w:type="dxa"/>
          </w:tcPr>
          <w:p w:rsidR="00755CDE" w:rsidRPr="00157F8B" w:rsidRDefault="00755CDE" w:rsidP="00D4646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57F8B">
              <w:rPr>
                <w:rFonts w:ascii="Times New Roman" w:hAnsi="Times New Roman"/>
                <w:sz w:val="20"/>
                <w:szCs w:val="20"/>
              </w:rPr>
              <w:t>Faal</w:t>
            </w:r>
          </w:p>
        </w:tc>
        <w:tc>
          <w:tcPr>
            <w:tcW w:w="7739" w:type="dxa"/>
          </w:tcPr>
          <w:p w:rsidR="00755CDE" w:rsidRPr="00157F8B" w:rsidRDefault="00755CDE" w:rsidP="00D4646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57F8B">
              <w:rPr>
                <w:rFonts w:ascii="Times New Roman" w:hAnsi="Times New Roman"/>
                <w:sz w:val="20"/>
                <w:szCs w:val="20"/>
              </w:rPr>
              <w:t>“F” harfi Türkçede yoktur. Türkçe sözcükte iki ünlü yan yana gelmez.</w:t>
            </w:r>
          </w:p>
        </w:tc>
      </w:tr>
      <w:tr w:rsidR="00755CDE" w:rsidTr="00D4646A">
        <w:tc>
          <w:tcPr>
            <w:tcW w:w="2223" w:type="dxa"/>
          </w:tcPr>
          <w:p w:rsidR="00755CDE" w:rsidRPr="00157F8B" w:rsidRDefault="00755CDE" w:rsidP="00D4646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57F8B">
              <w:rPr>
                <w:rFonts w:ascii="Times New Roman" w:hAnsi="Times New Roman"/>
                <w:sz w:val="20"/>
                <w:szCs w:val="20"/>
              </w:rPr>
              <w:t>Hasır</w:t>
            </w:r>
          </w:p>
        </w:tc>
        <w:tc>
          <w:tcPr>
            <w:tcW w:w="7739" w:type="dxa"/>
          </w:tcPr>
          <w:p w:rsidR="00755CDE" w:rsidRPr="00157F8B" w:rsidRDefault="00755CDE" w:rsidP="00D4646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57F8B">
              <w:rPr>
                <w:rFonts w:ascii="Times New Roman" w:hAnsi="Times New Roman"/>
                <w:sz w:val="20"/>
                <w:szCs w:val="20"/>
              </w:rPr>
              <w:t>“H” harfi Türkçede yoktur.</w:t>
            </w:r>
          </w:p>
        </w:tc>
      </w:tr>
      <w:tr w:rsidR="00755CDE" w:rsidTr="00D4646A">
        <w:tc>
          <w:tcPr>
            <w:tcW w:w="2223" w:type="dxa"/>
          </w:tcPr>
          <w:p w:rsidR="00755CDE" w:rsidRPr="00157F8B" w:rsidRDefault="00755CDE" w:rsidP="00D4646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57F8B">
              <w:rPr>
                <w:rFonts w:ascii="Times New Roman" w:hAnsi="Times New Roman"/>
                <w:sz w:val="20"/>
                <w:szCs w:val="20"/>
              </w:rPr>
              <w:t>Nane</w:t>
            </w:r>
          </w:p>
        </w:tc>
        <w:tc>
          <w:tcPr>
            <w:tcW w:w="7739" w:type="dxa"/>
          </w:tcPr>
          <w:p w:rsidR="00755CDE" w:rsidRPr="00157F8B" w:rsidRDefault="00755CDE" w:rsidP="00D4646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57F8B">
              <w:rPr>
                <w:rFonts w:ascii="Times New Roman" w:hAnsi="Times New Roman"/>
                <w:sz w:val="20"/>
                <w:szCs w:val="20"/>
              </w:rPr>
              <w:t>“N” harfi ile Türkçe kelime başlamaz.</w:t>
            </w:r>
          </w:p>
        </w:tc>
      </w:tr>
      <w:tr w:rsidR="00755CDE" w:rsidTr="00D4646A">
        <w:tc>
          <w:tcPr>
            <w:tcW w:w="2223" w:type="dxa"/>
          </w:tcPr>
          <w:p w:rsidR="00755CDE" w:rsidRPr="00157F8B" w:rsidRDefault="00755CDE" w:rsidP="00D4646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57F8B">
              <w:rPr>
                <w:rFonts w:ascii="Times New Roman" w:hAnsi="Times New Roman"/>
                <w:sz w:val="20"/>
                <w:szCs w:val="20"/>
              </w:rPr>
              <w:t>Fuar</w:t>
            </w:r>
          </w:p>
        </w:tc>
        <w:tc>
          <w:tcPr>
            <w:tcW w:w="7739" w:type="dxa"/>
          </w:tcPr>
          <w:p w:rsidR="00755CDE" w:rsidRPr="00157F8B" w:rsidRDefault="00755CDE" w:rsidP="00D4646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57F8B">
              <w:rPr>
                <w:rFonts w:ascii="Times New Roman" w:hAnsi="Times New Roman"/>
                <w:sz w:val="20"/>
                <w:szCs w:val="20"/>
              </w:rPr>
              <w:t>“F” harfi Türkçede yoktur. Türkçe sözcükte iki ünlü yan yana gelmez.</w:t>
            </w:r>
          </w:p>
        </w:tc>
      </w:tr>
      <w:tr w:rsidR="00755CDE" w:rsidTr="00D4646A">
        <w:tc>
          <w:tcPr>
            <w:tcW w:w="2223" w:type="dxa"/>
          </w:tcPr>
          <w:p w:rsidR="00755CDE" w:rsidRPr="00157F8B" w:rsidRDefault="00755CDE" w:rsidP="00D4646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57F8B">
              <w:rPr>
                <w:rFonts w:ascii="Times New Roman" w:hAnsi="Times New Roman"/>
                <w:sz w:val="20"/>
                <w:szCs w:val="20"/>
              </w:rPr>
              <w:t>Renk</w:t>
            </w:r>
          </w:p>
        </w:tc>
        <w:tc>
          <w:tcPr>
            <w:tcW w:w="7739" w:type="dxa"/>
          </w:tcPr>
          <w:p w:rsidR="00755CDE" w:rsidRPr="00157F8B" w:rsidRDefault="00755CDE" w:rsidP="00D4646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57F8B">
              <w:rPr>
                <w:rFonts w:ascii="Times New Roman" w:hAnsi="Times New Roman"/>
                <w:sz w:val="20"/>
                <w:szCs w:val="20"/>
              </w:rPr>
              <w:t>“R” harfi ile Türkçe kelime başlamaz.</w:t>
            </w:r>
          </w:p>
        </w:tc>
      </w:tr>
      <w:tr w:rsidR="00755CDE" w:rsidTr="00D4646A">
        <w:tc>
          <w:tcPr>
            <w:tcW w:w="2223" w:type="dxa"/>
          </w:tcPr>
          <w:p w:rsidR="00755CDE" w:rsidRPr="00157F8B" w:rsidRDefault="00755CDE" w:rsidP="00D4646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57F8B">
              <w:rPr>
                <w:rFonts w:ascii="Times New Roman" w:hAnsi="Times New Roman"/>
                <w:sz w:val="20"/>
                <w:szCs w:val="20"/>
              </w:rPr>
              <w:t>Misafir</w:t>
            </w:r>
          </w:p>
        </w:tc>
        <w:tc>
          <w:tcPr>
            <w:tcW w:w="7739" w:type="dxa"/>
          </w:tcPr>
          <w:p w:rsidR="00755CDE" w:rsidRPr="00157F8B" w:rsidRDefault="00755CDE" w:rsidP="00D4646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57F8B">
              <w:rPr>
                <w:rFonts w:ascii="Times New Roman" w:hAnsi="Times New Roman"/>
                <w:sz w:val="20"/>
                <w:szCs w:val="20"/>
              </w:rPr>
              <w:t>“M” harfi ile Türkçe kelime başlamaz. “F” harfi Türkçede yoktur.</w:t>
            </w:r>
          </w:p>
        </w:tc>
      </w:tr>
      <w:tr w:rsidR="00755CDE" w:rsidTr="00D4646A">
        <w:tc>
          <w:tcPr>
            <w:tcW w:w="2223" w:type="dxa"/>
          </w:tcPr>
          <w:p w:rsidR="00755CDE" w:rsidRPr="00157F8B" w:rsidRDefault="00755CDE" w:rsidP="00D4646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57F8B">
              <w:rPr>
                <w:rFonts w:ascii="Times New Roman" w:hAnsi="Times New Roman"/>
                <w:sz w:val="20"/>
                <w:szCs w:val="20"/>
              </w:rPr>
              <w:t>Gram</w:t>
            </w:r>
          </w:p>
        </w:tc>
        <w:tc>
          <w:tcPr>
            <w:tcW w:w="7739" w:type="dxa"/>
          </w:tcPr>
          <w:p w:rsidR="00755CDE" w:rsidRPr="00157F8B" w:rsidRDefault="00755CDE" w:rsidP="00D4646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57F8B">
              <w:rPr>
                <w:rFonts w:ascii="Times New Roman" w:hAnsi="Times New Roman"/>
                <w:sz w:val="20"/>
                <w:szCs w:val="20"/>
              </w:rPr>
              <w:t>Türkçe sözcüklerin başlarında iki ünsüz yan yana bulunmaz.</w:t>
            </w:r>
          </w:p>
        </w:tc>
      </w:tr>
      <w:tr w:rsidR="00755CDE" w:rsidTr="00D4646A">
        <w:tc>
          <w:tcPr>
            <w:tcW w:w="2223" w:type="dxa"/>
          </w:tcPr>
          <w:p w:rsidR="00755CDE" w:rsidRPr="00157F8B" w:rsidRDefault="00755CDE" w:rsidP="00D4646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57F8B">
              <w:rPr>
                <w:rFonts w:ascii="Times New Roman" w:hAnsi="Times New Roman"/>
                <w:sz w:val="20"/>
                <w:szCs w:val="20"/>
              </w:rPr>
              <w:t>Şeffaf</w:t>
            </w:r>
          </w:p>
        </w:tc>
        <w:tc>
          <w:tcPr>
            <w:tcW w:w="7739" w:type="dxa"/>
          </w:tcPr>
          <w:p w:rsidR="00755CDE" w:rsidRPr="00157F8B" w:rsidRDefault="00755CDE" w:rsidP="00D4646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57F8B">
              <w:rPr>
                <w:rFonts w:ascii="Times New Roman" w:hAnsi="Times New Roman"/>
                <w:sz w:val="20"/>
                <w:szCs w:val="20"/>
              </w:rPr>
              <w:t>Türkçe kelimelerin köklerinde iki aynı ünsüz yan yana bulunmaz. “F” harfi Türkçede yoktur.</w:t>
            </w:r>
          </w:p>
        </w:tc>
      </w:tr>
      <w:tr w:rsidR="00755CDE" w:rsidTr="00D4646A">
        <w:tc>
          <w:tcPr>
            <w:tcW w:w="2223" w:type="dxa"/>
          </w:tcPr>
          <w:p w:rsidR="00755CDE" w:rsidRPr="00157F8B" w:rsidRDefault="00755CDE" w:rsidP="00D4646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57F8B">
              <w:rPr>
                <w:rFonts w:ascii="Times New Roman" w:hAnsi="Times New Roman"/>
                <w:sz w:val="20"/>
                <w:szCs w:val="20"/>
              </w:rPr>
              <w:t>Zimmet</w:t>
            </w:r>
          </w:p>
        </w:tc>
        <w:tc>
          <w:tcPr>
            <w:tcW w:w="7739" w:type="dxa"/>
          </w:tcPr>
          <w:p w:rsidR="00755CDE" w:rsidRPr="00157F8B" w:rsidRDefault="00755CDE" w:rsidP="00D4646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57F8B">
              <w:rPr>
                <w:rFonts w:ascii="Times New Roman" w:hAnsi="Times New Roman"/>
                <w:sz w:val="20"/>
                <w:szCs w:val="20"/>
              </w:rPr>
              <w:t xml:space="preserve">“Z” harfi ile </w:t>
            </w:r>
            <w:hyperlink r:id="rId5" w:history="1">
              <w:r w:rsidRPr="008B14A0">
                <w:rPr>
                  <w:rStyle w:val="Hyperlink"/>
                  <w:rFonts w:ascii="Times New Roman" w:hAnsi="Times New Roman"/>
                  <w:color w:val="000000"/>
                  <w:sz w:val="20"/>
                  <w:szCs w:val="20"/>
                </w:rPr>
                <w:t>Türkçe</w:t>
              </w:r>
            </w:hyperlink>
            <w:r w:rsidRPr="00157F8B">
              <w:rPr>
                <w:rFonts w:ascii="Times New Roman" w:hAnsi="Times New Roman"/>
                <w:sz w:val="20"/>
                <w:szCs w:val="20"/>
              </w:rPr>
              <w:t xml:space="preserve"> kelime başlamaz.Türkçe kelimelerin köklerinde iki aynı ünsüz yan yana bulunmaz.</w:t>
            </w:r>
          </w:p>
        </w:tc>
      </w:tr>
    </w:tbl>
    <w:p w:rsidR="00755CDE" w:rsidRPr="00CB2987" w:rsidRDefault="00755CDE" w:rsidP="00372D67">
      <w:pPr>
        <w:pStyle w:val="ListParagraph"/>
        <w:numPr>
          <w:ilvl w:val="0"/>
          <w:numId w:val="4"/>
        </w:numPr>
        <w:rPr>
          <w:rFonts w:ascii="Times New Roman" w:hAnsi="Times New Roman"/>
          <w:b/>
        </w:rPr>
      </w:pPr>
      <w:r w:rsidRPr="00CB2987">
        <w:rPr>
          <w:rFonts w:ascii="Times New Roman" w:hAnsi="Times New Roman"/>
          <w:b/>
        </w:rPr>
        <w:t>Aşağıdaki sözcüklerin kökünü bulup kökünü ve kökün türünü karşısına yazınız. (10p)</w:t>
      </w:r>
    </w:p>
    <w:p w:rsidR="00755CDE" w:rsidRPr="00C804D0" w:rsidRDefault="00755CDE" w:rsidP="00372D67">
      <w:pPr>
        <w:pStyle w:val="ListParagraph"/>
        <w:rPr>
          <w:rFonts w:ascii="Times New Roman" w:hAnsi="Times New Roman"/>
        </w:rPr>
        <w:sectPr w:rsidR="00755CDE" w:rsidRPr="00C804D0" w:rsidSect="009D1E1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55CDE" w:rsidRPr="00C804D0" w:rsidRDefault="00755CDE" w:rsidP="00372D67">
      <w:pPr>
        <w:pStyle w:val="ListParagrap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Kaynak: kayna- fiil kökü</w:t>
      </w:r>
    </w:p>
    <w:p w:rsidR="00755CDE" w:rsidRPr="00C804D0" w:rsidRDefault="00755CDE" w:rsidP="00372D67">
      <w:pPr>
        <w:pStyle w:val="ListParagrap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Yazıcı: yaz- fiil kökü</w:t>
      </w:r>
    </w:p>
    <w:p w:rsidR="00755CDE" w:rsidRPr="00C804D0" w:rsidRDefault="00755CDE" w:rsidP="00372D67">
      <w:pPr>
        <w:pStyle w:val="ListParagrap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Yolladı: yol- isim kökü</w:t>
      </w:r>
    </w:p>
    <w:p w:rsidR="00755CDE" w:rsidRPr="00C804D0" w:rsidRDefault="00755CDE" w:rsidP="00372D67">
      <w:pPr>
        <w:pStyle w:val="ListParagrap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Öğretmen: öğret- fiil kökü</w:t>
      </w:r>
    </w:p>
    <w:p w:rsidR="00755CDE" w:rsidRDefault="00755CDE" w:rsidP="00372D67">
      <w:pPr>
        <w:pStyle w:val="ListParagrap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Birikti: bir- isim kökü</w:t>
      </w:r>
    </w:p>
    <w:p w:rsidR="00755CDE" w:rsidRPr="00C804D0" w:rsidRDefault="00755CDE" w:rsidP="00372D67">
      <w:pPr>
        <w:pStyle w:val="ListParagraph"/>
        <w:rPr>
          <w:rFonts w:ascii="Times New Roman" w:hAnsi="Times New Roman"/>
          <w:sz w:val="20"/>
        </w:rPr>
      </w:pPr>
    </w:p>
    <w:p w:rsidR="00755CDE" w:rsidRPr="00C804D0" w:rsidRDefault="00755CDE" w:rsidP="00372D67">
      <w:pPr>
        <w:pStyle w:val="ListParagrap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Dolgun: dol- fiil kökü</w:t>
      </w:r>
    </w:p>
    <w:p w:rsidR="00755CDE" w:rsidRPr="00C804D0" w:rsidRDefault="00755CDE" w:rsidP="00372D67">
      <w:pPr>
        <w:pStyle w:val="ListParagrap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İzlenim: iz- isim kökü</w:t>
      </w:r>
    </w:p>
    <w:p w:rsidR="00755CDE" w:rsidRPr="00C804D0" w:rsidRDefault="00755CDE" w:rsidP="00372D67">
      <w:pPr>
        <w:pStyle w:val="ListParagrap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Sözcük:söz- isim kökü</w:t>
      </w:r>
    </w:p>
    <w:p w:rsidR="00755CDE" w:rsidRPr="00C804D0" w:rsidRDefault="00755CDE" w:rsidP="00372D67">
      <w:pPr>
        <w:pStyle w:val="ListParagrap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Çatladı: çat- isim kökü</w:t>
      </w:r>
    </w:p>
    <w:p w:rsidR="00755CDE" w:rsidRPr="00C804D0" w:rsidRDefault="00755CDE" w:rsidP="00372D67">
      <w:pPr>
        <w:pStyle w:val="ListParagraph"/>
        <w:rPr>
          <w:rFonts w:ascii="Times New Roman" w:hAnsi="Times New Roman"/>
          <w:sz w:val="20"/>
        </w:rPr>
        <w:sectPr w:rsidR="00755CDE" w:rsidRPr="00C804D0" w:rsidSect="00C804D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0"/>
        </w:rPr>
        <w:t>Yüklem: yük- isim kökü</w:t>
      </w:r>
    </w:p>
    <w:p w:rsidR="00755CDE" w:rsidRPr="00CB2987" w:rsidRDefault="00755CDE" w:rsidP="00372D67">
      <w:pPr>
        <w:ind w:left="3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7.</w:t>
      </w:r>
      <w:r>
        <w:rPr>
          <w:rFonts w:ascii="Times New Roman" w:hAnsi="Times New Roman"/>
          <w:b/>
        </w:rPr>
        <w:tab/>
      </w:r>
      <w:r w:rsidRPr="00CB2987">
        <w:rPr>
          <w:rFonts w:ascii="Times New Roman" w:hAnsi="Times New Roman"/>
          <w:b/>
        </w:rPr>
        <w:t>Aşağıdaki köklerden yeni sözcükler türeterek karşılarına yazınız. (10p)</w:t>
      </w:r>
    </w:p>
    <w:p w:rsidR="00755CDE" w:rsidRPr="00C804D0" w:rsidRDefault="00755CDE" w:rsidP="00372D67">
      <w:pPr>
        <w:pStyle w:val="ListParagraph"/>
        <w:rPr>
          <w:sz w:val="20"/>
        </w:rPr>
        <w:sectPr w:rsidR="00755CDE" w:rsidRPr="00C804D0" w:rsidSect="009D1E1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55CDE" w:rsidRPr="00C804D0" w:rsidRDefault="00755CDE" w:rsidP="00372D67">
      <w:pPr>
        <w:pStyle w:val="ListParagrap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Al: alım</w:t>
      </w:r>
    </w:p>
    <w:p w:rsidR="00755CDE" w:rsidRPr="00C804D0" w:rsidRDefault="00755CDE" w:rsidP="00372D67">
      <w:pPr>
        <w:pStyle w:val="ListParagrap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Say: saygı</w:t>
      </w:r>
    </w:p>
    <w:p w:rsidR="00755CDE" w:rsidRPr="00C804D0" w:rsidRDefault="00755CDE" w:rsidP="00372D67">
      <w:pPr>
        <w:pStyle w:val="ListParagrap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Süz: süzgün</w:t>
      </w:r>
    </w:p>
    <w:p w:rsidR="00755CDE" w:rsidRPr="00C804D0" w:rsidRDefault="00755CDE" w:rsidP="00372D67">
      <w:pPr>
        <w:pStyle w:val="ListParagrap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Bir: birlik</w:t>
      </w:r>
    </w:p>
    <w:p w:rsidR="00755CDE" w:rsidRDefault="00755CDE" w:rsidP="00372D67">
      <w:pPr>
        <w:pStyle w:val="ListParagrap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Yol: yolcu</w:t>
      </w:r>
    </w:p>
    <w:p w:rsidR="00755CDE" w:rsidRDefault="00755CDE" w:rsidP="00372D67">
      <w:pPr>
        <w:pStyle w:val="ListParagraph"/>
        <w:rPr>
          <w:rFonts w:ascii="Times New Roman" w:hAnsi="Times New Roman"/>
          <w:sz w:val="20"/>
        </w:rPr>
      </w:pPr>
    </w:p>
    <w:p w:rsidR="00755CDE" w:rsidRDefault="00755CDE" w:rsidP="00372D67">
      <w:pPr>
        <w:pStyle w:val="ListParagraph"/>
        <w:rPr>
          <w:rFonts w:ascii="Times New Roman" w:hAnsi="Times New Roman"/>
          <w:sz w:val="20"/>
        </w:rPr>
      </w:pPr>
    </w:p>
    <w:p w:rsidR="00755CDE" w:rsidRPr="00C804D0" w:rsidRDefault="00755CDE" w:rsidP="00372D67">
      <w:pPr>
        <w:pStyle w:val="ListParagraph"/>
        <w:rPr>
          <w:rFonts w:ascii="Times New Roman" w:hAnsi="Times New Roman"/>
          <w:sz w:val="20"/>
        </w:rPr>
      </w:pPr>
    </w:p>
    <w:p w:rsidR="00755CDE" w:rsidRPr="00C804D0" w:rsidRDefault="00755CDE" w:rsidP="00372D67">
      <w:pPr>
        <w:pStyle w:val="ListParagrap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Su: sulak</w:t>
      </w:r>
    </w:p>
    <w:p w:rsidR="00755CDE" w:rsidRPr="00C804D0" w:rsidRDefault="00755CDE" w:rsidP="00372D67">
      <w:pPr>
        <w:pStyle w:val="ListParagrap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Türk: Türkçe</w:t>
      </w:r>
    </w:p>
    <w:p w:rsidR="00755CDE" w:rsidRPr="00C804D0" w:rsidRDefault="00755CDE" w:rsidP="00372D67">
      <w:pPr>
        <w:pStyle w:val="ListParagrap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Seç: seçkin</w:t>
      </w:r>
    </w:p>
    <w:p w:rsidR="00755CDE" w:rsidRPr="00C804D0" w:rsidRDefault="00755CDE" w:rsidP="00372D67">
      <w:pPr>
        <w:pStyle w:val="ListParagrap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Sev: sevgi</w:t>
      </w:r>
    </w:p>
    <w:p w:rsidR="00755CDE" w:rsidRDefault="00755CDE" w:rsidP="00372D67">
      <w:pPr>
        <w:pStyle w:val="ListParagraph"/>
        <w:rPr>
          <w:rFonts w:ascii="Times New Roman" w:hAnsi="Times New Roman"/>
          <w:sz w:val="20"/>
        </w:rPr>
      </w:pPr>
      <w:r w:rsidRPr="00C804D0">
        <w:rPr>
          <w:rFonts w:ascii="Times New Roman" w:hAnsi="Times New Roman"/>
          <w:sz w:val="20"/>
        </w:rPr>
        <w:t>Gez:</w:t>
      </w:r>
      <w:r>
        <w:rPr>
          <w:rFonts w:ascii="Times New Roman" w:hAnsi="Times New Roman"/>
          <w:sz w:val="20"/>
        </w:rPr>
        <w:t xml:space="preserve"> gezi</w:t>
      </w:r>
    </w:p>
    <w:p w:rsidR="00755CDE" w:rsidRDefault="00755CDE" w:rsidP="00372D67">
      <w:pPr>
        <w:pStyle w:val="ListParagraph"/>
        <w:rPr>
          <w:rFonts w:ascii="Times New Roman" w:hAnsi="Times New Roman"/>
          <w:sz w:val="20"/>
        </w:rPr>
      </w:pPr>
    </w:p>
    <w:p w:rsidR="00755CDE" w:rsidRDefault="00755CDE" w:rsidP="00372D67">
      <w:pPr>
        <w:pStyle w:val="ListParagraph"/>
        <w:rPr>
          <w:rFonts w:ascii="Times New Roman" w:hAnsi="Times New Roman"/>
          <w:sz w:val="20"/>
        </w:rPr>
      </w:pPr>
    </w:p>
    <w:p w:rsidR="00755CDE" w:rsidRDefault="00755CDE" w:rsidP="00372D67">
      <w:pPr>
        <w:pStyle w:val="ListParagraph"/>
        <w:rPr>
          <w:rFonts w:ascii="Times New Roman" w:hAnsi="Times New Roman"/>
          <w:sz w:val="20"/>
        </w:rPr>
      </w:pPr>
    </w:p>
    <w:p w:rsidR="00755CDE" w:rsidRDefault="00755CDE" w:rsidP="00372D67">
      <w:pPr>
        <w:pStyle w:val="ListParagraph"/>
        <w:rPr>
          <w:rFonts w:ascii="Times New Roman" w:hAnsi="Times New Roman"/>
          <w:sz w:val="20"/>
        </w:rPr>
      </w:pPr>
    </w:p>
    <w:p w:rsidR="00755CDE" w:rsidRPr="00CB2987" w:rsidRDefault="00755CDE" w:rsidP="00372D67">
      <w:pPr>
        <w:pStyle w:val="ListParagraph"/>
        <w:rPr>
          <w:rFonts w:ascii="Times New Roman" w:hAnsi="Times New Roman"/>
          <w:sz w:val="20"/>
        </w:rPr>
        <w:sectPr w:rsidR="00755CDE" w:rsidRPr="00CB2987" w:rsidSect="00CB298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55CDE" w:rsidRPr="00726182" w:rsidRDefault="00755CDE" w:rsidP="00372D67">
      <w:pPr>
        <w:ind w:left="360"/>
        <w:rPr>
          <w:rFonts w:ascii="Times New Roman" w:hAnsi="Times New Roman"/>
          <w:b/>
        </w:rPr>
      </w:pPr>
      <w:r w:rsidRPr="00726182">
        <w:rPr>
          <w:rFonts w:ascii="Times New Roman" w:hAnsi="Times New Roman"/>
          <w:b/>
        </w:rPr>
        <w:t>8.</w:t>
      </w:r>
      <w:r w:rsidRPr="00726182">
        <w:rPr>
          <w:rFonts w:ascii="Times New Roman" w:hAnsi="Times New Roman"/>
          <w:b/>
        </w:rPr>
        <w:tab/>
        <w:t>Aşağıdaki sözcüklerden yapım eki alanlara (Y), çekim eki alanlara (Ç) yazınız. (10p)</w:t>
      </w:r>
    </w:p>
    <w:p w:rsidR="00755CDE" w:rsidRPr="00B67F79" w:rsidRDefault="00755CDE" w:rsidP="00372D67">
      <w:pPr>
        <w:rPr>
          <w:sz w:val="20"/>
        </w:rPr>
        <w:sectPr w:rsidR="00755CDE" w:rsidRPr="00B67F79" w:rsidSect="009D1E1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55CDE" w:rsidRPr="00A26F06" w:rsidRDefault="00755CDE" w:rsidP="00372D67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>(Y</w:t>
      </w:r>
      <w:r w:rsidRPr="00A26F06">
        <w:rPr>
          <w:rFonts w:ascii="Times New Roman" w:hAnsi="Times New Roman"/>
        </w:rPr>
        <w:t>) Susuz</w:t>
      </w:r>
    </w:p>
    <w:p w:rsidR="00755CDE" w:rsidRPr="00A26F06" w:rsidRDefault="00755CDE" w:rsidP="00372D67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>(Y</w:t>
      </w:r>
      <w:r w:rsidRPr="00A26F06">
        <w:rPr>
          <w:rFonts w:ascii="Times New Roman" w:hAnsi="Times New Roman"/>
        </w:rPr>
        <w:t>) Şişman</w:t>
      </w:r>
    </w:p>
    <w:p w:rsidR="00755CDE" w:rsidRPr="00A26F06" w:rsidRDefault="00755CDE" w:rsidP="00372D67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>(Ç</w:t>
      </w:r>
      <w:r w:rsidRPr="00A26F06">
        <w:rPr>
          <w:rFonts w:ascii="Times New Roman" w:hAnsi="Times New Roman"/>
        </w:rPr>
        <w:t>) Mecliste</w:t>
      </w:r>
    </w:p>
    <w:p w:rsidR="00755CDE" w:rsidRPr="00A26F06" w:rsidRDefault="00755CDE" w:rsidP="00372D67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>(Y</w:t>
      </w:r>
      <w:r w:rsidRPr="00A26F06">
        <w:rPr>
          <w:rFonts w:ascii="Times New Roman" w:hAnsi="Times New Roman"/>
        </w:rPr>
        <w:t>) Özlem</w:t>
      </w:r>
    </w:p>
    <w:p w:rsidR="00755CDE" w:rsidRPr="00A26F06" w:rsidRDefault="00755CDE" w:rsidP="00372D67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>(Ç</w:t>
      </w:r>
      <w:r w:rsidRPr="00A26F06">
        <w:rPr>
          <w:rFonts w:ascii="Times New Roman" w:hAnsi="Times New Roman"/>
        </w:rPr>
        <w:t>) G</w:t>
      </w:r>
      <w:r>
        <w:rPr>
          <w:rFonts w:ascii="Times New Roman" w:hAnsi="Times New Roman"/>
        </w:rPr>
        <w:t>erçeğe</w:t>
      </w:r>
    </w:p>
    <w:p w:rsidR="00755CDE" w:rsidRPr="00A26F06" w:rsidRDefault="00755CDE" w:rsidP="00372D67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>(Y</w:t>
      </w:r>
      <w:r w:rsidRPr="00A26F06">
        <w:rPr>
          <w:rFonts w:ascii="Times New Roman" w:hAnsi="Times New Roman"/>
        </w:rPr>
        <w:t>) Yaşam</w:t>
      </w:r>
    </w:p>
    <w:p w:rsidR="00755CDE" w:rsidRPr="00A26F06" w:rsidRDefault="00755CDE" w:rsidP="00372D67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>(Ç</w:t>
      </w:r>
      <w:r w:rsidRPr="00A26F06">
        <w:rPr>
          <w:rFonts w:ascii="Times New Roman" w:hAnsi="Times New Roman"/>
        </w:rPr>
        <w:t>) Topraktan</w:t>
      </w:r>
    </w:p>
    <w:p w:rsidR="00755CDE" w:rsidRPr="00A26F06" w:rsidRDefault="00755CDE" w:rsidP="00372D67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>(Y</w:t>
      </w:r>
      <w:r w:rsidRPr="00A26F06">
        <w:rPr>
          <w:rFonts w:ascii="Times New Roman" w:hAnsi="Times New Roman"/>
        </w:rPr>
        <w:t>) Sevinç</w:t>
      </w:r>
    </w:p>
    <w:p w:rsidR="00755CDE" w:rsidRPr="00A26F06" w:rsidRDefault="00755CDE" w:rsidP="00372D67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>(Y</w:t>
      </w:r>
      <w:r w:rsidRPr="00A26F06">
        <w:rPr>
          <w:rFonts w:ascii="Times New Roman" w:hAnsi="Times New Roman"/>
        </w:rPr>
        <w:t>) Fotoğrafçı</w:t>
      </w:r>
    </w:p>
    <w:p w:rsidR="00755CDE" w:rsidRPr="00A26F06" w:rsidRDefault="00755CDE" w:rsidP="00372D67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>(Ç</w:t>
      </w:r>
      <w:r w:rsidRPr="00A26F06">
        <w:rPr>
          <w:rFonts w:ascii="Times New Roman" w:hAnsi="Times New Roman"/>
        </w:rPr>
        <w:t>) Unuttum</w:t>
      </w:r>
    </w:p>
    <w:p w:rsidR="00755CDE" w:rsidRPr="00CB2987" w:rsidRDefault="00755CDE" w:rsidP="00372D67">
      <w:pPr>
        <w:ind w:left="360"/>
        <w:rPr>
          <w:rFonts w:ascii="Times New Roman" w:hAnsi="Times New Roman"/>
          <w:b/>
        </w:rPr>
        <w:sectPr w:rsidR="00755CDE" w:rsidRPr="00CB2987" w:rsidSect="00CB298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55CDE" w:rsidRPr="00726182" w:rsidRDefault="00755CDE" w:rsidP="00372D67">
      <w:pPr>
        <w:pStyle w:val="ListParagraph"/>
        <w:numPr>
          <w:ilvl w:val="0"/>
          <w:numId w:val="6"/>
        </w:numPr>
        <w:rPr>
          <w:rFonts w:ascii="Times New Roman" w:hAnsi="Times New Roman"/>
          <w:b/>
        </w:rPr>
      </w:pPr>
      <w:r w:rsidRPr="00726182">
        <w:rPr>
          <w:rFonts w:ascii="Times New Roman" w:hAnsi="Times New Roman"/>
          <w:b/>
        </w:rPr>
        <w:t>Aşağı</w:t>
      </w:r>
      <w:r>
        <w:rPr>
          <w:rFonts w:ascii="Times New Roman" w:hAnsi="Times New Roman"/>
          <w:b/>
        </w:rPr>
        <w:t>kh</w:t>
      </w:r>
      <w:r w:rsidRPr="00726182">
        <w:rPr>
          <w:rFonts w:ascii="Times New Roman" w:hAnsi="Times New Roman"/>
          <w:b/>
        </w:rPr>
        <w:t>daki cümlelerde yazımı yanlış olan sözcükleri düzelterek parantez içindeki boşluklara yazınız. (10p)</w:t>
      </w:r>
    </w:p>
    <w:p w:rsidR="00755CDE" w:rsidRPr="00B279A6" w:rsidRDefault="00755CDE" w:rsidP="00372D67">
      <w:pPr>
        <w:pStyle w:val="ListParagraph"/>
        <w:rPr>
          <w:rFonts w:ascii="Times New Roman" w:hAnsi="Times New Roman"/>
        </w:rPr>
      </w:pPr>
      <w:r w:rsidRPr="00B279A6">
        <w:rPr>
          <w:rFonts w:ascii="Times New Roman" w:hAnsi="Times New Roman"/>
        </w:rPr>
        <w:t>Bu eser 1925 de istanbulda eski harfle basılmış.</w:t>
      </w:r>
    </w:p>
    <w:p w:rsidR="00755CDE" w:rsidRPr="0015741A" w:rsidRDefault="00755CDE" w:rsidP="00372D67">
      <w:pPr>
        <w:pStyle w:val="ListParagraph"/>
        <w:rPr>
          <w:rFonts w:ascii="Times New Roman" w:hAnsi="Times New Roman"/>
          <w:i/>
        </w:rPr>
      </w:pPr>
      <w:r w:rsidRPr="0015741A">
        <w:rPr>
          <w:rFonts w:ascii="Times New Roman" w:hAnsi="Times New Roman"/>
          <w:i/>
        </w:rPr>
        <w:t>( 1925’te/İstanbul’da )</w:t>
      </w:r>
    </w:p>
    <w:p w:rsidR="00755CDE" w:rsidRPr="00B279A6" w:rsidRDefault="00755CDE" w:rsidP="00372D67">
      <w:pPr>
        <w:pStyle w:val="ListParagraph"/>
        <w:rPr>
          <w:rFonts w:ascii="Times New Roman" w:hAnsi="Times New Roman"/>
        </w:rPr>
      </w:pPr>
      <w:r w:rsidRPr="00B279A6">
        <w:rPr>
          <w:rFonts w:ascii="Times New Roman" w:hAnsi="Times New Roman"/>
        </w:rPr>
        <w:t>Alıcılara inşaat yapılmıyacağı söylenmişmidir?</w:t>
      </w:r>
    </w:p>
    <w:p w:rsidR="00755CDE" w:rsidRPr="0015741A" w:rsidRDefault="00755CDE" w:rsidP="00372D67">
      <w:pPr>
        <w:pStyle w:val="ListParagraph"/>
        <w:rPr>
          <w:rFonts w:ascii="Times New Roman" w:hAnsi="Times New Roman"/>
          <w:i/>
        </w:rPr>
      </w:pPr>
      <w:r w:rsidRPr="0015741A">
        <w:rPr>
          <w:rFonts w:ascii="Times New Roman" w:hAnsi="Times New Roman"/>
          <w:i/>
        </w:rPr>
        <w:t>( yapılmayacağı/söylenmiş midir? )</w:t>
      </w:r>
    </w:p>
    <w:p w:rsidR="00755CDE" w:rsidRPr="00B279A6" w:rsidRDefault="00755CDE" w:rsidP="00372D67">
      <w:pPr>
        <w:pStyle w:val="ListParagraph"/>
        <w:rPr>
          <w:rFonts w:ascii="Times New Roman" w:hAnsi="Times New Roman"/>
        </w:rPr>
      </w:pPr>
      <w:r w:rsidRPr="00B279A6">
        <w:rPr>
          <w:rFonts w:ascii="Times New Roman" w:hAnsi="Times New Roman"/>
        </w:rPr>
        <w:t>Sulh münasepeti ile hududlar değişmiş.</w:t>
      </w:r>
    </w:p>
    <w:p w:rsidR="00755CDE" w:rsidRPr="0015741A" w:rsidRDefault="00755CDE" w:rsidP="00372D67">
      <w:pPr>
        <w:pStyle w:val="ListParagraph"/>
        <w:rPr>
          <w:rFonts w:ascii="Times New Roman" w:hAnsi="Times New Roman"/>
          <w:i/>
        </w:rPr>
      </w:pPr>
      <w:r w:rsidRPr="0015741A">
        <w:rPr>
          <w:rFonts w:ascii="Times New Roman" w:hAnsi="Times New Roman"/>
          <w:i/>
        </w:rPr>
        <w:t>( münasebeti/hudutlar )</w:t>
      </w:r>
    </w:p>
    <w:p w:rsidR="00755CDE" w:rsidRPr="00B279A6" w:rsidRDefault="00755CDE" w:rsidP="00372D67">
      <w:pPr>
        <w:pStyle w:val="ListParagraph"/>
        <w:rPr>
          <w:rFonts w:ascii="Times New Roman" w:hAnsi="Times New Roman"/>
        </w:rPr>
      </w:pPr>
      <w:r w:rsidRPr="00B279A6">
        <w:rPr>
          <w:rFonts w:ascii="Times New Roman" w:hAnsi="Times New Roman"/>
        </w:rPr>
        <w:t>Antep’de Maraş’da dövüşen onlardı.</w:t>
      </w:r>
    </w:p>
    <w:p w:rsidR="00755CDE" w:rsidRPr="0015741A" w:rsidRDefault="00755CDE" w:rsidP="00372D67">
      <w:pPr>
        <w:pStyle w:val="ListParagraph"/>
        <w:rPr>
          <w:rFonts w:ascii="Times New Roman" w:hAnsi="Times New Roman"/>
          <w:i/>
        </w:rPr>
      </w:pPr>
      <w:r w:rsidRPr="0015741A">
        <w:rPr>
          <w:rFonts w:ascii="Times New Roman" w:hAnsi="Times New Roman"/>
          <w:i/>
        </w:rPr>
        <w:t>( Antep’te/Maraş’ta )</w:t>
      </w:r>
    </w:p>
    <w:p w:rsidR="00755CDE" w:rsidRPr="00B279A6" w:rsidRDefault="00755CDE" w:rsidP="00372D67">
      <w:pPr>
        <w:pStyle w:val="ListParagraph"/>
        <w:rPr>
          <w:rFonts w:ascii="Times New Roman" w:hAnsi="Times New Roman"/>
        </w:rPr>
      </w:pPr>
      <w:r w:rsidRPr="00B279A6">
        <w:rPr>
          <w:rFonts w:ascii="Times New Roman" w:hAnsi="Times New Roman"/>
        </w:rPr>
        <w:t>PTT nin 8 milyonluk satım yetkisini deviretti.</w:t>
      </w:r>
    </w:p>
    <w:p w:rsidR="00755CDE" w:rsidRPr="0015741A" w:rsidRDefault="00755CDE" w:rsidP="00372D67">
      <w:pPr>
        <w:pStyle w:val="ListParagraph"/>
        <w:rPr>
          <w:rFonts w:ascii="Times New Roman" w:hAnsi="Times New Roman"/>
          <w:i/>
        </w:rPr>
      </w:pPr>
      <w:r w:rsidRPr="0015741A">
        <w:rPr>
          <w:rFonts w:ascii="Times New Roman" w:hAnsi="Times New Roman"/>
          <w:i/>
        </w:rPr>
        <w:t>( PTT’nin/devretti.)</w:t>
      </w:r>
    </w:p>
    <w:p w:rsidR="00755CDE" w:rsidRPr="00B279A6" w:rsidRDefault="00755CDE" w:rsidP="00372D67">
      <w:pPr>
        <w:pStyle w:val="ListParagraph"/>
        <w:rPr>
          <w:rFonts w:ascii="Times New Roman" w:hAnsi="Times New Roman"/>
        </w:rPr>
      </w:pPr>
      <w:r w:rsidRPr="00B279A6">
        <w:rPr>
          <w:rFonts w:ascii="Times New Roman" w:hAnsi="Times New Roman"/>
        </w:rPr>
        <w:t>Bu kararlar bir takım çevreleri rahatsızetti.</w:t>
      </w:r>
    </w:p>
    <w:p w:rsidR="00755CDE" w:rsidRPr="0015741A" w:rsidRDefault="00755CDE" w:rsidP="00372D67">
      <w:pPr>
        <w:pStyle w:val="ListParagraph"/>
        <w:rPr>
          <w:rFonts w:ascii="Times New Roman" w:hAnsi="Times New Roman"/>
          <w:i/>
        </w:rPr>
      </w:pPr>
      <w:r w:rsidRPr="0015741A">
        <w:rPr>
          <w:rFonts w:ascii="Times New Roman" w:hAnsi="Times New Roman"/>
          <w:i/>
        </w:rPr>
        <w:t>( birtakım/rahatsız etti.)</w:t>
      </w:r>
    </w:p>
    <w:p w:rsidR="00755CDE" w:rsidRPr="00B279A6" w:rsidRDefault="00755CDE" w:rsidP="00372D67">
      <w:pPr>
        <w:pStyle w:val="ListParagraph"/>
        <w:rPr>
          <w:rFonts w:ascii="Times New Roman" w:hAnsi="Times New Roman"/>
        </w:rPr>
      </w:pPr>
      <w:r w:rsidRPr="00B279A6">
        <w:rPr>
          <w:rFonts w:ascii="Times New Roman" w:hAnsi="Times New Roman"/>
        </w:rPr>
        <w:t>Yörede bir çok çelişgiler vardı.</w:t>
      </w:r>
    </w:p>
    <w:p w:rsidR="00755CDE" w:rsidRPr="0015741A" w:rsidRDefault="00755CDE" w:rsidP="00372D67">
      <w:pPr>
        <w:pStyle w:val="ListParagraph"/>
        <w:rPr>
          <w:rFonts w:ascii="Times New Roman" w:hAnsi="Times New Roman"/>
          <w:i/>
        </w:rPr>
      </w:pPr>
      <w:r w:rsidRPr="0015741A">
        <w:rPr>
          <w:rFonts w:ascii="Times New Roman" w:hAnsi="Times New Roman"/>
          <w:i/>
        </w:rPr>
        <w:t>( birçok/ çelişkiler)</w:t>
      </w:r>
    </w:p>
    <w:p w:rsidR="00755CDE" w:rsidRPr="00B279A6" w:rsidRDefault="00755CDE" w:rsidP="00372D67">
      <w:pPr>
        <w:pStyle w:val="ListParagraph"/>
        <w:rPr>
          <w:rFonts w:ascii="Times New Roman" w:hAnsi="Times New Roman"/>
        </w:rPr>
      </w:pPr>
      <w:r w:rsidRPr="00B279A6">
        <w:rPr>
          <w:rFonts w:ascii="Times New Roman" w:hAnsi="Times New Roman"/>
        </w:rPr>
        <w:t>Sevda Tepesi nin bir kaç mâliki var.</w:t>
      </w:r>
    </w:p>
    <w:p w:rsidR="00755CDE" w:rsidRPr="0015741A" w:rsidRDefault="00755CDE" w:rsidP="00372D67">
      <w:pPr>
        <w:pStyle w:val="ListParagraph"/>
        <w:rPr>
          <w:rFonts w:ascii="Times New Roman" w:hAnsi="Times New Roman"/>
          <w:i/>
        </w:rPr>
      </w:pPr>
      <w:r w:rsidRPr="0015741A">
        <w:rPr>
          <w:rFonts w:ascii="Times New Roman" w:hAnsi="Times New Roman"/>
          <w:i/>
        </w:rPr>
        <w:t>( Tepesi’nin/birkaç )</w:t>
      </w:r>
    </w:p>
    <w:p w:rsidR="00755CDE" w:rsidRPr="00B279A6" w:rsidRDefault="00755CDE" w:rsidP="00372D67">
      <w:pPr>
        <w:pStyle w:val="ListParagraph"/>
        <w:rPr>
          <w:rFonts w:ascii="Times New Roman" w:hAnsi="Times New Roman"/>
        </w:rPr>
      </w:pPr>
      <w:r w:rsidRPr="00B279A6">
        <w:rPr>
          <w:rFonts w:ascii="Times New Roman" w:hAnsi="Times New Roman"/>
        </w:rPr>
        <w:t>Bir çok aydın ve gazete yazarı dikkatimizi çekdi.</w:t>
      </w:r>
    </w:p>
    <w:p w:rsidR="00755CDE" w:rsidRPr="0015741A" w:rsidRDefault="00755CDE" w:rsidP="00372D67">
      <w:pPr>
        <w:pStyle w:val="ListParagraph"/>
        <w:rPr>
          <w:rFonts w:ascii="Times New Roman" w:hAnsi="Times New Roman"/>
          <w:i/>
        </w:rPr>
      </w:pPr>
      <w:r w:rsidRPr="0015741A">
        <w:rPr>
          <w:rFonts w:ascii="Times New Roman" w:hAnsi="Times New Roman"/>
          <w:i/>
        </w:rPr>
        <w:t>( birçok/çekti.)</w:t>
      </w:r>
    </w:p>
    <w:p w:rsidR="00755CDE" w:rsidRPr="00B279A6" w:rsidRDefault="00755CDE" w:rsidP="00372D67">
      <w:pPr>
        <w:pStyle w:val="ListParagraph"/>
        <w:rPr>
          <w:rFonts w:ascii="Times New Roman" w:hAnsi="Times New Roman"/>
        </w:rPr>
      </w:pPr>
      <w:r w:rsidRPr="00B279A6">
        <w:rPr>
          <w:rFonts w:ascii="Times New Roman" w:hAnsi="Times New Roman"/>
        </w:rPr>
        <w:t>Ceza kanunumuz ülkemiz de işlenen bazı filleri öngörmüyor.</w:t>
      </w:r>
    </w:p>
    <w:p w:rsidR="00755CDE" w:rsidRPr="0015741A" w:rsidRDefault="00755CDE" w:rsidP="00372D67">
      <w:pPr>
        <w:pStyle w:val="ListParagraph"/>
        <w:rPr>
          <w:rFonts w:ascii="Times New Roman" w:hAnsi="Times New Roman"/>
          <w:i/>
        </w:rPr>
      </w:pPr>
      <w:r w:rsidRPr="0015741A">
        <w:rPr>
          <w:rFonts w:ascii="Times New Roman" w:hAnsi="Times New Roman"/>
          <w:i/>
        </w:rPr>
        <w:t>( ülkemizde/fiilleri )</w:t>
      </w:r>
    </w:p>
    <w:p w:rsidR="00755CDE" w:rsidRDefault="00755CDE" w:rsidP="00372D67">
      <w:pPr>
        <w:pStyle w:val="ListParagraph"/>
        <w:numPr>
          <w:ilvl w:val="0"/>
          <w:numId w:val="5"/>
        </w:numPr>
        <w:rPr>
          <w:rFonts w:ascii="Times New Roman" w:hAnsi="Times New Roman"/>
          <w:b/>
        </w:rPr>
        <w:sectPr w:rsidR="00755CDE" w:rsidSect="0072618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55CDE" w:rsidRDefault="00755CDE" w:rsidP="00372D67">
      <w:pPr>
        <w:pStyle w:val="ListParagraph"/>
        <w:numPr>
          <w:ilvl w:val="0"/>
          <w:numId w:val="1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Aşağıdaki sözcüklere getirilen yapım eklerinin çeşidini yazınız. (10p)</w:t>
      </w:r>
    </w:p>
    <w:p w:rsidR="00755CDE" w:rsidRDefault="00755CDE" w:rsidP="00372D67">
      <w:pPr>
        <w:pStyle w:val="ListParagraph"/>
        <w:rPr>
          <w:rFonts w:ascii="Times New Roman" w:hAnsi="Times New Roman"/>
          <w:b/>
        </w:rPr>
        <w:sectPr w:rsidR="00755CDE" w:rsidSect="009D1E1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55CDE" w:rsidRPr="00494A44" w:rsidRDefault="00755CDE" w:rsidP="00372D67">
      <w:pPr>
        <w:pStyle w:val="ListParagraph"/>
        <w:rPr>
          <w:rFonts w:ascii="Times New Roman" w:hAnsi="Times New Roman"/>
        </w:rPr>
      </w:pPr>
      <w:r>
        <w:rPr>
          <w:rFonts w:ascii="Times New Roman" w:hAnsi="Times New Roman"/>
        </w:rPr>
        <w:t>Gözcü: İsimden fiil yapan yapım eki.</w:t>
      </w:r>
    </w:p>
    <w:p w:rsidR="00755CDE" w:rsidRPr="00494A44" w:rsidRDefault="00755CDE" w:rsidP="00372D67">
      <w:pPr>
        <w:pStyle w:val="ListParagraph"/>
        <w:rPr>
          <w:rFonts w:ascii="Times New Roman" w:hAnsi="Times New Roman"/>
        </w:rPr>
      </w:pPr>
      <w:r w:rsidRPr="00494A44">
        <w:rPr>
          <w:rFonts w:ascii="Times New Roman" w:hAnsi="Times New Roman"/>
        </w:rPr>
        <w:t>Basamak:</w:t>
      </w:r>
      <w:r>
        <w:rPr>
          <w:rFonts w:ascii="Times New Roman" w:hAnsi="Times New Roman"/>
        </w:rPr>
        <w:t xml:space="preserve"> Fiilden isim yapan yapım eki.</w:t>
      </w:r>
    </w:p>
    <w:p w:rsidR="00755CDE" w:rsidRPr="00494A44" w:rsidRDefault="00755CDE" w:rsidP="00372D67">
      <w:pPr>
        <w:pStyle w:val="ListParagraph"/>
        <w:rPr>
          <w:rFonts w:ascii="Times New Roman" w:hAnsi="Times New Roman"/>
        </w:rPr>
      </w:pPr>
      <w:r w:rsidRPr="00494A44">
        <w:rPr>
          <w:rFonts w:ascii="Times New Roman" w:hAnsi="Times New Roman"/>
        </w:rPr>
        <w:t>Kötüleşti:</w:t>
      </w:r>
      <w:r>
        <w:rPr>
          <w:rFonts w:ascii="Times New Roman" w:hAnsi="Times New Roman"/>
        </w:rPr>
        <w:t xml:space="preserve"> </w:t>
      </w:r>
      <w:r w:rsidRPr="0015741A">
        <w:rPr>
          <w:rFonts w:ascii="Times New Roman" w:hAnsi="Times New Roman"/>
        </w:rPr>
        <w:t>İsimden fiil yapan yapım eki.</w:t>
      </w:r>
    </w:p>
    <w:p w:rsidR="00755CDE" w:rsidRPr="00494A44" w:rsidRDefault="00755CDE" w:rsidP="00372D67">
      <w:pPr>
        <w:pStyle w:val="ListParagraph"/>
        <w:rPr>
          <w:rFonts w:ascii="Times New Roman" w:hAnsi="Times New Roman"/>
        </w:rPr>
      </w:pPr>
      <w:r w:rsidRPr="00494A44">
        <w:rPr>
          <w:rFonts w:ascii="Times New Roman" w:hAnsi="Times New Roman"/>
        </w:rPr>
        <w:t>Uslu:</w:t>
      </w:r>
      <w:r>
        <w:rPr>
          <w:rFonts w:ascii="Times New Roman" w:hAnsi="Times New Roman"/>
        </w:rPr>
        <w:t xml:space="preserve"> İsimden isim yapan yapım eki.</w:t>
      </w:r>
    </w:p>
    <w:p w:rsidR="00755CDE" w:rsidRPr="0015741A" w:rsidRDefault="00755CDE" w:rsidP="00372D67">
      <w:pPr>
        <w:pStyle w:val="ListParagraph"/>
        <w:rPr>
          <w:rFonts w:ascii="Times New Roman" w:hAnsi="Times New Roman"/>
        </w:rPr>
      </w:pPr>
      <w:r w:rsidRPr="00494A44">
        <w:rPr>
          <w:rFonts w:ascii="Times New Roman" w:hAnsi="Times New Roman"/>
        </w:rPr>
        <w:t>Yıkıldı:</w:t>
      </w:r>
      <w:r>
        <w:rPr>
          <w:rFonts w:ascii="Times New Roman" w:hAnsi="Times New Roman"/>
        </w:rPr>
        <w:t xml:space="preserve"> Fiilden fiil yapan yapım eki.</w:t>
      </w:r>
    </w:p>
    <w:p w:rsidR="00755CDE" w:rsidRPr="00494A44" w:rsidRDefault="00755CDE" w:rsidP="00372D67">
      <w:pPr>
        <w:pStyle w:val="ListParagraph"/>
        <w:rPr>
          <w:rFonts w:ascii="Times New Roman" w:hAnsi="Times New Roman"/>
        </w:rPr>
      </w:pPr>
      <w:r w:rsidRPr="00494A44">
        <w:rPr>
          <w:rFonts w:ascii="Times New Roman" w:hAnsi="Times New Roman"/>
        </w:rPr>
        <w:t>Yitik:</w:t>
      </w:r>
      <w:r>
        <w:rPr>
          <w:rFonts w:ascii="Times New Roman" w:hAnsi="Times New Roman"/>
        </w:rPr>
        <w:t xml:space="preserve"> Fiilden isim yapan yapım eki.</w:t>
      </w:r>
    </w:p>
    <w:p w:rsidR="00755CDE" w:rsidRPr="00494A44" w:rsidRDefault="00755CDE" w:rsidP="00372D67">
      <w:pPr>
        <w:pStyle w:val="ListParagraph"/>
        <w:rPr>
          <w:rFonts w:ascii="Times New Roman" w:hAnsi="Times New Roman"/>
        </w:rPr>
      </w:pPr>
      <w:r w:rsidRPr="00494A44">
        <w:rPr>
          <w:rFonts w:ascii="Times New Roman" w:hAnsi="Times New Roman"/>
        </w:rPr>
        <w:t>Girinti:</w:t>
      </w:r>
      <w:r>
        <w:rPr>
          <w:rFonts w:ascii="Times New Roman" w:hAnsi="Times New Roman"/>
        </w:rPr>
        <w:t xml:space="preserve"> Fiilden isim yapan yapım eki.</w:t>
      </w:r>
    </w:p>
    <w:p w:rsidR="00755CDE" w:rsidRPr="00494A44" w:rsidRDefault="00755CDE" w:rsidP="00372D67">
      <w:pPr>
        <w:pStyle w:val="ListParagraph"/>
        <w:rPr>
          <w:rFonts w:ascii="Times New Roman" w:hAnsi="Times New Roman"/>
        </w:rPr>
      </w:pPr>
      <w:r w:rsidRPr="00494A44">
        <w:rPr>
          <w:rFonts w:ascii="Times New Roman" w:hAnsi="Times New Roman"/>
        </w:rPr>
        <w:t>Şişirdi:</w:t>
      </w:r>
      <w:r>
        <w:rPr>
          <w:rFonts w:ascii="Times New Roman" w:hAnsi="Times New Roman"/>
        </w:rPr>
        <w:t xml:space="preserve"> Fiilden fiil yapan yapım eki.</w:t>
      </w:r>
    </w:p>
    <w:p w:rsidR="00755CDE" w:rsidRPr="00494A44" w:rsidRDefault="00755CDE" w:rsidP="00372D67">
      <w:pPr>
        <w:pStyle w:val="ListParagraph"/>
        <w:rPr>
          <w:rFonts w:ascii="Times New Roman" w:hAnsi="Times New Roman"/>
        </w:rPr>
      </w:pPr>
      <w:r w:rsidRPr="00494A44">
        <w:rPr>
          <w:rFonts w:ascii="Times New Roman" w:hAnsi="Times New Roman"/>
        </w:rPr>
        <w:t>Gelenek:</w:t>
      </w:r>
      <w:r>
        <w:rPr>
          <w:rFonts w:ascii="Times New Roman" w:hAnsi="Times New Roman"/>
        </w:rPr>
        <w:t xml:space="preserve"> </w:t>
      </w:r>
      <w:r w:rsidRPr="0015741A">
        <w:rPr>
          <w:rFonts w:ascii="Times New Roman" w:hAnsi="Times New Roman"/>
        </w:rPr>
        <w:t>Fiilden isim yapan yapım eki.</w:t>
      </w:r>
    </w:p>
    <w:p w:rsidR="00755CDE" w:rsidRDefault="00755CDE" w:rsidP="00372D67">
      <w:pPr>
        <w:pStyle w:val="ListParagraph"/>
        <w:rPr>
          <w:rFonts w:ascii="Times New Roman" w:hAnsi="Times New Roman"/>
        </w:rPr>
      </w:pPr>
      <w:r>
        <w:rPr>
          <w:rFonts w:ascii="Times New Roman" w:hAnsi="Times New Roman"/>
        </w:rPr>
        <w:t>Kurum</w:t>
      </w:r>
      <w:r w:rsidRPr="00494A44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</w:t>
      </w:r>
      <w:r w:rsidRPr="0015741A">
        <w:rPr>
          <w:rFonts w:ascii="Times New Roman" w:hAnsi="Times New Roman"/>
        </w:rPr>
        <w:t>Fiilden isim yapan yapım eki.</w:t>
      </w:r>
    </w:p>
    <w:p w:rsidR="00755CDE" w:rsidRDefault="00755CDE" w:rsidP="00372D67">
      <w:pPr>
        <w:pStyle w:val="ListParagraph"/>
        <w:rPr>
          <w:rFonts w:ascii="Times New Roman" w:hAnsi="Times New Roman"/>
        </w:rPr>
        <w:sectPr w:rsidR="00755CDE" w:rsidSect="0015741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55CDE" w:rsidRDefault="00755CDE" w:rsidP="00372D67">
      <w:pPr>
        <w:pStyle w:val="ListParagraph"/>
        <w:rPr>
          <w:rFonts w:ascii="Times New Roman" w:hAnsi="Times New Roman"/>
        </w:rPr>
      </w:pPr>
    </w:p>
    <w:p w:rsidR="00755CDE" w:rsidRDefault="00755CDE" w:rsidP="00372D67">
      <w:pPr>
        <w:pStyle w:val="ListParagraph"/>
        <w:rPr>
          <w:rFonts w:ascii="Times New Roman" w:hAnsi="Times New Roman"/>
        </w:rPr>
      </w:pPr>
    </w:p>
    <w:p w:rsidR="00755CDE" w:rsidRDefault="00755CDE" w:rsidP="00372D67">
      <w:pPr>
        <w:pStyle w:val="ListParagraph"/>
        <w:rPr>
          <w:rFonts w:ascii="Times New Roman" w:hAnsi="Times New Roman"/>
        </w:rPr>
      </w:pPr>
    </w:p>
    <w:p w:rsidR="00755CDE" w:rsidRDefault="00755CDE" w:rsidP="00372D67">
      <w:pPr>
        <w:pStyle w:val="ListParagraph"/>
        <w:rPr>
          <w:rFonts w:ascii="Times New Roman" w:hAnsi="Times New Roman"/>
        </w:rPr>
      </w:pPr>
    </w:p>
    <w:p w:rsidR="00755CDE" w:rsidRDefault="00755CDE" w:rsidP="003F388D">
      <w:pPr>
        <w:rPr>
          <w:rFonts w:ascii="Cambria" w:hAnsi="Cambria"/>
          <w:b/>
          <w:color w:val="333333"/>
        </w:rPr>
      </w:pPr>
      <w:hyperlink r:id="rId6" w:history="1">
        <w:r>
          <w:rPr>
            <w:rStyle w:val="Hyperlink"/>
            <w:rFonts w:ascii="Cambria" w:hAnsi="Cambria"/>
            <w:b/>
          </w:rPr>
          <w:t>www.sorubak.com</w:t>
        </w:r>
      </w:hyperlink>
      <w:r>
        <w:rPr>
          <w:rFonts w:ascii="Cambria" w:hAnsi="Cambria"/>
          <w:b/>
          <w:color w:val="333333"/>
        </w:rPr>
        <w:t xml:space="preserve"> </w:t>
      </w:r>
    </w:p>
    <w:p w:rsidR="00755CDE" w:rsidRDefault="00755CDE" w:rsidP="00372D67">
      <w:pPr>
        <w:pStyle w:val="ListParagraph"/>
        <w:rPr>
          <w:rFonts w:ascii="Times New Roman" w:hAnsi="Times New Roman"/>
        </w:rPr>
      </w:pPr>
    </w:p>
    <w:p w:rsidR="00755CDE" w:rsidRDefault="00755CDE" w:rsidP="00372D67">
      <w:pPr>
        <w:pStyle w:val="ListParagraph"/>
        <w:rPr>
          <w:rFonts w:ascii="Times New Roman" w:hAnsi="Times New Roman"/>
        </w:rPr>
      </w:pPr>
    </w:p>
    <w:p w:rsidR="00755CDE" w:rsidRDefault="00755CDE" w:rsidP="00372D67">
      <w:pPr>
        <w:pStyle w:val="ListParagraph"/>
        <w:rPr>
          <w:rFonts w:ascii="Times New Roman" w:hAnsi="Times New Roman"/>
        </w:rPr>
      </w:pPr>
    </w:p>
    <w:p w:rsidR="00755CDE" w:rsidRDefault="00755CDE" w:rsidP="00372D67">
      <w:pPr>
        <w:pStyle w:val="ListParagraph"/>
        <w:rPr>
          <w:rFonts w:ascii="Times New Roman" w:hAnsi="Times New Roman"/>
        </w:rPr>
      </w:pPr>
    </w:p>
    <w:p w:rsidR="00755CDE" w:rsidRPr="00494A44" w:rsidRDefault="00755CDE" w:rsidP="00372D67">
      <w:pPr>
        <w:pStyle w:val="ListParagraph"/>
        <w:rPr>
          <w:rFonts w:ascii="Times New Roman" w:hAnsi="Times New Roman"/>
          <w:b/>
        </w:rPr>
      </w:pPr>
      <w:r w:rsidRPr="00494A44">
        <w:rPr>
          <w:rFonts w:ascii="Times New Roman" w:hAnsi="Times New Roman"/>
          <w:b/>
        </w:rPr>
        <w:t>Kudret ÇİÇEK</w:t>
      </w:r>
    </w:p>
    <w:p w:rsidR="00755CDE" w:rsidRPr="0015741A" w:rsidRDefault="00755CDE" w:rsidP="00372D67">
      <w:pPr>
        <w:pStyle w:val="ListParagraph"/>
        <w:rPr>
          <w:rFonts w:ascii="Times New Roman" w:hAnsi="Times New Roman"/>
          <w:b/>
        </w:rPr>
      </w:pPr>
      <w:r w:rsidRPr="00494A44">
        <w:rPr>
          <w:rFonts w:ascii="Times New Roman" w:hAnsi="Times New Roman"/>
          <w:b/>
        </w:rPr>
        <w:t>Türk Dili ve Edebiyatı Öğrt.</w:t>
      </w:r>
    </w:p>
    <w:p w:rsidR="00755CDE" w:rsidRDefault="00755CDE"/>
    <w:sectPr w:rsidR="00755CDE" w:rsidSect="0015741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A1BFD"/>
    <w:multiLevelType w:val="hybridMultilevel"/>
    <w:tmpl w:val="FB3CCA7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C506046"/>
    <w:multiLevelType w:val="hybridMultilevel"/>
    <w:tmpl w:val="627A792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746DD9"/>
    <w:multiLevelType w:val="hybridMultilevel"/>
    <w:tmpl w:val="3F8C32CA"/>
    <w:lvl w:ilvl="0" w:tplc="041F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D9C734F"/>
    <w:multiLevelType w:val="hybridMultilevel"/>
    <w:tmpl w:val="C3368116"/>
    <w:lvl w:ilvl="0" w:tplc="6608A0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78A1A60"/>
    <w:multiLevelType w:val="hybridMultilevel"/>
    <w:tmpl w:val="F5045900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C4712C3"/>
    <w:multiLevelType w:val="hybridMultilevel"/>
    <w:tmpl w:val="2BD05450"/>
    <w:lvl w:ilvl="0" w:tplc="041F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2D67"/>
    <w:rsid w:val="000805A5"/>
    <w:rsid w:val="000F29D0"/>
    <w:rsid w:val="0015741A"/>
    <w:rsid w:val="00157F8B"/>
    <w:rsid w:val="001B25BB"/>
    <w:rsid w:val="00227B64"/>
    <w:rsid w:val="00372D67"/>
    <w:rsid w:val="003F388D"/>
    <w:rsid w:val="00494A44"/>
    <w:rsid w:val="0054047A"/>
    <w:rsid w:val="006C2A21"/>
    <w:rsid w:val="00726182"/>
    <w:rsid w:val="00755CDE"/>
    <w:rsid w:val="008B14A0"/>
    <w:rsid w:val="00977702"/>
    <w:rsid w:val="009D1E1F"/>
    <w:rsid w:val="00A26F06"/>
    <w:rsid w:val="00B279A6"/>
    <w:rsid w:val="00B67F79"/>
    <w:rsid w:val="00C1588F"/>
    <w:rsid w:val="00C17E0A"/>
    <w:rsid w:val="00C804D0"/>
    <w:rsid w:val="00CB2987"/>
    <w:rsid w:val="00D4646A"/>
    <w:rsid w:val="00ED3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D6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72D67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372D6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31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hyperlink" Target="http://www.edebiyatogretmeni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4</Pages>
  <Words>1164</Words>
  <Characters>6637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Hp</dc:creator>
  <cp:keywords>www.sorubak.com</cp:keywords>
  <dc:description>www.sorubak.com</dc:description>
  <cp:lastModifiedBy>edanur</cp:lastModifiedBy>
  <cp:revision>3</cp:revision>
  <dcterms:created xsi:type="dcterms:W3CDTF">2012-01-06T12:14:00Z</dcterms:created>
  <dcterms:modified xsi:type="dcterms:W3CDTF">2012-01-09T19:29:00Z</dcterms:modified>
  <cp:contentType>www.sorubak.com</cp:contentType>
  <cp:contentStatus>www.sorubak.com</cp:contentStatus>
</cp:coreProperties>
</file>