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45" w:rsidRPr="00BE65DF" w:rsidRDefault="00A56345" w:rsidP="001D7A18">
      <w:pPr>
        <w:spacing w:after="0"/>
        <w:rPr>
          <w:b/>
        </w:rPr>
      </w:pPr>
      <w:r>
        <w:rPr>
          <w:b/>
        </w:rPr>
        <w:t>2011-2012</w:t>
      </w:r>
      <w:r w:rsidRPr="00BE65DF">
        <w:rPr>
          <w:b/>
        </w:rPr>
        <w:t xml:space="preserve"> HOPA ANADOLU LİSESİ FİZİK DERSİ 9.SINIFLAR 2.DÖNEM</w:t>
      </w:r>
      <w:r>
        <w:rPr>
          <w:b/>
        </w:rPr>
        <w:t xml:space="preserve"> </w:t>
      </w:r>
      <w:r w:rsidRPr="00BE65DF">
        <w:rPr>
          <w:b/>
        </w:rPr>
        <w:t>1.YAZILI YOKLAMASI</w:t>
      </w:r>
    </w:p>
    <w:p w:rsidR="00A56345" w:rsidRDefault="00A56345" w:rsidP="001D7A18">
      <w:pPr>
        <w:spacing w:after="0"/>
        <w:rPr>
          <w:sz w:val="16"/>
          <w:szCs w:val="16"/>
        </w:rPr>
      </w:pPr>
      <w:r w:rsidRPr="001D7A18">
        <w:rPr>
          <w:b/>
          <w:sz w:val="28"/>
          <w:szCs w:val="16"/>
        </w:rPr>
        <w:t>A</w:t>
      </w:r>
      <w:r>
        <w:rPr>
          <w:b/>
          <w:sz w:val="16"/>
          <w:szCs w:val="16"/>
        </w:rPr>
        <w:t xml:space="preserve"> .  </w:t>
      </w:r>
      <w:r w:rsidRPr="001D7A18">
        <w:rPr>
          <w:b/>
          <w:sz w:val="16"/>
          <w:szCs w:val="16"/>
        </w:rPr>
        <w:t>Aşağıdaki ifadelerden doğru olanların karşısına “D”,yanlış olanların karşısına ”Y” yazınız</w:t>
      </w:r>
      <w:r>
        <w:rPr>
          <w:sz w:val="16"/>
          <w:szCs w:val="16"/>
        </w:rPr>
        <w:t>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1.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)Bir cismin durumu referans noktasına göre belirlenir.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2(      ).Gözlemcinin bulunduğu yere referans noktasıdır.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3.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)Her hangi bir noktanın bir referans noktasına göre yönlü uzaklığına Sürat denir.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4(    ) Bir cisim üzerine etki eden net kuvvet sıfır ise cisim hareket durumunu korur.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)Bir doğru boyunca yapılan hareketlerde; alınan yol ile yer değiştirme miktarı bir birine eşittir.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6(    )İki nokta arsındaki kuş bakışı uzaklığa yer değiştirme denir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7. (    )Kinetik sürtünme katsayısı statik sürtünme katsayısında büyüktür.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8.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)Radyoaktif element  kendiliğinden başka elementlere dönüşebilir.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9.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)Yer değiştirme skaler bir büyüklüktür.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10.</w:t>
      </w:r>
      <w:r w:rsidRPr="00FF6403">
        <w:rPr>
          <w:sz w:val="16"/>
          <w:szCs w:val="16"/>
        </w:rPr>
        <w:t xml:space="preserve"> </w:t>
      </w:r>
      <w:r>
        <w:rPr>
          <w:sz w:val="16"/>
          <w:szCs w:val="16"/>
        </w:rPr>
        <w:t>(    )Kütle maddeler için ortak özellik değildir.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Pr="005A51B9" w:rsidRDefault="00A56345" w:rsidP="004C5C6A">
      <w:pPr>
        <w:spacing w:after="0"/>
        <w:rPr>
          <w:rFonts w:ascii="Arial" w:hAnsi="Arial" w:cs="Arial"/>
          <w:sz w:val="16"/>
          <w:szCs w:val="16"/>
        </w:rPr>
      </w:pPr>
      <w:r w:rsidRPr="000B6073">
        <w:rPr>
          <w:b/>
          <w:sz w:val="32"/>
          <w:szCs w:val="16"/>
        </w:rPr>
        <w:t>B</w:t>
      </w:r>
      <w:r>
        <w:rPr>
          <w:b/>
          <w:sz w:val="16"/>
          <w:szCs w:val="16"/>
        </w:rPr>
        <w:t xml:space="preserve">. </w:t>
      </w:r>
      <w:r w:rsidRPr="005A51B9">
        <w:rPr>
          <w:rFonts w:ascii="Arial" w:hAnsi="Arial" w:cs="Arial"/>
          <w:b/>
          <w:sz w:val="16"/>
          <w:szCs w:val="16"/>
        </w:rPr>
        <w:t>Aşağıdaki boşluklara uygun olan kelimeleri yazınız</w:t>
      </w:r>
      <w:r w:rsidRPr="005A51B9">
        <w:rPr>
          <w:rFonts w:ascii="Arial" w:hAnsi="Arial" w:cs="Arial"/>
          <w:sz w:val="16"/>
          <w:szCs w:val="16"/>
        </w:rPr>
        <w:t xml:space="preserve">.                        </w:t>
      </w:r>
    </w:p>
    <w:p w:rsidR="00A56345" w:rsidRPr="00FD4DD1" w:rsidRDefault="00A56345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1. Kütle, hacmi ve eylemsizliği olan nesnelere ………… denir</w:t>
      </w:r>
    </w:p>
    <w:p w:rsidR="00A56345" w:rsidRPr="00FD4DD1" w:rsidRDefault="00A56345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2. maddelerin bulundukları ortamdaki durumlarını korumak isteklerine  ……………….. denir.</w:t>
      </w:r>
    </w:p>
    <w:p w:rsidR="00A56345" w:rsidRPr="00FD4DD1" w:rsidRDefault="00A56345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3. Maddeler duruyorsa durmaya , hareket ediyorsa hızlarını ve yönlerini değiştirmeden hareketlerine devam etmek istemelerine maddelerin …………………. denir.</w:t>
      </w:r>
    </w:p>
    <w:p w:rsidR="00A56345" w:rsidRPr="00FD4DD1" w:rsidRDefault="00A56345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4.İyonize olmuş gaz’a ………………. hali denir</w:t>
      </w:r>
    </w:p>
    <w:p w:rsidR="00A56345" w:rsidRPr="00FD4DD1" w:rsidRDefault="00A56345" w:rsidP="00FD4DD1">
      <w:pPr>
        <w:spacing w:after="0" w:line="240" w:lineRule="auto"/>
        <w:rPr>
          <w:rFonts w:cs="Arial"/>
          <w:sz w:val="16"/>
          <w:szCs w:val="16"/>
        </w:rPr>
      </w:pPr>
      <w:r w:rsidRPr="00FD4DD1">
        <w:rPr>
          <w:rFonts w:cs="Arial"/>
          <w:sz w:val="16"/>
          <w:szCs w:val="16"/>
        </w:rPr>
        <w:t>5.Maddeyi oluşturan moleküllerin dönmeden ilerleme hareketine ………………… denir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32"/>
          <w:szCs w:val="16"/>
        </w:rPr>
        <w:t>C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Aşağıdaki soruların cevaplarını işaretleyiniz.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1.Bir cismin hareket durumu;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I. Referans noktasına,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II. Gözlemcinin konumuna,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III. Gözlemci ile gözlenenin arasındaki mesafeye,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İfadelerinden hangisine ya da hangilerine bağlıdır?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A) Yalnız I    B)I ve II     C) I ve III      D) II ve III        E) I – II ve III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26" style="position:absolute;margin-left:8.65pt;margin-top:2.25pt;width:130.1pt;height:64.85pt;z-index:251650048" coordorigin="1590,7920" coordsize="2602,129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490;top:7920;width:480;height:390" o:regroupid="1" stroked="f">
              <v:textbox>
                <w:txbxContent>
                  <w:p w:rsidR="00A56345" w:rsidRPr="00906095" w:rsidRDefault="00A56345" w:rsidP="00BF7FF8">
                    <w:pPr>
                      <w:spacing w:after="0"/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28" type="#_x0000_t202" style="position:absolute;left:3571;top:8827;width:464;height:390" o:regroupid="1" stroked="f">
              <v:textbox>
                <w:txbxContent>
                  <w:p w:rsidR="00A56345" w:rsidRPr="00906095" w:rsidRDefault="00A56345" w:rsidP="00BF7FF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  <v:shape id="_x0000_s1029" type="#_x0000_t202" style="position:absolute;left:2595;top:8827;width:375;height:390" o:regroupid="1" stroked="f">
              <v:textbox>
                <w:txbxContent>
                  <w:p w:rsidR="00A56345" w:rsidRPr="00906095" w:rsidRDefault="00A56345" w:rsidP="00BF7FF8">
                    <w:pPr>
                      <w:spacing w:after="0"/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911;top:8827;width:2041;height:0" o:connectortype="straight" o:regroupid="1"/>
            <v:shape id="_x0000_s1031" style="position:absolute;left:1911;top:8175;width:2041;height:567" coordsize="2331,677" o:regroupid="1" path="m,512c156,442,313,372,460,317,607,262,764,199,885,182v121,-17,169,55,300,30c1316,187,1513,,1673,32v160,32,362,268,472,375c2255,514,2300,634,2331,677e" filled="f">
              <v:path arrowok="t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32" type="#_x0000_t58" style="position:absolute;left:1590;top:8648;width:240;height:405" o:regroupid="1" fillcolor="#a5a5a5"/>
            <v:shape id="_x0000_s1033" type="#_x0000_t58" style="position:absolute;left:3952;top:8648;width:240;height:405" o:regroupid="1" fillcolor="#a5a5a5"/>
          </v:group>
        </w:pict>
      </w:r>
      <w:r>
        <w:rPr>
          <w:sz w:val="16"/>
          <w:szCs w:val="16"/>
        </w:rPr>
        <w:t>2.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034" type="#_x0000_t202" style="position:absolute;margin-left:-4.1pt;margin-top:2.7pt;width:18.55pt;height:19.5pt;z-index:251649024" o:regroupid="1" stroked="f">
            <v:textbox>
              <w:txbxContent>
                <w:p w:rsidR="00A56345" w:rsidRPr="00906095" w:rsidRDefault="00A56345" w:rsidP="00BF7FF8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K ve M şehirlerini bir birine bağlayan iki yol vardır.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Aracın I ve II numaralı yollardaki hareketi için ;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I.Bir numaralı yoldan giderse, aldığı yolla yer değiştirme miktarları eşit olur,</w:t>
      </w:r>
    </w:p>
    <w:p w:rsidR="00A56345" w:rsidRDefault="00A56345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II.İki numaralı yoldan giderse, aldığı yolla yer değiştirme miktarları eşit olur,</w:t>
      </w:r>
    </w:p>
    <w:p w:rsidR="00A56345" w:rsidRDefault="00A56345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III.İki numaralı yolda giderse, aracın sürati ile hız değer eşit olur,</w:t>
      </w:r>
    </w:p>
    <w:p w:rsidR="00A56345" w:rsidRDefault="00A56345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>İfadelerinden hangisi yada hangileri söylenebilir?</w:t>
      </w:r>
    </w:p>
    <w:p w:rsidR="00A56345" w:rsidRDefault="00A56345" w:rsidP="005322E0">
      <w:pPr>
        <w:spacing w:after="0"/>
        <w:rPr>
          <w:sz w:val="16"/>
          <w:szCs w:val="16"/>
        </w:rPr>
      </w:pPr>
    </w:p>
    <w:p w:rsidR="00A56345" w:rsidRDefault="00A56345" w:rsidP="005322E0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A) Yalnız I     B) Yalnız II      C) I ve II     D) II ve III        E) I – II ve III</w:t>
      </w:r>
    </w:p>
    <w:p w:rsidR="00A56345" w:rsidRDefault="00A56345" w:rsidP="005322E0">
      <w:pPr>
        <w:spacing w:after="0"/>
        <w:rPr>
          <w:sz w:val="16"/>
          <w:szCs w:val="16"/>
        </w:rPr>
      </w:pPr>
    </w:p>
    <w:p w:rsidR="00A56345" w:rsidRDefault="00A56345" w:rsidP="005322E0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35" style="position:absolute;margin-left:-4.35pt;margin-top:3.05pt;width:130pt;height:107.75pt;z-index:251651072" coordorigin="1330,11978" coordsize="2600,2155">
            <v:shape id="_x0000_s1036" type="#_x0000_t202" style="position:absolute;left:1330;top:12891;width:387;height:350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37" type="#_x0000_t202" style="position:absolute;left:2134;top:11978;width:215;height:363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38" type="#_x0000_t202" style="position:absolute;left:1608;top:13719;width:302;height:414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</w:t>
                    </w:r>
                  </w:p>
                </w:txbxContent>
              </v:textbox>
            </v:shape>
            <v:shape id="_x0000_s1039" type="#_x0000_t202" style="position:absolute;left:3573;top:13619;width:357;height:401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  <v:shape id="_x0000_s1040" type="#_x0000_t202" style="position:absolute;left:3599;top:12116;width:215;height:325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shape>
            <v:shape id="_x0000_s1041" type="#_x0000_t202" style="position:absolute;left:1646;top:12029;width:214;height:312" o:regroupid="2" stroked="f">
              <v:textbox>
                <w:txbxContent>
                  <w:p w:rsidR="00A56345" w:rsidRPr="001D7183" w:rsidRDefault="00A56345" w:rsidP="0057390C">
                    <w:pPr>
                      <w:spacing w:after="0"/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  <v:rect id="_x0000_s1042" style="position:absolute;left:1779;top:12341;width:1881;height:1378" o:regroupid="2">
              <v:stroke dashstyle="dash"/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3" type="#_x0000_t34" style="position:absolute;left:3382;top:12439;width:376;height:180;rotation:90;flip:x" o:connectortype="elbow" o:regroupid="2" adj=",436547,-290160"/>
            <v:shape id="_x0000_s1044" type="#_x0000_t34" style="position:absolute;left:1670;top:13441;width:376;height:180;rotation:90;flip:x" o:connectortype="elbow" o:regroupid="2" adj=",436547,-290160"/>
            <v:shape id="_x0000_s1045" type="#_x0000_t32" style="position:absolute;left:1860;top:12116;width:309;height:0" o:connectortype="straight" o:regroupid="2">
              <v:stroke endarrow="block"/>
            </v:shape>
            <v:shape id="_x0000_s1046" type="#_x0000_t32" style="position:absolute;left:1646;top:12440;width:0;height:451" o:connectortype="straight" o:regroupid="2">
              <v:stroke endarrow="block"/>
            </v:shape>
            <v:shape id="_x0000_s1047" type="#_x0000_t202" style="position:absolute;left:2349;top:12341;width:690;height:376" stroked="f">
              <v:textbox>
                <w:txbxContent>
                  <w:p w:rsidR="00A56345" w:rsidRPr="008A3E08" w:rsidRDefault="00A56345" w:rsidP="008A3E0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20m</w:t>
                    </w:r>
                  </w:p>
                </w:txbxContent>
              </v:textbox>
            </v:shape>
            <v:shape id="_x0000_s1048" type="#_x0000_t202" style="position:absolute;left:1800;top:12818;width:690;height:525" stroked="f">
              <v:textbox>
                <w:txbxContent>
                  <w:p w:rsidR="00A56345" w:rsidRPr="008A3E08" w:rsidRDefault="00A56345" w:rsidP="008A3E0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15m</w:t>
                    </w:r>
                  </w:p>
                </w:txbxContent>
              </v:textbox>
            </v:shape>
          </v:group>
        </w:pict>
      </w:r>
      <w:r>
        <w:rPr>
          <w:sz w:val="16"/>
          <w:szCs w:val="16"/>
        </w:rPr>
        <w:t>3.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Aynı anda K noktasından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koşmaya başlayan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sporculardan</w:t>
      </w:r>
      <w:r w:rsidRPr="008A3E08">
        <w:rPr>
          <w:sz w:val="16"/>
          <w:szCs w:val="16"/>
        </w:rPr>
        <w:t xml:space="preserve"> </w:t>
      </w:r>
      <w:r>
        <w:rPr>
          <w:sz w:val="16"/>
          <w:szCs w:val="16"/>
        </w:rPr>
        <w:t>I.’si M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noktasına geldiğinde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II.’si N noktasına ulaşıyor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</w:p>
    <w:p w:rsidR="00A56345" w:rsidRDefault="00A56345" w:rsidP="00FD4DD1">
      <w:pPr>
        <w:spacing w:after="0"/>
        <w:ind w:left="360"/>
        <w:rPr>
          <w:sz w:val="16"/>
          <w:szCs w:val="16"/>
        </w:rPr>
      </w:pPr>
    </w:p>
    <w:p w:rsidR="00A56345" w:rsidRPr="00FD4DD1" w:rsidRDefault="00A56345" w:rsidP="00FD4DD1">
      <w:pPr>
        <w:spacing w:after="0"/>
        <w:ind w:left="360"/>
        <w:rPr>
          <w:sz w:val="16"/>
          <w:szCs w:val="16"/>
        </w:rPr>
      </w:pPr>
      <w:r>
        <w:rPr>
          <w:sz w:val="16"/>
          <w:szCs w:val="16"/>
        </w:rPr>
        <w:t xml:space="preserve">I. </w:t>
      </w:r>
      <w:r w:rsidRPr="00FD4DD1">
        <w:rPr>
          <w:sz w:val="16"/>
          <w:szCs w:val="16"/>
        </w:rPr>
        <w:t>sporcunun yer değiştirmesinin, II. sporcunun yer değiştirmesine oranı nedir?</w:t>
      </w:r>
    </w:p>
    <w:p w:rsidR="00A56345" w:rsidRPr="00FD4DD1" w:rsidRDefault="00A56345" w:rsidP="00FD4DD1">
      <w:pPr>
        <w:spacing w:after="0"/>
        <w:rPr>
          <w:sz w:val="16"/>
          <w:szCs w:val="16"/>
        </w:rPr>
      </w:pPr>
      <w:r>
        <w:rPr>
          <w:sz w:val="16"/>
          <w:szCs w:val="16"/>
        </w:rPr>
        <w:t>ADI SOYADI:……………………………………………. NO:…………SINIF:  NOTU……./………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A) </w:t>
      </w:r>
      <w:r w:rsidRPr="009E5EE9">
        <w:rPr>
          <w:sz w:val="24"/>
          <w:szCs w:val="24"/>
        </w:rPr>
        <w:fldChar w:fldCharType="begin"/>
      </w:r>
      <w:r w:rsidRPr="009E5EE9">
        <w:rPr>
          <w:sz w:val="24"/>
          <w:szCs w:val="24"/>
        </w:rPr>
        <w:instrText xml:space="preserve"> QUOTE </w:instrText>
      </w:r>
      <w:r w:rsidRPr="009E5EE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509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3A550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instrText xml:space="preserve"> </w:instrText>
      </w:r>
      <w:r w:rsidRPr="009E5EE9">
        <w:rPr>
          <w:sz w:val="24"/>
          <w:szCs w:val="24"/>
        </w:rPr>
        <w:fldChar w:fldCharType="separate"/>
      </w:r>
      <w:r w:rsidRPr="009E5EE9">
        <w:pict>
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509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3A550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        B)</w:t>
      </w:r>
      <w:r w:rsidRPr="009E5EE9">
        <w:fldChar w:fldCharType="begin"/>
      </w:r>
      <w:r w:rsidRPr="009E5EE9">
        <w:instrText xml:space="preserve"> QUOTE </w:instrText>
      </w:r>
      <w:r w:rsidRPr="009E5EE9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15301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E1530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instrText xml:space="preserve"> </w:instrText>
      </w:r>
      <w:r w:rsidRPr="009E5EE9">
        <w:fldChar w:fldCharType="separate"/>
      </w:r>
      <w:r w:rsidRPr="009E5EE9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15301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E1530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fldChar w:fldCharType="end"/>
      </w:r>
      <w:r>
        <w:t xml:space="preserve">  </w:t>
      </w:r>
      <w:r>
        <w:rPr>
          <w:sz w:val="16"/>
          <w:szCs w:val="16"/>
        </w:rPr>
        <w:t xml:space="preserve">       C)</w:t>
      </w:r>
      <w:r w:rsidRPr="009E5EE9">
        <w:rPr>
          <w:sz w:val="24"/>
          <w:szCs w:val="24"/>
        </w:rPr>
        <w:fldChar w:fldCharType="begin"/>
      </w:r>
      <w:r w:rsidRPr="009E5EE9">
        <w:rPr>
          <w:sz w:val="24"/>
          <w:szCs w:val="24"/>
        </w:rPr>
        <w:instrText xml:space="preserve"> QUOTE </w:instrText>
      </w:r>
      <w:r w:rsidRPr="009E5EE9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42F5D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F42F5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instrText xml:space="preserve"> </w:instrText>
      </w:r>
      <w:r w:rsidRPr="009E5EE9">
        <w:rPr>
          <w:sz w:val="24"/>
          <w:szCs w:val="24"/>
        </w:rPr>
        <w:fldChar w:fldCharType="separate"/>
      </w:r>
      <w:r w:rsidRPr="009E5EE9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42F5D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F42F5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  <w:r>
        <w:rPr>
          <w:sz w:val="16"/>
          <w:szCs w:val="16"/>
        </w:rPr>
        <w:t xml:space="preserve">        D) </w:t>
      </w:r>
      <w:r w:rsidRPr="009E5EE9">
        <w:rPr>
          <w:sz w:val="24"/>
          <w:szCs w:val="24"/>
        </w:rPr>
        <w:fldChar w:fldCharType="begin"/>
      </w:r>
      <w:r w:rsidRPr="009E5EE9">
        <w:rPr>
          <w:sz w:val="24"/>
          <w:szCs w:val="24"/>
        </w:rPr>
        <w:instrText xml:space="preserve"> QUOTE </w:instrText>
      </w:r>
      <w:r w:rsidRPr="009E5EE9">
        <w:pict>
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C68E0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DC68E0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instrText xml:space="preserve"> </w:instrText>
      </w:r>
      <w:r w:rsidRPr="009E5EE9">
        <w:rPr>
          <w:sz w:val="24"/>
          <w:szCs w:val="24"/>
        </w:rPr>
        <w:fldChar w:fldCharType="separate"/>
      </w:r>
      <w:r w:rsidRPr="009E5EE9">
        <w:pict>
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C68E0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DC68E0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</w:t>
      </w:r>
      <w:r>
        <w:rPr>
          <w:sz w:val="16"/>
          <w:szCs w:val="16"/>
        </w:rPr>
        <w:t xml:space="preserve"> E) </w:t>
      </w:r>
      <w:r w:rsidRPr="009E5EE9">
        <w:rPr>
          <w:sz w:val="24"/>
          <w:szCs w:val="24"/>
        </w:rPr>
        <w:fldChar w:fldCharType="begin"/>
      </w:r>
      <w:r w:rsidRPr="009E5EE9">
        <w:rPr>
          <w:sz w:val="24"/>
          <w:szCs w:val="24"/>
        </w:rPr>
        <w:instrText xml:space="preserve"> QUOTE </w:instrText>
      </w:r>
      <w:r w:rsidRPr="009E5EE9">
        <w:pict>
          <v:shape id="_x0000_i103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11A67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311A6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instrText xml:space="preserve"> </w:instrText>
      </w:r>
      <w:r w:rsidRPr="009E5EE9">
        <w:rPr>
          <w:sz w:val="24"/>
          <w:szCs w:val="24"/>
        </w:rPr>
        <w:fldChar w:fldCharType="separate"/>
      </w:r>
      <w:r w:rsidRPr="009E5EE9">
        <w:pict>
          <v:shape id="_x0000_i103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11A67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311A6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49" style="position:absolute;margin-left:17.75pt;margin-top:-6.2pt;width:219pt;height:38.25pt;z-index:251652096" coordorigin="1230,4125" coordsize="4380,765">
            <v:shape id="_x0000_s1050" type="#_x0000_t202" style="position:absolute;left:4935;top:4157;width:675;height:435" stroked="f">
              <v:textbox>
                <w:txbxContent>
                  <w:p w:rsidR="00A56345" w:rsidRPr="005B2947" w:rsidRDefault="00A56345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51" type="#_x0000_t202" style="position:absolute;left:1335;top:4125;width:3600;height:360" stroked="f">
              <v:textbox>
                <w:txbxContent>
                  <w:p w:rsidR="00A56345" w:rsidRPr="005B2947" w:rsidRDefault="00A56345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             F             K           L              M            N           R</w:t>
                    </w:r>
                  </w:p>
                </w:txbxContent>
              </v:textbox>
            </v:shape>
            <v:shape id="_x0000_s1052" type="#_x0000_t202" style="position:absolute;left:1230;top:4542;width:3870;height:348" stroked="f">
              <v:textbox>
                <w:txbxContent>
                  <w:p w:rsidR="00A56345" w:rsidRPr="005B2947" w:rsidRDefault="00A56345" w:rsidP="000B3067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-100       -50           0            50         100          150       200</w:t>
                    </w:r>
                  </w:p>
                </w:txbxContent>
              </v:textbox>
            </v:shape>
            <v:shape id="_x0000_s1053" type="#_x0000_t32" style="position:absolute;left:1519;top:4485;width:0;height:107;mso-position-vertical-relative:margin" o:connectortype="straight"/>
            <v:shape id="_x0000_s1054" type="#_x0000_t32" style="position:absolute;left:2065;top:4485;width:0;height:107;mso-position-vertical-relative:margin" o:connectortype="straight"/>
            <v:shape id="_x0000_s1055" type="#_x0000_t32" style="position:absolute;left:2610;top:4485;width:0;height:107;mso-position-vertical-relative:margin" o:connectortype="straight"/>
            <v:shape id="_x0000_s1056" type="#_x0000_t32" style="position:absolute;left:3156;top:4485;width:0;height:107;mso-position-vertical-relative:margin" o:connectortype="straight"/>
            <v:shape id="_x0000_s1057" type="#_x0000_t32" style="position:absolute;left:3702;top:4485;width:0;height:107;mso-position-vertical-relative:margin" o:connectortype="straight"/>
            <v:shape id="_x0000_s1058" type="#_x0000_t32" style="position:absolute;left:4248;top:4485;width:0;height:107;mso-position-vertical-relative:margin" o:connectortype="straight"/>
            <v:shape id="_x0000_s1059" type="#_x0000_t32" style="position:absolute;left:4794;top:4485;width:0;height:107;mso-position-vertical-relative:margin" o:connectortype="straight"/>
            <v:shape id="_x0000_s1060" type="#_x0000_t32" style="position:absolute;left:1335;top:4542;width:3675;height:0" o:connectortype="straight">
              <v:stroke startarrow="block" endarrow="block"/>
            </v:shape>
          </v:group>
        </w:pict>
      </w:r>
      <w:r>
        <w:rPr>
          <w:sz w:val="16"/>
          <w:szCs w:val="16"/>
        </w:rPr>
        <w:t>4.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F noktasından sabit hızla harekete başlayan araç R noktasından geriye dönüp E noktasına ulaşıyor.Aracın yer değiştirmesi kaç metredir?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A) -50       B)50       C) 100      D) 250      E) 350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61" style="position:absolute;margin-left:51.4pt;margin-top:8.15pt;width:141.8pt;height:121.5pt;z-index:251653120" coordorigin="1215,1935" coordsize="2836,2430">
            <v:shape id="_x0000_s1062" type="#_x0000_t202" style="position:absolute;left:1860;top:3532;width:428;height:353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63" type="#_x0000_t202" style="position:absolute;left:1587;top:3837;width:379;height:359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64" type="#_x0000_t202" style="position:absolute;left:3472;top:3830;width:579;height:363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t(s)</w:t>
                    </w:r>
                  </w:p>
                </w:txbxContent>
              </v:textbox>
            </v:shape>
            <v:shape id="_x0000_s1065" type="#_x0000_t202" style="position:absolute;left:1387;top:1935;width:726;height:328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66" type="#_x0000_t202" style="position:absolute;left:2803;top:3646;width:488;height:353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</w:t>
                    </w:r>
                  </w:p>
                </w:txbxContent>
              </v:textbox>
            </v:shape>
            <v:shape id="_x0000_s1067" type="#_x0000_t202" style="position:absolute;left:2501;top:3062;width:488;height:369" stroked="f">
              <v:textbox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IV</w:t>
                    </w:r>
                  </w:p>
                </w:txbxContent>
              </v:textbox>
            </v:shape>
            <v:shape id="_x0000_s1068" type="#_x0000_t202" style="position:absolute;left:2288;top:3293;width:488;height:353" stroked="f">
              <v:textbox style="mso-next-textbox:#_x0000_s1068">
                <w:txbxContent>
                  <w:p w:rsidR="00A56345" w:rsidRPr="004D7092" w:rsidRDefault="00A56345" w:rsidP="008F12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III</w:t>
                    </w:r>
                  </w:p>
                </w:txbxContent>
              </v:textbox>
            </v:shape>
            <v:shape id="_x0000_s1069" type="#_x0000_t32" style="position:absolute;left:1500;top:3293;width:1791;height:0" o:connectortype="straight">
              <v:stroke dashstyle="1 1"/>
            </v:shape>
            <v:shape id="_x0000_s1070" type="#_x0000_t32" style="position:absolute;left:1478;top:3522;width:488;height:671;flip:y" o:connectortype="straight" strokeweight="1.5pt"/>
            <v:shape id="_x0000_s1071" type="#_x0000_t32" style="position:absolute;left:1966;top:3522;width:322;height:0" o:connectortype="straight" strokeweight="1.5pt"/>
            <v:shape id="_x0000_s1072" type="#_x0000_t32" style="position:absolute;left:2288;top:3062;width:298;height:470;flip:y" o:connectortype="straight" strokeweight="1.5pt"/>
            <v:shape id="_x0000_s1073" type="#_x0000_t32" style="position:absolute;left:2586;top:3063;width:304;height:0" o:connectortype="straight" strokeweight="1.5pt"/>
            <v:shape id="_x0000_s1074" type="#_x0000_t32" style="position:absolute;left:2890;top:3080;width:400;height:1113" o:connectortype="straight" strokeweight="1.5pt"/>
            <v:shape id="_x0000_s1075" type="#_x0000_t32" style="position:absolute;left:1478;top:2085;width:0;height:2280;flip:y" o:connectortype="straight">
              <v:stroke endarrow="block"/>
            </v:shape>
            <v:shape id="_x0000_s1076" type="#_x0000_t32" style="position:absolute;left:1215;top:4211;width:2535;height:0;flip:y" o:connectortype="straight">
              <v:stroke endarrow="block"/>
            </v:shape>
            <v:shape id="_x0000_s1077" type="#_x0000_t32" style="position:absolute;left:1966;top:2372;width:0;height:1824" o:connectortype="straight">
              <v:stroke dashstyle="1 1"/>
            </v:shape>
            <v:shape id="_x0000_s1078" type="#_x0000_t32" style="position:absolute;left:2890;top:2372;width:0;height:1824" o:connectortype="straight">
              <v:stroke dashstyle="1 1"/>
            </v:shape>
            <v:shape id="_x0000_s1079" type="#_x0000_t32" style="position:absolute;left:2288;top:2372;width:0;height:1848" o:connectortype="straight">
              <v:stroke dashstyle="1 1"/>
            </v:shape>
            <v:shape id="_x0000_s1080" type="#_x0000_t32" style="position:absolute;left:2586;top:2372;width:0;height:1824" o:connectortype="straight">
              <v:stroke dashstyle="1 1"/>
            </v:shape>
            <v:shape id="_x0000_s1081" type="#_x0000_t32" style="position:absolute;left:3287;top:2372;width:0;height:1824" o:connectortype="straight">
              <v:stroke dashstyle="1 1"/>
            </v:shape>
            <v:shape id="_x0000_s1082" type="#_x0000_t32" style="position:absolute;left:1478;top:2372;width:1809;height:0" o:connectortype="straight">
              <v:stroke dashstyle="1 1"/>
            </v:shape>
            <v:shape id="_x0000_s1083" type="#_x0000_t32" style="position:absolute;left:1478;top:2602;width:1809;height:0" o:connectortype="straight">
              <v:stroke dashstyle="1 1"/>
            </v:shape>
            <v:shape id="_x0000_s1084" type="#_x0000_t32" style="position:absolute;left:1478;top:2831;width:1809;height:0" o:connectortype="straight">
              <v:stroke dashstyle="1 1"/>
            </v:shape>
            <v:shape id="_x0000_s1085" type="#_x0000_t32" style="position:absolute;left:1478;top:3062;width:1809;height:1" o:connectortype="straight">
              <v:stroke dashstyle="1 1"/>
            </v:shape>
            <v:shape id="_x0000_s1086" type="#_x0000_t32" style="position:absolute;left:1478;top:3522;width:1791;height:0" o:connectortype="straight">
              <v:stroke dashstyle="1 1"/>
            </v:shape>
            <v:shape id="_x0000_s1087" type="#_x0000_t32" style="position:absolute;left:1478;top:3751;width:1809;height:0" o:connectortype="straight">
              <v:stroke dashstyle="1 1"/>
            </v:shape>
            <v:shape id="_x0000_s1088" type="#_x0000_t32" style="position:absolute;left:1478;top:3981;width:1809;height:0" o:connectortype="straight">
              <v:stroke dashstyle="1 1"/>
            </v:shape>
          </v:group>
        </w:pic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Yukarıdaki konum-zaman grafiğinde hareketli hangi zaman aralıklarında </w:t>
      </w:r>
      <w:r w:rsidRPr="00DD4A1C">
        <w:rPr>
          <w:b/>
          <w:sz w:val="16"/>
          <w:szCs w:val="16"/>
          <w:u w:val="single"/>
        </w:rPr>
        <w:t>hareketsizdir?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V      B)Yalnız II      C) I ve III       D) II ve IV        E) I – II ve V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89" style="position:absolute;margin-left:8.1pt;margin-top:4.5pt;width:160.55pt;height:120pt;z-index:251654144" coordorigin="6541,10491" coordsize="3211,2400">
            <v:shape id="_x0000_s1090" type="#_x0000_t202" style="position:absolute;left:6992;top:10491;width:633;height:378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X(m)</w:t>
                    </w:r>
                  </w:p>
                </w:txbxContent>
              </v:textbox>
            </v:shape>
            <v:shape id="_x0000_s1091" type="#_x0000_t202" style="position:absolute;left:6541;top:12156;width:580;height:420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-2x</w:t>
                    </w:r>
                  </w:p>
                </w:txbxContent>
              </v:textbox>
            </v:shape>
            <v:shape id="_x0000_s1092" type="#_x0000_t202" style="position:absolute;left:6541;top:11112;width:533;height:390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3x</w:t>
                    </w:r>
                  </w:p>
                </w:txbxContent>
              </v:textbox>
            </v:shape>
            <v:shape id="_x0000_s1093" type="#_x0000_t202" style="position:absolute;left:9146;top:11895;width:340;height:405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</w:t>
                    </w:r>
                  </w:p>
                </w:txbxContent>
              </v:textbox>
            </v:shape>
            <v:shape id="_x0000_s1094" type="#_x0000_t202" style="position:absolute;left:8557;top:11868;width:474;height:405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IV</w:t>
                    </w:r>
                  </w:p>
                </w:txbxContent>
              </v:textbox>
            </v:shape>
            <v:shape id="_x0000_s1095" type="#_x0000_t202" style="position:absolute;left:7814;top:11502;width:440;height:393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III</w:t>
                    </w:r>
                  </w:p>
                </w:txbxContent>
              </v:textbox>
            </v:shape>
            <v:shape id="_x0000_s1096" type="#_x0000_t202" style="position:absolute;left:7505;top:11359;width:393;height:334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097" type="#_x0000_t202" style="position:absolute;left:7159;top:11507;width:346;height:388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shape>
            <v:shape id="_x0000_s1098" type="#_x0000_t32" style="position:absolute;left:7415;top:11359;width:0;height:509" o:connectortype="straight" o:regroupid="3">
              <v:stroke dashstyle="1 1"/>
            </v:shape>
            <v:shape id="_x0000_s1099" type="#_x0000_t32" style="position:absolute;left:6992;top:10566;width:0;height:2325;flip:y" o:connectortype="straight" o:regroupid="3">
              <v:stroke endarrow="block"/>
            </v:shape>
            <v:shape id="_x0000_s1100" type="#_x0000_t32" style="position:absolute;left:6894;top:11868;width:2835;height:0;flip:y" o:connectortype="straight" o:regroupid="3">
              <v:stroke endarrow="block"/>
            </v:shape>
            <v:shape id="_x0000_s1101" type="#_x0000_t32" style="position:absolute;left:7925;top:11358;width:0;height:510" o:connectortype="straight" o:regroupid="3">
              <v:stroke dashstyle="1 1"/>
            </v:shape>
            <v:shape id="_x0000_s1102" type="#_x0000_t32" style="position:absolute;left:6992;top:11359;width:423;height:509;flip:y" o:connectortype="straight" o:regroupid="3" strokeweight="1.5pt"/>
            <v:shape id="_x0000_s1103" type="#_x0000_t32" style="position:absolute;left:7415;top:11358;width:510;height:0;flip:y" o:connectortype="straight" o:regroupid="3" strokeweight="1.5pt"/>
            <v:shape id="_x0000_s1104" type="#_x0000_t32" style="position:absolute;left:7925;top:11358;width:1015;height:1079" o:connectortype="straight" o:regroupid="3" strokeweight="1.5pt"/>
            <v:shape id="_x0000_s1105" type="#_x0000_t32" style="position:absolute;left:8941;top:12437;width:545;height:0" o:connectortype="straight" o:regroupid="3" strokeweight="1.5pt"/>
            <v:shape id="_x0000_s1106" type="#_x0000_t32" style="position:absolute;left:8940;top:11880;width:0;height:542" o:connectortype="straight" o:regroupid="3">
              <v:stroke dashstyle="1 1"/>
            </v:shape>
            <v:shape id="_x0000_s1107" type="#_x0000_t32" style="position:absolute;left:9486;top:11895;width:0;height:542" o:connectortype="straight" o:regroupid="3">
              <v:stroke dashstyle="1 1"/>
            </v:shape>
            <v:shape id="_x0000_s1108" type="#_x0000_t32" style="position:absolute;left:6992;top:12437;width:1928;height:0" o:connectortype="straight" o:regroupid="3">
              <v:stroke dashstyle="1 1"/>
            </v:shape>
            <v:shape id="_x0000_s1109" type="#_x0000_t32" style="position:absolute;left:6992;top:11358;width:397;height:0;flip:y" o:connectortype="straight" o:regroupid="3">
              <v:stroke dashstyle="1 1"/>
            </v:shape>
            <v:shape id="_x0000_s1110" type="#_x0000_t202" style="position:absolute;left:9190;top:11359;width:562;height:405" o:regroupid="3" stroked="f">
              <v:textbox>
                <w:txbxContent>
                  <w:p w:rsidR="00A56345" w:rsidRPr="00017605" w:rsidRDefault="00A56345" w:rsidP="002A3324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7.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Konum-zaman grafiği şekildeki gibi olan hareketli aşağıda yazılanlardan hangisi </w:t>
      </w:r>
      <w:r w:rsidRPr="00B3261D">
        <w:rPr>
          <w:b/>
          <w:sz w:val="16"/>
          <w:szCs w:val="16"/>
          <w:u w:val="single"/>
        </w:rPr>
        <w:t>söyl</w:t>
      </w:r>
      <w:r>
        <w:rPr>
          <w:b/>
          <w:sz w:val="16"/>
          <w:szCs w:val="16"/>
          <w:u w:val="single"/>
        </w:rPr>
        <w:t>enebilir?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A) I.-II. ve III zaman aralıklarında sabit hızlı hareket yapmıştır.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B) II. ve IV. zaman aralıklarında araç ters yönde hareket etmiştir.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C) III. Ve IV zaman aralığında araç hareketsizdir.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D) II. ve V. Zaman aralığında araç hareketsizdir.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E) Aracın yer değiştirmesi 5x kadardır.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11" style="position:absolute;margin-left:17.25pt;margin-top:-8.45pt;width:224.8pt;height:115.65pt;z-index:251655168" coordorigin="3708,8365" coordsize="3379,3184">
            <v:rect id="_x0000_s1112" style="position:absolute;left:3758;top:8365;width:570;height:406" filled="f" stroked="f">
              <v:textbox>
                <w:txbxContent>
                  <w:p w:rsidR="00A56345" w:rsidRPr="009D1C11" w:rsidRDefault="00A56345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a(m/s</w:t>
                    </w:r>
                    <w:r>
                      <w:rPr>
                        <w:sz w:val="16"/>
                        <w:szCs w:val="16"/>
                        <w:vertAlign w:val="superscript"/>
                      </w:rPr>
                      <w:t>2</w:t>
                    </w:r>
                    <w:r>
                      <w:rPr>
                        <w:sz w:val="16"/>
                        <w:szCs w:val="16"/>
                      </w:rPr>
                      <w:t>)</w:t>
                    </w:r>
                  </w:p>
                  <w:p w:rsidR="00A56345" w:rsidRPr="00A03171" w:rsidRDefault="00A56345" w:rsidP="00A03171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group id="_x0000_s1113" style="position:absolute;left:3708;top:8714;width:2835;height:2835" coordorigin="1800,8742" coordsize="6236,6236">
              <v:shape id="_x0000_s1114" type="#_x0000_t32" style="position:absolute;left:1800;top:8742;width:6236;height:0" o:connectortype="straight">
                <v:stroke dashstyle="1 1"/>
              </v:shape>
              <v:shape id="_x0000_s1115" type="#_x0000_t32" style="position:absolute;left:1800;top:14978;width:6236;height:0" o:connectortype="straight">
                <v:stroke dashstyle="1 1"/>
              </v:shape>
              <v:shape id="_x0000_s1116" type="#_x0000_t32" style="position:absolute;left:1800;top:8742;width:0;height:6236" o:connectortype="straight">
                <v:stroke dashstyle="1 1"/>
              </v:shape>
              <v:shape id="_x0000_s1117" type="#_x0000_t32" style="position:absolute;left:8036;top:8742;width:0;height:6236" o:connectortype="straight">
                <v:stroke dashstyle="1 1"/>
              </v:shape>
              <v:shape id="_x0000_s1118" type="#_x0000_t32" style="position:absolute;left:2280;top:8742;width:0;height:6236" o:connectortype="straight">
                <v:stroke dashstyle="1 1"/>
              </v:shape>
              <v:shape id="_x0000_s1119" type="#_x0000_t32" style="position:absolute;left:2760;top:8742;width:0;height:6236" o:connectortype="straight">
                <v:stroke dashstyle="1 1"/>
              </v:shape>
              <v:shape id="_x0000_s1120" type="#_x0000_t32" style="position:absolute;left:3240;top:8742;width:0;height:6236" o:connectortype="straight">
                <v:stroke dashstyle="1 1"/>
              </v:shape>
              <v:shape id="_x0000_s1121" type="#_x0000_t32" style="position:absolute;left:3720;top:8742;width:0;height:6236" o:connectortype="straight">
                <v:stroke dashstyle="1 1"/>
              </v:shape>
              <v:shape id="_x0000_s1122" type="#_x0000_t32" style="position:absolute;left:4200;top:8742;width:0;height:6236" o:connectortype="straight">
                <v:stroke dashstyle="1 1"/>
              </v:shape>
              <v:shape id="_x0000_s1123" type="#_x0000_t32" style="position:absolute;left:4680;top:8742;width:0;height:6236" o:connectortype="straight">
                <v:stroke dashstyle="1 1"/>
              </v:shape>
              <v:shape id="_x0000_s1124" type="#_x0000_t32" style="position:absolute;left:5160;top:8742;width:0;height:6236" o:connectortype="straight">
                <v:stroke dashstyle="1 1"/>
              </v:shape>
              <v:shape id="_x0000_s1125" type="#_x0000_t32" style="position:absolute;left:5640;top:8742;width:0;height:6236" o:connectortype="straight">
                <v:stroke dashstyle="1 1"/>
              </v:shape>
              <v:shape id="_x0000_s1126" type="#_x0000_t32" style="position:absolute;left:6120;top:8742;width:0;height:6236" o:connectortype="straight">
                <v:stroke dashstyle="1 1"/>
              </v:shape>
              <v:shape id="_x0000_s1127" type="#_x0000_t32" style="position:absolute;left:6600;top:8742;width:0;height:6236" o:connectortype="straight">
                <v:stroke dashstyle="1 1"/>
              </v:shape>
              <v:shape id="_x0000_s1128" type="#_x0000_t32" style="position:absolute;left:7080;top:8742;width:0;height:6236" o:connectortype="straight">
                <v:stroke dashstyle="1 1"/>
              </v:shape>
              <v:shape id="_x0000_s1129" type="#_x0000_t32" style="position:absolute;left:7560;top:8742;width:0;height:6236" o:connectortype="straight">
                <v:stroke dashstyle="1 1"/>
              </v:shape>
              <v:shape id="_x0000_s1130" type="#_x0000_t32" style="position:absolute;left:1800;top:9222;width:6236;height:0" o:connectortype="straight">
                <v:stroke dashstyle="1 1"/>
              </v:shape>
              <v:shape id="_x0000_s1131" type="#_x0000_t32" style="position:absolute;left:1800;top:9702;width:6236;height:0" o:connectortype="straight">
                <v:stroke dashstyle="1 1"/>
              </v:shape>
              <v:shape id="_x0000_s1132" type="#_x0000_t32" style="position:absolute;left:1800;top:10182;width:6236;height:0" o:connectortype="straight">
                <v:stroke dashstyle="1 1"/>
              </v:shape>
              <v:shape id="_x0000_s1133" type="#_x0000_t32" style="position:absolute;left:1800;top:10662;width:6236;height:0" o:connectortype="straight">
                <v:stroke dashstyle="1 1"/>
              </v:shape>
              <v:shape id="_x0000_s1134" type="#_x0000_t32" style="position:absolute;left:1800;top:11142;width:6236;height:0" o:connectortype="straight">
                <v:stroke dashstyle="1 1"/>
              </v:shape>
              <v:shape id="_x0000_s1135" type="#_x0000_t32" style="position:absolute;left:1800;top:11622;width:6236;height:0" o:connectortype="straight">
                <v:stroke dashstyle="1 1"/>
              </v:shape>
              <v:shape id="_x0000_s1136" type="#_x0000_t32" style="position:absolute;left:1800;top:12102;width:6236;height:0" o:connectortype="straight">
                <v:stroke dashstyle="1 1"/>
              </v:shape>
              <v:shape id="_x0000_s1137" type="#_x0000_t32" style="position:absolute;left:1800;top:12582;width:6236;height:0" o:connectortype="straight">
                <v:stroke dashstyle="1 1"/>
              </v:shape>
              <v:shape id="_x0000_s1138" type="#_x0000_t32" style="position:absolute;left:1800;top:13062;width:6236;height:0" o:connectortype="straight">
                <v:stroke dashstyle="1 1"/>
              </v:shape>
              <v:shape id="_x0000_s1139" type="#_x0000_t32" style="position:absolute;left:1800;top:13542;width:6236;height:0" o:connectortype="straight">
                <v:stroke dashstyle="1 1"/>
              </v:shape>
              <v:shape id="_x0000_s1140" type="#_x0000_t32" style="position:absolute;left:1800;top:14022;width:6236;height:0" o:connectortype="straight">
                <v:stroke dashstyle="1 1"/>
              </v:shape>
              <v:shape id="_x0000_s1141" type="#_x0000_t32" style="position:absolute;left:1800;top:14502;width:6236;height:0" o:connectortype="straight">
                <v:stroke dashstyle="1 1"/>
              </v:shape>
            </v:group>
            <v:shape id="_x0000_s1142" type="#_x0000_t32" style="position:absolute;left:3926;top:8771;width:0;height:2778;flip:y" o:connectortype="straight" strokeweight="1.5pt">
              <v:stroke endarrow="block"/>
            </v:shape>
            <v:shape id="_x0000_s1143" type="#_x0000_t32" style="position:absolute;left:3818;top:11333;width:2655;height:0" o:connectortype="straight" strokeweight="1.5pt">
              <v:stroke endarrow="block"/>
            </v:shape>
            <v:shape id="_x0000_s1144" type="#_x0000_t32" style="position:absolute;left:3926;top:9587;width:1746;height:1746;flip:y" o:connectortype="straight" strokeweight="2.25pt"/>
            <v:shape id="_x0000_s1145" type="#_x0000_t32" style="position:absolute;left:3926;top:10460;width:2182;height:873;flip:y" o:connectortype="straight" strokeweight="2.25pt"/>
            <v:rect id="_x0000_s1146" style="position:absolute;left:6083;top:10242;width:390;height:370" filled="f" stroked="f">
              <v:textbox>
                <w:txbxContent>
                  <w:p w:rsidR="00A56345" w:rsidRPr="009D1C11" w:rsidRDefault="00A56345" w:rsidP="00A03171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rect>
            <v:rect id="_x0000_s1147" style="position:absolute;left:5485;top:9254;width:405;height:333" filled="f" stroked="f">
              <v:textbox>
                <w:txbxContent>
                  <w:p w:rsidR="00A56345" w:rsidRPr="009D1C11" w:rsidRDefault="00A56345" w:rsidP="00A03171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9D1C11">
                      <w:rPr>
                        <w:b/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rect>
            <v:rect id="_x0000_s1148" style="position:absolute;left:6307;top:11050;width:780;height:499" filled="f" stroked="f">
              <v:textbox>
                <w:txbxContent>
                  <w:p w:rsidR="00A56345" w:rsidRPr="00A03171" w:rsidRDefault="00A56345" w:rsidP="00A03171">
                    <w:pPr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F(N)</w:t>
                    </w:r>
                  </w:p>
                </w:txbxContent>
              </v:textbox>
            </v:rect>
          </v:group>
        </w:pict>
      </w:r>
      <w:r>
        <w:rPr>
          <w:sz w:val="16"/>
          <w:szCs w:val="16"/>
        </w:rPr>
        <w:t>8.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Yukarıda kuvvet-ivme grafiği verilen K ve L cisimlerinin  </w:t>
      </w:r>
      <w:r>
        <w:rPr>
          <w:sz w:val="16"/>
          <w:szCs w:val="16"/>
        </w:rPr>
        <w:t xml:space="preserve">eylemsizlik </w:t>
      </w:r>
      <w:r w:rsidRPr="00A03171">
        <w:rPr>
          <w:sz w:val="24"/>
          <w:szCs w:val="24"/>
        </w:rPr>
        <w:t>m</w:t>
      </w:r>
      <w:r w:rsidRPr="00A03171">
        <w:rPr>
          <w:sz w:val="24"/>
          <w:szCs w:val="24"/>
          <w:vertAlign w:val="subscript"/>
        </w:rPr>
        <w:t>L</w:t>
      </w:r>
      <w:r w:rsidRPr="00A03171">
        <w:rPr>
          <w:sz w:val="24"/>
          <w:szCs w:val="24"/>
        </w:rPr>
        <w:t>/m</w:t>
      </w:r>
      <w:r w:rsidRPr="00A03171">
        <w:rPr>
          <w:sz w:val="24"/>
          <w:szCs w:val="24"/>
          <w:vertAlign w:val="subscript"/>
        </w:rPr>
        <w:t>K</w:t>
      </w:r>
      <w:r w:rsidRPr="00D524CD">
        <w:rPr>
          <w:sz w:val="16"/>
          <w:szCs w:val="16"/>
        </w:rPr>
        <w:t xml:space="preserve">  kütleleri oranı nedir?</w:t>
      </w:r>
      <w:r>
        <w:rPr>
          <w:sz w:val="16"/>
          <w:szCs w:val="16"/>
        </w:rPr>
        <w:t>(bölmeler eş aralıklıdır)</w:t>
      </w:r>
    </w:p>
    <w:p w:rsidR="00A56345" w:rsidRDefault="00A56345" w:rsidP="00A03171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</w:p>
    <w:p w:rsidR="00A56345" w:rsidRDefault="00A56345" w:rsidP="00A03171">
      <w:pPr>
        <w:spacing w:after="0"/>
        <w:rPr>
          <w:sz w:val="20"/>
          <w:szCs w:val="20"/>
        </w:rPr>
      </w:pPr>
      <w:r>
        <w:rPr>
          <w:sz w:val="16"/>
          <w:szCs w:val="16"/>
        </w:rPr>
        <w:t xml:space="preserve">                  A) </w:t>
      </w:r>
      <w:r w:rsidRPr="009E5EE9">
        <w:rPr>
          <w:sz w:val="20"/>
          <w:szCs w:val="20"/>
        </w:rPr>
        <w:fldChar w:fldCharType="begin"/>
      </w:r>
      <w:r w:rsidRPr="009E5EE9">
        <w:rPr>
          <w:sz w:val="20"/>
          <w:szCs w:val="20"/>
        </w:rPr>
        <w:instrText xml:space="preserve"> QUOTE </w:instrText>
      </w:r>
      <w:r w:rsidRPr="009E5EE9">
        <w:pict>
          <v:shape id="_x0000_i1035" type="#_x0000_t75" style="width:3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1E40FC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1E40FC&quot;&gt;&lt;m:oMathPara&gt;&lt;m:oMath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9E5EE9">
        <w:rPr>
          <w:sz w:val="20"/>
          <w:szCs w:val="20"/>
        </w:rPr>
        <w:instrText xml:space="preserve"> </w:instrText>
      </w:r>
      <w:r w:rsidRPr="009E5EE9">
        <w:rPr>
          <w:sz w:val="20"/>
          <w:szCs w:val="20"/>
        </w:rPr>
        <w:fldChar w:fldCharType="separate"/>
      </w:r>
      <w:r w:rsidRPr="009E5EE9">
        <w:pict>
          <v:shape id="_x0000_i1036" type="#_x0000_t75" style="width:3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1E40FC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1E40FC&quot;&gt;&lt;m:oMathPara&gt;&lt;m:oMath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9E5EE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        B)</w:t>
      </w:r>
      <w:r w:rsidRPr="009E5EE9">
        <w:rPr>
          <w:sz w:val="20"/>
          <w:szCs w:val="20"/>
        </w:rPr>
        <w:fldChar w:fldCharType="begin"/>
      </w:r>
      <w:r w:rsidRPr="009E5EE9">
        <w:rPr>
          <w:sz w:val="20"/>
          <w:szCs w:val="20"/>
        </w:rPr>
        <w:instrText xml:space="preserve"> QUOTE </w:instrText>
      </w:r>
      <w:r w:rsidRPr="009E5EE9">
        <w:pict>
          <v:shape id="_x0000_i103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5664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0A5664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instrText xml:space="preserve"> </w:instrText>
      </w:r>
      <w:r w:rsidRPr="009E5EE9">
        <w:rPr>
          <w:sz w:val="20"/>
          <w:szCs w:val="20"/>
        </w:rPr>
        <w:fldChar w:fldCharType="separate"/>
      </w:r>
      <w:r w:rsidRPr="009E5EE9">
        <w:pict>
          <v:shape id="_x0000_i103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5664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0A5664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       C)</w:t>
      </w:r>
      <w:r w:rsidRPr="009E5EE9">
        <w:rPr>
          <w:sz w:val="20"/>
          <w:szCs w:val="20"/>
        </w:rPr>
        <w:fldChar w:fldCharType="begin"/>
      </w:r>
      <w:r w:rsidRPr="009E5EE9">
        <w:rPr>
          <w:sz w:val="20"/>
          <w:szCs w:val="20"/>
        </w:rPr>
        <w:instrText xml:space="preserve"> QUOTE </w:instrText>
      </w:r>
      <w:r w:rsidRPr="009E5EE9">
        <w:pict>
          <v:shape id="_x0000_i103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1990&quot;/&gt;&lt;wsp:rsid wsp:val=&quot;00FD4DD1&quot;/&gt;&lt;wsp:rsid wsp:val=&quot;00FF6403&quot;/&gt;&lt;/wsp:rsids&gt;&lt;/w:docPr&gt;&lt;w:body&gt;&lt;w:p wsp:rsidR=&quot;00000000&quot; wsp:rsidRDefault=&quot;00FD1990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4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instrText xml:space="preserve"> </w:instrText>
      </w:r>
      <w:r w:rsidRPr="009E5EE9">
        <w:rPr>
          <w:sz w:val="20"/>
          <w:szCs w:val="20"/>
        </w:rPr>
        <w:fldChar w:fldCharType="separate"/>
      </w:r>
      <w:r w:rsidRPr="009E5EE9">
        <w:pict>
          <v:shape id="_x0000_i104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1990&quot;/&gt;&lt;wsp:rsid wsp:val=&quot;00FD4DD1&quot;/&gt;&lt;wsp:rsid wsp:val=&quot;00FF6403&quot;/&gt;&lt;/wsp:rsids&gt;&lt;/w:docPr&gt;&lt;w:body&gt;&lt;w:p wsp:rsidR=&quot;00000000&quot; wsp:rsidRDefault=&quot;00FD1990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4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     D)</w:t>
      </w:r>
      <w:r w:rsidRPr="009E5EE9">
        <w:rPr>
          <w:sz w:val="20"/>
          <w:szCs w:val="20"/>
        </w:rPr>
        <w:fldChar w:fldCharType="begin"/>
      </w:r>
      <w:r w:rsidRPr="009E5EE9">
        <w:rPr>
          <w:sz w:val="20"/>
          <w:szCs w:val="20"/>
        </w:rPr>
        <w:instrText xml:space="preserve"> QUOTE </w:instrText>
      </w:r>
      <w:r w:rsidRPr="009E5EE9">
        <w:pict>
          <v:shape id="_x0000_i104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0420B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10420B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instrText xml:space="preserve"> </w:instrText>
      </w:r>
      <w:r w:rsidRPr="009E5EE9">
        <w:rPr>
          <w:sz w:val="20"/>
          <w:szCs w:val="20"/>
        </w:rPr>
        <w:fldChar w:fldCharType="separate"/>
      </w:r>
      <w:r w:rsidRPr="009E5EE9">
        <w:pict>
          <v:shape id="_x0000_i104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0420B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10420B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      E)</w:t>
      </w:r>
      <w:r w:rsidRPr="009E5EE9">
        <w:rPr>
          <w:sz w:val="20"/>
          <w:szCs w:val="20"/>
        </w:rPr>
        <w:fldChar w:fldCharType="begin"/>
      </w:r>
      <w:r w:rsidRPr="009E5EE9">
        <w:rPr>
          <w:sz w:val="20"/>
          <w:szCs w:val="20"/>
        </w:rPr>
        <w:instrText xml:space="preserve"> QUOTE </w:instrText>
      </w:r>
      <w:r w:rsidRPr="009E5EE9">
        <w:pict>
          <v:shape id="_x0000_i104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B4D09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AB4D0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instrText xml:space="preserve"> </w:instrText>
      </w:r>
      <w:r w:rsidRPr="009E5EE9">
        <w:rPr>
          <w:sz w:val="20"/>
          <w:szCs w:val="20"/>
        </w:rPr>
        <w:fldChar w:fldCharType="separate"/>
      </w:r>
      <w:r w:rsidRPr="009E5EE9">
        <w:pict>
          <v:shape id="_x0000_i104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7A18&quot;/&gt;&lt;wsp:rsid wsp:val=&quot;000421F7&quot;/&gt;&lt;wsp:rsid wsp:val=&quot;000A798C&quot;/&gt;&lt;wsp:rsid wsp:val=&quot;000B3067&quot;/&gt;&lt;wsp:rsid wsp:val=&quot;000B6073&quot;/&gt;&lt;wsp:rsid wsp:val=&quot;001415FE&quot;/&gt;&lt;wsp:rsid wsp:val=&quot;001A5330&quot;/&gt;&lt;wsp:rsid wsp:val=&quot;001B4D21&quot;/&gt;&lt;wsp:rsid wsp:val=&quot;001D3D88&quot;/&gt;&lt;wsp:rsid wsp:val=&quot;001D5549&quot;/&gt;&lt;wsp:rsid wsp:val=&quot;001D61EB&quot;/&gt;&lt;wsp:rsid wsp:val=&quot;001D7A18&quot;/&gt;&lt;wsp:rsid wsp:val=&quot;001E3BEF&quot;/&gt;&lt;wsp:rsid wsp:val=&quot;002257D0&quot;/&gt;&lt;wsp:rsid wsp:val=&quot;00227337&quot;/&gt;&lt;wsp:rsid wsp:val=&quot;002800A9&quot;/&gt;&lt;wsp:rsid wsp:val=&quot;002A3324&quot;/&gt;&lt;wsp:rsid wsp:val=&quot;002B1769&quot;/&gt;&lt;wsp:rsid wsp:val=&quot;003054A2&quot;/&gt;&lt;wsp:rsid wsp:val=&quot;00324238&quot;/&gt;&lt;wsp:rsid wsp:val=&quot;00324FB6&quot;/&gt;&lt;wsp:rsid wsp:val=&quot;00332925&quot;/&gt;&lt;wsp:rsid wsp:val=&quot;003A5315&quot;/&gt;&lt;wsp:rsid wsp:val=&quot;003A5CFC&quot;/&gt;&lt;wsp:rsid wsp:val=&quot;003B194D&quot;/&gt;&lt;wsp:rsid wsp:val=&quot;003B63A9&quot;/&gt;&lt;wsp:rsid wsp:val=&quot;003E038B&quot;/&gt;&lt;wsp:rsid wsp:val=&quot;003F5A0D&quot;/&gt;&lt;wsp:rsid wsp:val=&quot;00404BB2&quot;/&gt;&lt;wsp:rsid wsp:val=&quot;00410CCB&quot;/&gt;&lt;wsp:rsid wsp:val=&quot;00487327&quot;/&gt;&lt;wsp:rsid wsp:val=&quot;004A2D72&quot;/&gt;&lt;wsp:rsid wsp:val=&quot;004C5C6A&quot;/&gt;&lt;wsp:rsid wsp:val=&quot;0051330D&quot;/&gt;&lt;wsp:rsid wsp:val=&quot;005322E0&quot;/&gt;&lt;wsp:rsid wsp:val=&quot;00564264&quot;/&gt;&lt;wsp:rsid wsp:val=&quot;00572044&quot;/&gt;&lt;wsp:rsid wsp:val=&quot;0057390C&quot;/&gt;&lt;wsp:rsid wsp:val=&quot;005A1B35&quot;/&gt;&lt;wsp:rsid wsp:val=&quot;005B5743&quot;/&gt;&lt;wsp:rsid wsp:val=&quot;005C1C8D&quot;/&gt;&lt;wsp:rsid wsp:val=&quot;005E7659&quot;/&gt;&lt;wsp:rsid wsp:val=&quot;005F6D07&quot;/&gt;&lt;wsp:rsid wsp:val=&quot;00602244&quot;/&gt;&lt;wsp:rsid wsp:val=&quot;006317B8&quot;/&gt;&lt;wsp:rsid wsp:val=&quot;00662164&quot;/&gt;&lt;wsp:rsid wsp:val=&quot;00677A2C&quot;/&gt;&lt;wsp:rsid wsp:val=&quot;006950DF&quot;/&gt;&lt;wsp:rsid wsp:val=&quot;006E0EBD&quot;/&gt;&lt;wsp:rsid wsp:val=&quot;007202CA&quot;/&gt;&lt;wsp:rsid wsp:val=&quot;00723EE6&quot;/&gt;&lt;wsp:rsid wsp:val=&quot;007300D3&quot;/&gt;&lt;wsp:rsid wsp:val=&quot;00734715&quot;/&gt;&lt;wsp:rsid wsp:val=&quot;0073726A&quot;/&gt;&lt;wsp:rsid wsp:val=&quot;0074631E&quot;/&gt;&lt;wsp:rsid wsp:val=&quot;0077256E&quot;/&gt;&lt;wsp:rsid wsp:val=&quot;00775DBE&quot;/&gt;&lt;wsp:rsid wsp:val=&quot;007B30FD&quot;/&gt;&lt;wsp:rsid wsp:val=&quot;007C3290&quot;/&gt;&lt;wsp:rsid wsp:val=&quot;007C5A04&quot;/&gt;&lt;wsp:rsid wsp:val=&quot;007D347D&quot;/&gt;&lt;wsp:rsid wsp:val=&quot;007E66AE&quot;/&gt;&lt;wsp:rsid wsp:val=&quot;00811097&quot;/&gt;&lt;wsp:rsid wsp:val=&quot;008368EB&quot;/&gt;&lt;wsp:rsid wsp:val=&quot;00836A05&quot;/&gt;&lt;wsp:rsid wsp:val=&quot;00844D6A&quot;/&gt;&lt;wsp:rsid wsp:val=&quot;008726CD&quot;/&gt;&lt;wsp:rsid wsp:val=&quot;00891A12&quot;/&gt;&lt;wsp:rsid wsp:val=&quot;008A3E08&quot;/&gt;&lt;wsp:rsid wsp:val=&quot;008E7B09&quot;/&gt;&lt;wsp:rsid wsp:val=&quot;008F127F&quot;/&gt;&lt;wsp:rsid wsp:val=&quot;009019F5&quot;/&gt;&lt;wsp:rsid wsp:val=&quot;009063CA&quot;/&gt;&lt;wsp:rsid wsp:val=&quot;00953F16&quot;/&gt;&lt;wsp:rsid wsp:val=&quot;00954BD5&quot;/&gt;&lt;wsp:rsid wsp:val=&quot;00987D0D&quot;/&gt;&lt;wsp:rsid wsp:val=&quot;00996D60&quot;/&gt;&lt;wsp:rsid wsp:val=&quot;009B219A&quot;/&gt;&lt;wsp:rsid wsp:val=&quot;009D5978&quot;/&gt;&lt;wsp:rsid wsp:val=&quot;009E5EE9&quot;/&gt;&lt;wsp:rsid wsp:val=&quot;009F3CC3&quot;/&gt;&lt;wsp:rsid wsp:val=&quot;00A03171&quot;/&gt;&lt;wsp:rsid wsp:val=&quot;00A50516&quot;/&gt;&lt;wsp:rsid wsp:val=&quot;00AB4D09&quot;/&gt;&lt;wsp:rsid wsp:val=&quot;00AE319C&quot;/&gt;&lt;wsp:rsid wsp:val=&quot;00B17D74&quot;/&gt;&lt;wsp:rsid wsp:val=&quot;00B3261D&quot;/&gt;&lt;wsp:rsid wsp:val=&quot;00B445D5&quot;/&gt;&lt;wsp:rsid wsp:val=&quot;00B646BD&quot;/&gt;&lt;wsp:rsid wsp:val=&quot;00B67586&quot;/&gt;&lt;wsp:rsid wsp:val=&quot;00B764A4&quot;/&gt;&lt;wsp:rsid wsp:val=&quot;00BA7A85&quot;/&gt;&lt;wsp:rsid wsp:val=&quot;00BB0A39&quot;/&gt;&lt;wsp:rsid wsp:val=&quot;00BC1224&quot;/&gt;&lt;wsp:rsid wsp:val=&quot;00BE65DF&quot;/&gt;&lt;wsp:rsid wsp:val=&quot;00BF7FF8&quot;/&gt;&lt;wsp:rsid wsp:val=&quot;00C249E7&quot;/&gt;&lt;wsp:rsid wsp:val=&quot;00C50E7F&quot;/&gt;&lt;wsp:rsid wsp:val=&quot;00C51E84&quot;/&gt;&lt;wsp:rsid wsp:val=&quot;00CC0532&quot;/&gt;&lt;wsp:rsid wsp:val=&quot;00CD11C4&quot;/&gt;&lt;wsp:rsid wsp:val=&quot;00D4023E&quot;/&gt;&lt;wsp:rsid wsp:val=&quot;00D45BE7&quot;/&gt;&lt;wsp:rsid wsp:val=&quot;00D807A3&quot;/&gt;&lt;wsp:rsid wsp:val=&quot;00DA35D6&quot;/&gt;&lt;wsp:rsid wsp:val=&quot;00DD4A1C&quot;/&gt;&lt;wsp:rsid wsp:val=&quot;00E562C8&quot;/&gt;&lt;wsp:rsid wsp:val=&quot;00E568A4&quot;/&gt;&lt;wsp:rsid wsp:val=&quot;00E720CB&quot;/&gt;&lt;wsp:rsid wsp:val=&quot;00E72580&quot;/&gt;&lt;wsp:rsid wsp:val=&quot;00EB454A&quot;/&gt;&lt;wsp:rsid wsp:val=&quot;00EC38FF&quot;/&gt;&lt;wsp:rsid wsp:val=&quot;00EE74B9&quot;/&gt;&lt;wsp:rsid wsp:val=&quot;00F20D79&quot;/&gt;&lt;wsp:rsid wsp:val=&quot;00F60F07&quot;/&gt;&lt;wsp:rsid wsp:val=&quot;00F835B3&quot;/&gt;&lt;wsp:rsid wsp:val=&quot;00FD4DD1&quot;/&gt;&lt;wsp:rsid wsp:val=&quot;00FF6403&quot;/&gt;&lt;/wsp:rsids&gt;&lt;/w:docPr&gt;&lt;w:body&gt;&lt;w:p wsp:rsidR=&quot;00000000&quot; wsp:rsidRDefault=&quot;00AB4D0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E5EE9">
        <w:rPr>
          <w:sz w:val="20"/>
          <w:szCs w:val="20"/>
        </w:rPr>
        <w:fldChar w:fldCharType="end"/>
      </w:r>
    </w:p>
    <w:p w:rsidR="00A56345" w:rsidRDefault="00A56345" w:rsidP="00A03171">
      <w:pPr>
        <w:spacing w:after="0"/>
        <w:rPr>
          <w:sz w:val="20"/>
          <w:szCs w:val="20"/>
        </w:rPr>
      </w:pPr>
    </w:p>
    <w:p w:rsidR="00A56345" w:rsidRDefault="00A56345" w:rsidP="00A03171">
      <w:pPr>
        <w:spacing w:after="0"/>
        <w:rPr>
          <w:sz w:val="20"/>
          <w:szCs w:val="20"/>
        </w:rPr>
      </w:pPr>
    </w:p>
    <w:p w:rsidR="00A56345" w:rsidRDefault="00A56345" w:rsidP="00A03171">
      <w:pPr>
        <w:spacing w:after="0"/>
        <w:rPr>
          <w:sz w:val="20"/>
          <w:szCs w:val="20"/>
        </w:rPr>
      </w:pPr>
    </w:p>
    <w:p w:rsidR="00A56345" w:rsidRPr="00A07A88" w:rsidRDefault="00A56345" w:rsidP="00A03171">
      <w:pPr>
        <w:spacing w:after="0"/>
        <w:rPr>
          <w:sz w:val="20"/>
          <w:szCs w:val="20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9.</w:t>
      </w:r>
    </w:p>
    <w:tbl>
      <w:tblPr>
        <w:tblW w:w="4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0"/>
        <w:gridCol w:w="786"/>
        <w:gridCol w:w="750"/>
        <w:gridCol w:w="774"/>
        <w:gridCol w:w="1413"/>
      </w:tblGrid>
      <w:tr w:rsidR="00A56345" w:rsidRPr="00FD4DD1" w:rsidTr="00A03171">
        <w:trPr>
          <w:trHeight w:val="253"/>
        </w:trPr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Madde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Renk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Şekil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Kütle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Sıkışabilirlik</w:t>
            </w:r>
          </w:p>
        </w:tc>
      </w:tr>
      <w:tr w:rsidR="00A56345" w:rsidRPr="00FD4DD1" w:rsidTr="00A03171">
        <w:trPr>
          <w:trHeight w:val="253"/>
        </w:trPr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D4DD1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6345" w:rsidRPr="00FD4DD1" w:rsidTr="00A03171">
        <w:trPr>
          <w:trHeight w:val="253"/>
        </w:trPr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</w:tr>
      <w:tr w:rsidR="00A56345" w:rsidRPr="00FD4DD1" w:rsidTr="00A03171">
        <w:trPr>
          <w:trHeight w:val="253"/>
        </w:trPr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6345" w:rsidRPr="00FD4DD1" w:rsidTr="00A03171">
        <w:trPr>
          <w:trHeight w:val="253"/>
        </w:trPr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954BD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DD1">
              <w:rPr>
                <w:rFonts w:ascii="Arial" w:hAnsi="Arial" w:cs="Arial"/>
                <w:sz w:val="16"/>
                <w:szCs w:val="16"/>
              </w:rPr>
              <w:t>+</w:t>
            </w:r>
          </w:p>
        </w:tc>
      </w:tr>
    </w:tbl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Öğretmen laboratuarda bulunan X,Y,Z ve T maddelerin bazı özellikleri için hazırladığı çizelgeyi tahtaya asarak öğrencilere sunmuştur.( Belirtilen özelliği taşıyan maddelere  + taşımayanlara  -  işareti konmuştur)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b/>
          <w:sz w:val="16"/>
          <w:szCs w:val="16"/>
        </w:rPr>
        <w:t xml:space="preserve">Çizelgeyi inceleyen öğrenciler </w:t>
      </w:r>
      <w:r w:rsidRPr="005A51B9">
        <w:rPr>
          <w:rFonts w:ascii="Arial" w:hAnsi="Arial" w:cs="Arial"/>
          <w:b/>
          <w:sz w:val="16"/>
          <w:szCs w:val="16"/>
          <w:u w:val="single"/>
        </w:rPr>
        <w:t>kesinlikle</w:t>
      </w:r>
      <w:r w:rsidRPr="005A51B9">
        <w:rPr>
          <w:rFonts w:ascii="Arial" w:hAnsi="Arial" w:cs="Arial"/>
          <w:b/>
          <w:sz w:val="16"/>
          <w:szCs w:val="16"/>
        </w:rPr>
        <w:t xml:space="preserve"> hangi sonuca ulaşırlar?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A) X maddesi gazdır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B)Y ve T maddeleri plazmadır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C) Z maddesi katıdır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D)X ve Z katıdır</w:t>
      </w:r>
    </w:p>
    <w:p w:rsidR="00A56345" w:rsidRPr="005A51B9" w:rsidRDefault="00A56345" w:rsidP="00A03171">
      <w:pPr>
        <w:spacing w:after="0"/>
        <w:rPr>
          <w:rFonts w:ascii="Arial" w:hAnsi="Arial" w:cs="Arial"/>
          <w:sz w:val="16"/>
          <w:szCs w:val="16"/>
        </w:rPr>
      </w:pPr>
      <w:r w:rsidRPr="005A51B9">
        <w:rPr>
          <w:rFonts w:ascii="Arial" w:hAnsi="Arial" w:cs="Arial"/>
          <w:sz w:val="16"/>
          <w:szCs w:val="16"/>
        </w:rPr>
        <w:t>E) X,Y ve T sıvıdır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49" style="position:absolute;margin-left:10.85pt;margin-top:-.15pt;width:127.75pt;height:83.3pt;z-index:251656192" coordorigin="900,4378" coordsize="2555,1666">
            <v:shape id="_x0000_s1150" type="#_x0000_t32" style="position:absolute;left:1228;top:4740;width:1718;height:0" o:connectortype="straight"/>
            <v:shape id="_x0000_s1151" type="#_x0000_t32" style="position:absolute;left:1291;top:4740;width:0;height:1304" o:connectortype="straight"/>
            <v:shape id="_x0000_s1152" type="#_x0000_t32" style="position:absolute;left:2775;top:4740;width:1;height:1304" o:connectortype="straigh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53" type="#_x0000_t120" style="position:absolute;left:1068;top:4378;width:160;height:227"/>
            <v:shape id="_x0000_s1154" type="#_x0000_t120" style="position:absolute;left:2945;top:4378;width:160;height:227"/>
            <v:shape id="_x0000_s1155" type="#_x0000_t32" style="position:absolute;left:1122;top:4500;width:169;height:300" o:connectortype="straight"/>
            <v:shape id="_x0000_s1156" type="#_x0000_t32" style="position:absolute;left:2876;top:4500;width:170;height:240;flip:y" o:connectortype="straight"/>
            <v:shape id="_x0000_s1157" type="#_x0000_t32" style="position:absolute;left:1122;top:4378;width:1957;height:0" o:connectortype="straight"/>
            <v:shape id="_x0000_s1158" type="#_x0000_t32" style="position:absolute;left:1068;top:4500;width:0;height:737;flip:x" o:connectortype="straight"/>
            <v:shape id="_x0000_s1159" type="#_x0000_t32" style="position:absolute;left:3105;top:4500;width:0;height:850;flip:x" o:connectortype="straight"/>
            <v:rect id="_x0000_s1160" style="position:absolute;left:900;top:5192;width:328;height:450">
              <v:textbox>
                <w:txbxContent>
                  <w:p w:rsidR="00A56345" w:rsidRPr="007B4191" w:rsidRDefault="00A56345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rect>
            <v:rect id="_x0000_s1161" style="position:absolute;left:2876;top:5237;width:579;height:405">
              <v:textbox>
                <w:txbxContent>
                  <w:p w:rsidR="00A56345" w:rsidRPr="007B4191" w:rsidRDefault="00A56345" w:rsidP="00A0317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2m</w:t>
                    </w:r>
                  </w:p>
                </w:txbxContent>
              </v:textbox>
            </v:rect>
          </v:group>
        </w:pict>
      </w:r>
      <w:r>
        <w:rPr>
          <w:sz w:val="16"/>
          <w:szCs w:val="16"/>
        </w:rPr>
        <w:t>10.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Yukarıdaki düzenek serbest bırakıldığında;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  I.Cisimlere etki eden kütle çekim kuvvetleri eşittir.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 II. Cisimlerin hareket ivmeleri eşittir.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III. Cisimlerin her hangi bir zamandaki hızları eşittir.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İfadelerinden hangisi ya da hangileri doğrudur?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 xml:space="preserve">  (sürtünmeler ihmal edilecek)</w:t>
      </w:r>
    </w:p>
    <w:p w:rsidR="00A56345" w:rsidRPr="00D524CD" w:rsidRDefault="00A56345" w:rsidP="00A03171">
      <w:pPr>
        <w:spacing w:after="0"/>
        <w:rPr>
          <w:sz w:val="16"/>
          <w:szCs w:val="16"/>
        </w:rPr>
      </w:pPr>
      <w:r w:rsidRPr="00D524CD">
        <w:rPr>
          <w:sz w:val="16"/>
          <w:szCs w:val="16"/>
        </w:rPr>
        <w:t>A) Yalnız I    B) Yalnız II    C) I ve III    D) II ve III     E) I – II ve III</w:t>
      </w:r>
    </w:p>
    <w:p w:rsidR="00A56345" w:rsidRDefault="00A56345" w:rsidP="00A03171">
      <w:pPr>
        <w:spacing w:after="0"/>
        <w:rPr>
          <w:sz w:val="16"/>
          <w:szCs w:val="16"/>
        </w:rPr>
      </w:pPr>
      <w:r>
        <w:rPr>
          <w:b/>
          <w:sz w:val="32"/>
          <w:szCs w:val="16"/>
        </w:rPr>
        <w:t>C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Aşağıdaki soruları cevaplayınız</w: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62" style="position:absolute;margin-left:14.95pt;margin-top:2.8pt;width:132.95pt;height:63.75pt;z-index:251657216" coordorigin="1421,3360" coordsize="1894,1275">
            <v:rect id="_x0000_s1163" style="position:absolute;left:1886;top:3510;width:964;height:1125" fillcolor="#d8d8d8"/>
            <v:shape id="_x0000_s1164" type="#_x0000_t32" style="position:absolute;left:1665;top:3510;width:1335;height:0" o:connectortype="straight"/>
            <v:rect id="_x0000_s1165" style="position:absolute;left:1421;top:4134;width:390;height:375">
              <v:textbox style="mso-next-textbox:#_x0000_s1165">
                <w:txbxContent>
                  <w:p w:rsidR="00A56345" w:rsidRPr="006952A3" w:rsidRDefault="00A56345" w:rsidP="0074631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rect>
            <v:rect id="_x0000_s1166" style="position:absolute;left:2925;top:4134;width:390;height:375">
              <v:textbox style="mso-next-textbox:#_x0000_s1166">
                <w:txbxContent>
                  <w:p w:rsidR="00A56345" w:rsidRPr="006952A3" w:rsidRDefault="00A56345" w:rsidP="0074631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rect>
            <v:shape id="_x0000_s1167" type="#_x0000_t32" style="position:absolute;left:1665;top:3360;width:1304;height:0" o:connectortype="straight"/>
            <v:shape id="_x0000_s1168" type="#_x0000_t120" style="position:absolute;left:2925;top:3360;width:227;height:227"/>
            <v:shape id="_x0000_s1169" type="#_x0000_t120" style="position:absolute;left:1584;top:3360;width:227;height:227"/>
            <v:shape id="_x0000_s1170" type="#_x0000_t32" style="position:absolute;left:3152;top:3510;width:0;height:624;flip:x" o:connectortype="straight"/>
            <v:shape id="_x0000_s1171" type="#_x0000_t32" style="position:absolute;left:1584;top:3510;width:0;height:624;flip:x" o:connectortype="straight"/>
          </v:group>
        </w:pict>
      </w:r>
      <w:r>
        <w:rPr>
          <w:sz w:val="16"/>
          <w:szCs w:val="16"/>
        </w:rPr>
        <w:t>1.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72" type="#_x0000_t32" style="position:absolute;margin-left:263.85pt;margin-top:9.3pt;width:0;height:260.75pt;z-index:251663360" o:connectortype="straight" strokeweight="2.25pt"/>
        </w:pic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A56345" w:rsidRPr="00D524CD" w:rsidRDefault="00A56345" w:rsidP="0074631E">
      <w:pPr>
        <w:spacing w:after="0"/>
        <w:ind w:right="-283"/>
        <w:rPr>
          <w:sz w:val="16"/>
          <w:szCs w:val="16"/>
        </w:rPr>
      </w:pPr>
      <w:r>
        <w:rPr>
          <w:noProof/>
          <w:lang w:eastAsia="tr-TR"/>
        </w:rPr>
        <w:pict>
          <v:group id="_x0000_s1173" style="position:absolute;margin-left:263.85pt;margin-top:3.65pt;width:276.3pt;height:240pt;z-index:251661312" coordorigin="1815,2625" coordsize="6236,6236">
            <v:shape id="_x0000_s1174" type="#_x0000_t32" style="position:absolute;left:1815;top:2625;width:6236;height:0" o:connectortype="straight">
              <v:stroke dashstyle="1 1" endcap="round"/>
            </v:shape>
            <v:shape id="_x0000_s1175" type="#_x0000_t32" style="position:absolute;left:1815;top:8861;width:6236;height:0" o:connectortype="straight">
              <v:stroke dashstyle="1 1" endcap="round"/>
            </v:shape>
            <v:shape id="_x0000_s1176" type="#_x0000_t32" style="position:absolute;left:1815;top:2625;width:0;height:6236" o:connectortype="straight">
              <v:stroke dashstyle="1 1" endcap="round"/>
            </v:shape>
            <v:shape id="_x0000_s1177" type="#_x0000_t32" style="position:absolute;left:8051;top:2625;width:0;height:6236" o:connectortype="straight">
              <v:stroke dashstyle="1 1" endcap="round"/>
            </v:shape>
            <v:shape id="_x0000_s1178" type="#_x0000_t32" style="position:absolute;left:2055;top:2625;width:0;height:6236" o:connectortype="straight">
              <v:stroke dashstyle="1 1" endcap="round"/>
            </v:shape>
            <v:shape id="_x0000_s1179" type="#_x0000_t32" style="position:absolute;left:2295;top:2625;width:0;height:6236" o:connectortype="straight">
              <v:stroke dashstyle="1 1" endcap="round"/>
            </v:shape>
            <v:shape id="_x0000_s1180" type="#_x0000_t32" style="position:absolute;left:2535;top:2625;width:0;height:6236" o:connectortype="straight">
              <v:stroke dashstyle="1 1" endcap="round"/>
            </v:shape>
            <v:shape id="_x0000_s1181" type="#_x0000_t32" style="position:absolute;left:2775;top:2625;width:0;height:6236" o:connectortype="straight">
              <v:stroke dashstyle="1 1" endcap="round"/>
            </v:shape>
            <v:shape id="_x0000_s1182" type="#_x0000_t32" style="position:absolute;left:3015;top:2625;width:0;height:6236" o:connectortype="straight">
              <v:stroke dashstyle="1 1" endcap="round"/>
            </v:shape>
            <v:shape id="_x0000_s1183" type="#_x0000_t32" style="position:absolute;left:3255;top:2625;width:0;height:6236" o:connectortype="straight">
              <v:stroke dashstyle="1 1" endcap="round"/>
            </v:shape>
            <v:shape id="_x0000_s1184" type="#_x0000_t32" style="position:absolute;left:3495;top:2625;width:0;height:6236" o:connectortype="straight">
              <v:stroke dashstyle="1 1" endcap="round"/>
            </v:shape>
            <v:shape id="_x0000_s1185" type="#_x0000_t32" style="position:absolute;left:3735;top:2625;width:0;height:6236" o:connectortype="straight">
              <v:stroke dashstyle="1 1" endcap="round"/>
            </v:shape>
            <v:shape id="_x0000_s1186" type="#_x0000_t32" style="position:absolute;left:3975;top:2625;width:0;height:6236" o:connectortype="straight">
              <v:stroke dashstyle="1 1" endcap="round"/>
            </v:shape>
            <v:shape id="_x0000_s1187" type="#_x0000_t32" style="position:absolute;left:4215;top:2625;width:0;height:6236" o:connectortype="straight">
              <v:stroke dashstyle="1 1" endcap="round"/>
            </v:shape>
            <v:shape id="_x0000_s1188" type="#_x0000_t32" style="position:absolute;left:4455;top:2625;width:0;height:6236" o:connectortype="straight">
              <v:stroke dashstyle="1 1" endcap="round"/>
            </v:shape>
            <v:shape id="_x0000_s1189" type="#_x0000_t32" style="position:absolute;left:4695;top:2625;width:0;height:6236" o:connectortype="straight">
              <v:stroke dashstyle="1 1" endcap="round"/>
            </v:shape>
            <v:shape id="_x0000_s1190" type="#_x0000_t32" style="position:absolute;left:4935;top:2625;width:0;height:6236" o:connectortype="straight">
              <v:stroke dashstyle="1 1" endcap="round"/>
            </v:shape>
            <v:shape id="_x0000_s1191" type="#_x0000_t32" style="position:absolute;left:5175;top:2625;width:0;height:6236" o:connectortype="straight">
              <v:stroke dashstyle="1 1" endcap="round"/>
            </v:shape>
            <v:shape id="_x0000_s1192" type="#_x0000_t32" style="position:absolute;left:5415;top:2625;width:0;height:6236" o:connectortype="straight">
              <v:stroke dashstyle="1 1" endcap="round"/>
            </v:shape>
            <v:shape id="_x0000_s1193" type="#_x0000_t32" style="position:absolute;left:5655;top:2625;width:0;height:6236" o:connectortype="straight">
              <v:stroke dashstyle="1 1" endcap="round"/>
            </v:shape>
            <v:shape id="_x0000_s1194" type="#_x0000_t32" style="position:absolute;left:5895;top:2625;width:0;height:6236" o:connectortype="straight">
              <v:stroke dashstyle="1 1" endcap="round"/>
            </v:shape>
            <v:shape id="_x0000_s1195" type="#_x0000_t32" style="position:absolute;left:6135;top:2625;width:0;height:6236" o:connectortype="straight">
              <v:stroke dashstyle="1 1" endcap="round"/>
            </v:shape>
            <v:shape id="_x0000_s1196" type="#_x0000_t32" style="position:absolute;left:6375;top:2625;width:0;height:6236" o:connectortype="straight">
              <v:stroke dashstyle="1 1" endcap="round"/>
            </v:shape>
            <v:shape id="_x0000_s1197" type="#_x0000_t32" style="position:absolute;left:6615;top:2625;width:0;height:6236" o:connectortype="straight">
              <v:stroke dashstyle="1 1" endcap="round"/>
            </v:shape>
            <v:shape id="_x0000_s1198" type="#_x0000_t32" style="position:absolute;left:6855;top:2625;width:0;height:6236" o:connectortype="straight">
              <v:stroke dashstyle="1 1" endcap="round"/>
            </v:shape>
            <v:shape id="_x0000_s1199" type="#_x0000_t32" style="position:absolute;left:7095;top:2625;width:0;height:6236" o:connectortype="straight">
              <v:stroke dashstyle="1 1" endcap="round"/>
            </v:shape>
            <v:shape id="_x0000_s1200" type="#_x0000_t32" style="position:absolute;left:7335;top:2625;width:0;height:6236" o:connectortype="straight">
              <v:stroke dashstyle="1 1" endcap="round"/>
            </v:shape>
            <v:shape id="_x0000_s1201" type="#_x0000_t32" style="position:absolute;left:7575;top:2625;width:0;height:6236" o:connectortype="straight">
              <v:stroke dashstyle="1 1" endcap="round"/>
            </v:shape>
            <v:shape id="_x0000_s1202" type="#_x0000_t32" style="position:absolute;left:7815;top:2625;width:0;height:6236" o:connectortype="straight">
              <v:stroke dashstyle="1 1" endcap="round"/>
            </v:shape>
            <v:shape id="_x0000_s1203" type="#_x0000_t32" style="position:absolute;left:1815;top:2865;width:6236;height:0" o:connectortype="straight">
              <v:stroke dashstyle="1 1" endcap="round"/>
            </v:shape>
            <v:shape id="_x0000_s1204" type="#_x0000_t32" style="position:absolute;left:1815;top:3105;width:6236;height:0" o:connectortype="straight">
              <v:stroke dashstyle="1 1" endcap="round"/>
            </v:shape>
            <v:shape id="_x0000_s1205" type="#_x0000_t32" style="position:absolute;left:1815;top:3345;width:6236;height:0" o:connectortype="straight">
              <v:stroke dashstyle="1 1" endcap="round"/>
            </v:shape>
            <v:shape id="_x0000_s1206" type="#_x0000_t32" style="position:absolute;left:1815;top:3585;width:6236;height:0" o:connectortype="straight">
              <v:stroke dashstyle="1 1" endcap="round"/>
            </v:shape>
            <v:shape id="_x0000_s1207" type="#_x0000_t32" style="position:absolute;left:1815;top:3825;width:6236;height:0" o:connectortype="straight">
              <v:stroke dashstyle="1 1" endcap="round"/>
            </v:shape>
            <v:shape id="_x0000_s1208" type="#_x0000_t32" style="position:absolute;left:1815;top:4065;width:6236;height:0" o:connectortype="straight">
              <v:stroke dashstyle="1 1" endcap="round"/>
            </v:shape>
            <v:shape id="_x0000_s1209" type="#_x0000_t32" style="position:absolute;left:1815;top:4305;width:6236;height:0" o:connectortype="straight">
              <v:stroke dashstyle="1 1" endcap="round"/>
            </v:shape>
            <v:shape id="_x0000_s1210" type="#_x0000_t32" style="position:absolute;left:1815;top:4545;width:6236;height:0" o:connectortype="straight">
              <v:stroke dashstyle="1 1" endcap="round"/>
            </v:shape>
            <v:shape id="_x0000_s1211" type="#_x0000_t32" style="position:absolute;left:1815;top:4785;width:6236;height:0" o:connectortype="straight">
              <v:stroke dashstyle="1 1" endcap="round"/>
            </v:shape>
            <v:shape id="_x0000_s1212" type="#_x0000_t32" style="position:absolute;left:1815;top:5025;width:6236;height:0" o:connectortype="straight">
              <v:stroke dashstyle="1 1" endcap="round"/>
            </v:shape>
            <v:shape id="_x0000_s1213" type="#_x0000_t32" style="position:absolute;left:1815;top:5265;width:6236;height:0" o:connectortype="straight">
              <v:stroke dashstyle="1 1" endcap="round"/>
            </v:shape>
            <v:shape id="_x0000_s1214" type="#_x0000_t32" style="position:absolute;left:1815;top:5505;width:6236;height:0" o:connectortype="straight">
              <v:stroke dashstyle="1 1" endcap="round"/>
            </v:shape>
            <v:shape id="_x0000_s1215" type="#_x0000_t32" style="position:absolute;left:1815;top:5745;width:6236;height:0" o:connectortype="straight">
              <v:stroke dashstyle="1 1" endcap="round"/>
            </v:shape>
            <v:shape id="_x0000_s1216" type="#_x0000_t32" style="position:absolute;left:1815;top:5985;width:6236;height:0" o:connectortype="straight">
              <v:stroke dashstyle="1 1" endcap="round"/>
            </v:shape>
            <v:shape id="_x0000_s1217" type="#_x0000_t32" style="position:absolute;left:1815;top:6225;width:6236;height:0" o:connectortype="straight">
              <v:stroke dashstyle="1 1" endcap="round"/>
            </v:shape>
            <v:shape id="_x0000_s1218" type="#_x0000_t32" style="position:absolute;left:1815;top:6465;width:6236;height:0" o:connectortype="straight">
              <v:stroke dashstyle="1 1" endcap="round"/>
            </v:shape>
            <v:shape id="_x0000_s1219" type="#_x0000_t32" style="position:absolute;left:1815;top:6705;width:6236;height:0" o:connectortype="straight">
              <v:stroke dashstyle="1 1" endcap="round"/>
            </v:shape>
            <v:shape id="_x0000_s1220" type="#_x0000_t32" style="position:absolute;left:1815;top:6945;width:6236;height:0" o:connectortype="straight">
              <v:stroke dashstyle="1 1" endcap="round"/>
            </v:shape>
            <v:shape id="_x0000_s1221" type="#_x0000_t32" style="position:absolute;left:1815;top:7185;width:6236;height:0" o:connectortype="straight">
              <v:stroke dashstyle="1 1" endcap="round"/>
            </v:shape>
            <v:shape id="_x0000_s1222" type="#_x0000_t32" style="position:absolute;left:1815;top:7425;width:6236;height:0" o:connectortype="straight">
              <v:stroke dashstyle="1 1" endcap="round"/>
            </v:shape>
            <v:shape id="_x0000_s1223" type="#_x0000_t32" style="position:absolute;left:1815;top:7665;width:6236;height:0" o:connectortype="straight">
              <v:stroke dashstyle="1 1" endcap="round"/>
            </v:shape>
            <v:shape id="_x0000_s1224" type="#_x0000_t32" style="position:absolute;left:1815;top:7905;width:6236;height:0" o:connectortype="straight">
              <v:stroke dashstyle="1 1" endcap="round"/>
            </v:shape>
            <v:shape id="_x0000_s1225" type="#_x0000_t32" style="position:absolute;left:1815;top:8145;width:6236;height:0" o:connectortype="straight">
              <v:stroke dashstyle="1 1" endcap="round"/>
            </v:shape>
            <v:shape id="_x0000_s1226" type="#_x0000_t32" style="position:absolute;left:1815;top:8385;width:6236;height:0" o:connectortype="straight">
              <v:stroke dashstyle="1 1" endcap="round"/>
            </v:shape>
            <v:shape id="_x0000_s1227" type="#_x0000_t32" style="position:absolute;left:1815;top:8625;width:6236;height:0" o:connectortype="straight">
              <v:stroke dashstyle="1 1" endcap="round"/>
            </v:shape>
          </v:group>
        </w:pict>
      </w:r>
      <w:r w:rsidRPr="00D524CD">
        <w:rPr>
          <w:sz w:val="16"/>
          <w:szCs w:val="16"/>
        </w:rPr>
        <w:t xml:space="preserve">K’nın kütlesi 3kg, L’nin kütlesi </w:t>
      </w:r>
      <w:smartTag w:uri="urn:schemas-microsoft-com:office:smarttags" w:element="metricconverter">
        <w:smartTagPr>
          <w:attr w:name="ProductID" w:val="2 kg"/>
        </w:smartTagPr>
        <w:r w:rsidRPr="00D524CD">
          <w:rPr>
            <w:sz w:val="16"/>
            <w:szCs w:val="16"/>
          </w:rPr>
          <w:t>2 kg</w:t>
        </w:r>
      </w:smartTag>
      <w:r w:rsidRPr="00D524CD">
        <w:rPr>
          <w:sz w:val="16"/>
          <w:szCs w:val="16"/>
        </w:rPr>
        <w:t xml:space="preserve"> olan</w:t>
      </w:r>
    </w:p>
    <w:p w:rsidR="00A56345" w:rsidRPr="00D524CD" w:rsidRDefault="00A56345" w:rsidP="0074631E">
      <w:pPr>
        <w:spacing w:after="0"/>
        <w:ind w:right="-283"/>
        <w:rPr>
          <w:sz w:val="16"/>
          <w:szCs w:val="16"/>
        </w:rPr>
      </w:pPr>
      <w:r w:rsidRPr="00D524CD">
        <w:rPr>
          <w:sz w:val="16"/>
          <w:szCs w:val="16"/>
        </w:rPr>
        <w:t xml:space="preserve">  sistem serbest bırakıldığında K’nin</w:t>
      </w:r>
    </w:p>
    <w:p w:rsidR="00A56345" w:rsidRPr="00D524CD" w:rsidRDefault="00A56345" w:rsidP="0074631E">
      <w:pPr>
        <w:spacing w:after="0"/>
        <w:ind w:right="-283"/>
        <w:rPr>
          <w:sz w:val="16"/>
          <w:szCs w:val="16"/>
        </w:rPr>
      </w:pPr>
      <w:r w:rsidRPr="00D524CD">
        <w:rPr>
          <w:sz w:val="16"/>
          <w:szCs w:val="16"/>
        </w:rPr>
        <w:t xml:space="preserve">  ivmesi kaç m/s</w:t>
      </w:r>
      <w:r w:rsidRPr="00D524CD">
        <w:rPr>
          <w:sz w:val="16"/>
          <w:szCs w:val="16"/>
          <w:vertAlign w:val="superscript"/>
        </w:rPr>
        <w:t>2</w:t>
      </w:r>
      <w:r w:rsidRPr="00D524CD">
        <w:rPr>
          <w:sz w:val="16"/>
          <w:szCs w:val="16"/>
        </w:rPr>
        <w:t xml:space="preserve"> olur?(sürtünme yok, g=10m/s</w:t>
      </w:r>
      <w:r w:rsidRPr="00D524CD">
        <w:rPr>
          <w:sz w:val="16"/>
          <w:szCs w:val="16"/>
          <w:vertAlign w:val="superscript"/>
        </w:rPr>
        <w:t>2</w:t>
      </w:r>
      <w:r w:rsidRPr="00D524CD">
        <w:rPr>
          <w:sz w:val="16"/>
          <w:szCs w:val="16"/>
        </w:rPr>
        <w:t>alınız)</w:t>
      </w:r>
    </w:p>
    <w:p w:rsidR="00A56345" w:rsidRDefault="00A56345" w:rsidP="001D7A18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56345" w:rsidRDefault="00A56345" w:rsidP="001D7A18">
      <w:pPr>
        <w:spacing w:after="0"/>
        <w:rPr>
          <w:sz w:val="16"/>
          <w:szCs w:val="16"/>
          <w:u w:val="single"/>
        </w:rPr>
      </w:pPr>
    </w:p>
    <w:p w:rsidR="00A56345" w:rsidRDefault="00A56345" w:rsidP="001D7A18">
      <w:pPr>
        <w:spacing w:after="0"/>
        <w:rPr>
          <w:sz w:val="16"/>
          <w:szCs w:val="16"/>
          <w:u w:val="single"/>
        </w:rPr>
      </w:pPr>
    </w:p>
    <w:p w:rsidR="00A56345" w:rsidRDefault="00A56345" w:rsidP="001D7A18">
      <w:pPr>
        <w:spacing w:after="0"/>
        <w:rPr>
          <w:sz w:val="16"/>
          <w:szCs w:val="16"/>
          <w:u w:val="single"/>
        </w:rPr>
      </w:pPr>
    </w:p>
    <w:p w:rsidR="00A56345" w:rsidRDefault="00A56345" w:rsidP="001D7A18">
      <w:pPr>
        <w:spacing w:after="0"/>
        <w:rPr>
          <w:sz w:val="16"/>
          <w:szCs w:val="16"/>
          <w:u w:val="single"/>
        </w:rPr>
      </w:pPr>
    </w:p>
    <w:p w:rsidR="00A56345" w:rsidRDefault="00A56345" w:rsidP="001D7A18">
      <w:pPr>
        <w:spacing w:after="0"/>
        <w:rPr>
          <w:sz w:val="16"/>
          <w:szCs w:val="16"/>
          <w:u w:val="single"/>
        </w:rPr>
      </w:pPr>
    </w:p>
    <w:p w:rsidR="00A56345" w:rsidRPr="0074631E" w:rsidRDefault="00A56345" w:rsidP="000A798C">
      <w:pPr>
        <w:spacing w:after="0"/>
        <w:rPr>
          <w:sz w:val="18"/>
          <w:szCs w:val="18"/>
        </w:rPr>
      </w:pPr>
      <w:r>
        <w:rPr>
          <w:noProof/>
          <w:lang w:eastAsia="tr-TR"/>
        </w:rPr>
        <w:pict>
          <v:shape id="_x0000_s1228" type="#_x0000_t32" style="position:absolute;margin-left:263.85pt;margin-top:15.05pt;width:293.25pt;height:0;z-index:251664384" o:connectortype="straight" strokeweight="2.25pt"/>
        </w:pict>
      </w:r>
      <w:r>
        <w:rPr>
          <w:noProof/>
          <w:lang w:eastAsia="tr-TR"/>
        </w:rPr>
        <w:pict>
          <v:group id="_x0000_s1229" style="position:absolute;margin-left:13pt;margin-top:35.95pt;width:166.5pt;height:92.25pt;z-index:251658240" coordorigin="1545,5628" coordsize="2235,1845">
            <v:shape id="_x0000_s1230" type="#_x0000_t202" style="position:absolute;left:2625;top:7053;width:525;height:420" filled="f" stroked="f">
              <v:textbox style="mso-next-textbox:#_x0000_s1230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  <v:shape id="_x0000_s1231" type="#_x0000_t32" style="position:absolute;left:1892;top:5763;width:0;height:1470;flip:y" o:connectortype="straight">
              <v:stroke endarrow="block"/>
            </v:shape>
            <v:shape id="_x0000_s1232" type="#_x0000_t32" style="position:absolute;left:1892;top:7130;width:1333;height:0" o:connectortype="straight">
              <v:stroke endarrow="block"/>
            </v:shape>
            <v:shape id="_x0000_s1233" type="#_x0000_t32" style="position:absolute;left:1892;top:6303;width:1011;height:0" o:connectortype="straight" strokeweight="2.25pt"/>
            <v:shape id="_x0000_s1234" type="#_x0000_t32" style="position:absolute;left:1892;top:6705;width:1011;height:0" o:connectortype="straight" strokeweight="2.25pt"/>
            <v:shape id="_x0000_s1235" type="#_x0000_t32" style="position:absolute;left:2903;top:6303;width:0;height:827" o:connectortype="straight">
              <v:stroke dashstyle="dash"/>
            </v:shape>
            <v:shape id="_x0000_s1236" type="#_x0000_t202" style="position:absolute;left:1845;top:5628;width:1095;height:420" filled="f" stroked="f">
              <v:textbox style="mso-next-textbox:#_x0000_s1236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V(m/sn)</w:t>
                    </w:r>
                  </w:p>
                </w:txbxContent>
              </v:textbox>
            </v:shape>
            <v:shape id="_x0000_s1237" type="#_x0000_t202" style="position:absolute;left:3075;top:6813;width:705;height:420" filled="f" stroked="f">
              <v:textbox style="mso-next-textbox:#_x0000_s1237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t(sn)</w:t>
                    </w:r>
                  </w:p>
                </w:txbxContent>
              </v:textbox>
            </v:shape>
            <v:shape id="_x0000_s1238" type="#_x0000_t202" style="position:absolute;left:1620;top:7053;width:450;height:420" filled="f" stroked="f">
              <v:textbox style="mso-next-textbox:#_x0000_s1238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239" type="#_x0000_t202" style="position:absolute;left:1545;top:6516;width:525;height:420" filled="f" stroked="f">
              <v:textbox style="mso-next-textbox:#_x0000_s1239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200</w:t>
                    </w:r>
                  </w:p>
                </w:txbxContent>
              </v:textbox>
            </v:shape>
            <v:shape id="_x0000_s1240" type="#_x0000_t202" style="position:absolute;left:1545;top:6048;width:525;height:420" filled="f" stroked="f">
              <v:textbox style="mso-next-textbox:#_x0000_s1240">
                <w:txbxContent>
                  <w:p w:rsidR="00A56345" w:rsidRPr="00B40D9D" w:rsidRDefault="00A56345" w:rsidP="0074631E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350</w:t>
                    </w:r>
                  </w:p>
                </w:txbxContent>
              </v:textbox>
            </v:shape>
            <v:shape id="_x0000_s1241" type="#_x0000_t202" style="position:absolute;left:2820;top:6516;width:525;height:420" filled="f" stroked="f">
              <v:textbox style="mso-next-textbox:#_x0000_s1241">
                <w:txbxContent>
                  <w:p w:rsidR="00A56345" w:rsidRPr="00B40D9D" w:rsidRDefault="00A56345" w:rsidP="0074631E">
                    <w:pPr>
                      <w:spacing w:after="0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_x0000_s1242" type="#_x0000_t202" style="position:absolute;left:2820;top:6096;width:525;height:420" filled="f" stroked="f">
              <v:textbox style="mso-next-textbox:#_x0000_s1242">
                <w:txbxContent>
                  <w:p w:rsidR="00A56345" w:rsidRPr="00B40D9D" w:rsidRDefault="00A56345" w:rsidP="0074631E">
                    <w:pPr>
                      <w:spacing w:after="0"/>
                      <w:rPr>
                        <w:b/>
                        <w:sz w:val="18"/>
                        <w:szCs w:val="18"/>
                      </w:rPr>
                    </w:pPr>
                    <w:r w:rsidRPr="00B40D9D">
                      <w:rPr>
                        <w:b/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</v:group>
        </w:pict>
      </w:r>
      <w:r w:rsidRPr="0074631E">
        <w:rPr>
          <w:sz w:val="16"/>
          <w:szCs w:val="16"/>
        </w:rPr>
        <w:t>2.</w:t>
      </w:r>
      <w:r w:rsidRPr="0074631E">
        <w:rPr>
          <w:sz w:val="18"/>
        </w:rPr>
        <w:t xml:space="preserve"> t =O anında aralarında </w:t>
      </w:r>
      <w:smartTag w:uri="urn:schemas-microsoft-com:office:smarttags" w:element="metricconverter">
        <w:smartTagPr>
          <w:attr w:name="ProductID" w:val="50 m"/>
        </w:smartTagPr>
        <w:r w:rsidRPr="0074631E">
          <w:rPr>
            <w:sz w:val="18"/>
          </w:rPr>
          <w:t>50 m</w:t>
        </w:r>
      </w:smartTag>
      <w:r w:rsidRPr="0074631E">
        <w:rPr>
          <w:sz w:val="18"/>
        </w:rPr>
        <w:t xml:space="preserve"> mesafe bulunan K ve L araçlarına ait Hız-zaman grafiği şekildeki</w:t>
      </w:r>
      <w:r>
        <w:rPr>
          <w:sz w:val="18"/>
          <w:szCs w:val="18"/>
        </w:rPr>
        <w:t xml:space="preserve"> </w:t>
      </w:r>
      <w:r>
        <w:rPr>
          <w:sz w:val="18"/>
        </w:rPr>
        <w:t>gibidir.10  sn sonra K ve L araçlarının arasındaki mesafe kaç metre olur?( 10 puan)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74631E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group id="_x0000_s1243" style="position:absolute;margin-left:9.7pt;margin-top:24.85pt;width:104.45pt;height:99.75pt;z-index:251659264" coordorigin="1545,1414" coordsize="2089,1995">
            <v:shape id="_x0000_s1244" type="#_x0000_t202" style="position:absolute;left:1935;top:1414;width:615;height:384" stroked="f">
              <v:textbox style="mso-next-textbox:#_x0000_s1244">
                <w:txbxContent>
                  <w:p w:rsidR="00A56345" w:rsidRPr="007B38EE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m(g)</w:t>
                    </w:r>
                  </w:p>
                </w:txbxContent>
              </v:textbox>
            </v:shape>
            <v:shape id="_x0000_s1245" type="#_x0000_t202" style="position:absolute;left:2899;top:2856;width:735;height:384" stroked="f">
              <v:textbox style="mso-next-textbox:#_x0000_s1245">
                <w:txbxContent>
                  <w:p w:rsidR="00A56345" w:rsidRPr="007B38EE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V(cm</w:t>
                    </w:r>
                    <w:r>
                      <w:rPr>
                        <w:sz w:val="16"/>
                        <w:szCs w:val="16"/>
                        <w:vertAlign w:val="superscript"/>
                      </w:rPr>
                      <w:t>3</w:t>
                    </w:r>
                    <w:r>
                      <w:rPr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 id="_x0000_s1246" type="#_x0000_t202" style="position:absolute;left:1545;top:1879;width:564;height:1455" stroked="f">
              <v:textbox style="mso-next-textbox:#_x0000_s1246">
                <w:txbxContent>
                  <w:p w:rsidR="00A56345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25 </w:t>
                    </w:r>
                  </w:p>
                  <w:p w:rsidR="00A56345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20            </w:t>
                    </w:r>
                  </w:p>
                  <w:p w:rsidR="00A56345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15 </w:t>
                    </w:r>
                  </w:p>
                  <w:p w:rsidR="00A56345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10</w:t>
                    </w:r>
                  </w:p>
                  <w:p w:rsidR="00A56345" w:rsidRPr="007B38EE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5</w:t>
                    </w:r>
                  </w:p>
                </w:txbxContent>
              </v:textbox>
            </v:shape>
            <v:shape id="_x0000_s1247" type="#_x0000_t202" style="position:absolute;left:1935;top:3034;width:1140;height:375" stroked="f">
              <v:textbox style="mso-next-textbox:#_x0000_s1247">
                <w:txbxContent>
                  <w:p w:rsidR="00A56345" w:rsidRPr="002F726A" w:rsidRDefault="00A56345" w:rsidP="003F5A0D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10   20    30</w:t>
                    </w:r>
                  </w:p>
                </w:txbxContent>
              </v:textbox>
            </v:shape>
            <v:shape id="_x0000_s1248" type="#_x0000_t202" style="position:absolute;left:2820;top:2265;width:390;height:420" stroked="f">
              <v:textbox style="mso-next-textbox:#_x0000_s1248">
                <w:txbxContent>
                  <w:p w:rsidR="00A56345" w:rsidRPr="008A4F06" w:rsidRDefault="00A56345" w:rsidP="003F5A0D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  <v:shape id="_x0000_s1249" type="#_x0000_t202" style="position:absolute;left:2109;top:1714;width:390;height:420" stroked="f">
              <v:textbox style="mso-next-textbox:#_x0000_s1249">
                <w:txbxContent>
                  <w:p w:rsidR="00A56345" w:rsidRPr="004C4889" w:rsidRDefault="00A56345" w:rsidP="003F5A0D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C4889">
                      <w:rPr>
                        <w:b/>
                        <w:sz w:val="16"/>
                        <w:szCs w:val="16"/>
                      </w:rPr>
                      <w:t>L</w:t>
                    </w:r>
                  </w:p>
                </w:txbxContent>
              </v:textbox>
            </v:shape>
            <v:shape id="_x0000_s1250" type="#_x0000_t32" style="position:absolute;left:1935;top:3133;width:1350;height:0" o:connectortype="straight">
              <v:stroke endarrow="block"/>
            </v:shape>
            <v:shape id="_x0000_s1251" type="#_x0000_t32" style="position:absolute;left:2027;top:1714;width:0;height:1526;flip:y" o:connectortype="straight">
              <v:stroke endarrow="block"/>
            </v:shape>
            <v:shape id="_x0000_s1252" type="#_x0000_t32" style="position:absolute;left:2027;top:2008;width:872;height:0" o:connectortype="straight">
              <v:stroke dashstyle="dash"/>
            </v:shape>
            <v:shape id="_x0000_s1253" type="#_x0000_t32" style="position:absolute;left:2027;top:2265;width:872;height:0" o:connectortype="straight">
              <v:stroke dashstyle="dash"/>
            </v:shape>
            <v:shape id="_x0000_s1254" type="#_x0000_t32" style="position:absolute;left:2027;top:2497;width:872;height:0" o:connectortype="straight">
              <v:stroke dashstyle="dash"/>
            </v:shape>
            <v:shape id="_x0000_s1255" type="#_x0000_t32" style="position:absolute;left:2027;top:2717;width:872;height:0" o:connectortype="straight">
              <v:stroke dashstyle="dash"/>
            </v:shape>
            <v:shape id="_x0000_s1256" type="#_x0000_t32" style="position:absolute;left:2027;top:2937;width:872;height:0" o:connectortype="straight">
              <v:stroke dashstyle="dash"/>
            </v:shape>
            <v:shape id="_x0000_s1257" type="#_x0000_t32" style="position:absolute;left:2304;top:2056;width:0;height:1063" o:connectortype="straight">
              <v:stroke dashstyle="dash"/>
            </v:shape>
            <v:shape id="_x0000_s1258" type="#_x0000_t32" style="position:absolute;left:2580;top:2008;width:0;height:1110" o:connectortype="straight">
              <v:stroke dashstyle="dash"/>
            </v:shape>
            <v:shape id="_x0000_s1259" type="#_x0000_t32" style="position:absolute;left:2899;top:2008;width:0;height:1110" o:connectortype="straight">
              <v:stroke dashstyle="dash"/>
            </v:shape>
            <v:shape id="_x0000_s1260" type="#_x0000_t32" style="position:absolute;left:2027;top:2497;width:872;height:636;flip:y" o:connectortype="straight" strokeweight="1.5pt"/>
            <v:shape id="_x0000_s1261" type="#_x0000_t32" style="position:absolute;left:2027;top:2008;width:277;height:1125;flip:y" o:connectortype="straight" strokeweight="1.5pt"/>
          </v:group>
        </w:pict>
      </w:r>
      <w:r>
        <w:rPr>
          <w:sz w:val="16"/>
          <w:szCs w:val="16"/>
        </w:rPr>
        <w:t>3.</w:t>
      </w:r>
      <w:r w:rsidRPr="003F5A0D">
        <w:rPr>
          <w:rFonts w:ascii="Arial" w:hAnsi="Arial" w:cs="Arial"/>
          <w:sz w:val="16"/>
          <w:szCs w:val="16"/>
        </w:rPr>
        <w:t xml:space="preserve"> </w:t>
      </w:r>
      <w:r w:rsidRPr="00F20560">
        <w:rPr>
          <w:rFonts w:ascii="Arial" w:hAnsi="Arial" w:cs="Arial"/>
          <w:sz w:val="16"/>
          <w:szCs w:val="16"/>
        </w:rPr>
        <w:t>Şekilde K ve L sıvılarının Kütle-hacim grafiği verilmişti K ve L sıvılarının d</w:t>
      </w:r>
      <w:r w:rsidRPr="00F20560">
        <w:rPr>
          <w:rFonts w:ascii="Arial" w:hAnsi="Arial" w:cs="Arial"/>
          <w:sz w:val="16"/>
          <w:szCs w:val="16"/>
          <w:vertAlign w:val="subscript"/>
        </w:rPr>
        <w:t>K</w:t>
      </w:r>
      <w:r w:rsidRPr="00F20560">
        <w:rPr>
          <w:rFonts w:ascii="Arial" w:hAnsi="Arial" w:cs="Arial"/>
          <w:sz w:val="16"/>
          <w:szCs w:val="16"/>
        </w:rPr>
        <w:t xml:space="preserve"> / d</w:t>
      </w:r>
      <w:r w:rsidRPr="00F20560">
        <w:rPr>
          <w:rFonts w:ascii="Arial" w:hAnsi="Arial" w:cs="Arial"/>
          <w:sz w:val="16"/>
          <w:szCs w:val="16"/>
          <w:vertAlign w:val="subscript"/>
        </w:rPr>
        <w:t>L</w:t>
      </w:r>
      <w:r w:rsidRPr="00F20560">
        <w:rPr>
          <w:rFonts w:ascii="Arial" w:hAnsi="Arial" w:cs="Arial"/>
          <w:sz w:val="16"/>
          <w:szCs w:val="16"/>
        </w:rPr>
        <w:t xml:space="preserve"> oranı nedir?</w:t>
      </w:r>
    </w:p>
    <w:p w:rsidR="00A56345" w:rsidRDefault="00A56345" w:rsidP="001D7A18">
      <w:pPr>
        <w:spacing w:after="0"/>
        <w:rPr>
          <w:rFonts w:ascii="Arial" w:hAnsi="Arial" w:cs="Arial"/>
          <w:sz w:val="16"/>
          <w:szCs w:val="16"/>
        </w:rPr>
      </w:pPr>
    </w:p>
    <w:p w:rsidR="00A56345" w:rsidRDefault="00A56345" w:rsidP="003F5A0D">
      <w:pPr>
        <w:spacing w:after="0"/>
        <w:rPr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</w:t>
      </w:r>
      <w:r w:rsidRPr="0074631E">
        <w:rPr>
          <w:sz w:val="16"/>
          <w:szCs w:val="16"/>
          <w:u w:val="single"/>
        </w:rPr>
        <w:t>ÇÖZÜM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262" style="position:absolute;margin-left:13pt;margin-top:6.5pt;width:126.35pt;height:50.3pt;z-index:251660288" coordorigin="1650,9127" coordsize="2527,1006">
            <v:rect id="_x0000_s1263" style="position:absolute;left:2610;top:9623;width:510;height:397" fillcolor="#bfbfbf">
              <v:textbox style="mso-next-textbox:#_x0000_s1263">
                <w:txbxContent>
                  <w:p w:rsidR="00A56345" w:rsidRDefault="00A56345" w:rsidP="003F5A0D">
                    <w:r>
                      <w:t>X</w:t>
                    </w:r>
                  </w:p>
                </w:txbxContent>
              </v:textbox>
            </v:rect>
            <v:rect id="_x0000_s1264" style="position:absolute;left:3120;top:9510;width:510;height:510" fillcolor="#bfbfbf">
              <v:textbox style="mso-next-textbox:#_x0000_s1264">
                <w:txbxContent>
                  <w:p w:rsidR="00A56345" w:rsidRDefault="00A56345" w:rsidP="003F5A0D">
                    <w:r>
                      <w:t>Y</w:t>
                    </w:r>
                  </w:p>
                </w:txbxContent>
              </v:textbox>
            </v:rect>
            <v:group id="_x0000_s1265" style="position:absolute;left:2249;top:10020;width:1928;height:113" coordorigin="2249,10020" coordsize="794,113">
              <v:rect id="_x0000_s1266" style="position:absolute;left:2249;top:10020;width:794;height:113" fillcolor="#404040" stroked="f">
                <v:fill r:id="rId9" o:title="" type="pattern"/>
              </v:rect>
              <v:shape id="_x0000_s1267" type="#_x0000_t32" style="position:absolute;left:2286;top:10020;width:757;height:0" o:connectortype="straight" strokeweight="1.5pt"/>
            </v:group>
            <v:shape id="_x0000_s1268" type="#_x0000_t32" style="position:absolute;left:1845;top:9840;width:765;height:0;flip:y" o:connectortype="straight">
              <v:stroke endarrow="block"/>
            </v:shape>
            <v:shape id="_x0000_s1269" type="#_x0000_t202" style="position:absolute;left:3120;top:9127;width:615;height:383" filled="f" stroked="f">
              <v:textbox style="mso-next-textbox:#_x0000_s1269">
                <w:txbxContent>
                  <w:p w:rsidR="00A56345" w:rsidRPr="006A3DA7" w:rsidRDefault="00A56345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smartTag w:uri="urn:schemas-microsoft-com:office:smarttags" w:element="metricconverter">
                      <w:smartTagPr>
                        <w:attr w:name="ProductID" w:val="5 kg"/>
                      </w:smartTagPr>
                      <w:r>
                        <w:rPr>
                          <w:sz w:val="18"/>
                          <w:szCs w:val="18"/>
                        </w:rPr>
                        <w:t>5 kg</w:t>
                      </w:r>
                    </w:smartTag>
                  </w:p>
                </w:txbxContent>
              </v:textbox>
            </v:shape>
            <v:shape id="_x0000_s1270" type="#_x0000_t202" style="position:absolute;left:2505;top:9240;width:615;height:383" filled="f" stroked="f">
              <v:textbox style="mso-next-textbox:#_x0000_s1270">
                <w:txbxContent>
                  <w:p w:rsidR="00A56345" w:rsidRPr="006A3DA7" w:rsidRDefault="00A56345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smartTag w:uri="urn:schemas-microsoft-com:office:smarttags" w:element="metricconverter">
                      <w:smartTagPr>
                        <w:attr w:name="ProductID" w:val="4 kg"/>
                      </w:smartTagPr>
                      <w:r>
                        <w:rPr>
                          <w:sz w:val="18"/>
                          <w:szCs w:val="18"/>
                        </w:rPr>
                        <w:t>4 kg</w:t>
                      </w:r>
                    </w:smartTag>
                  </w:p>
                </w:txbxContent>
              </v:textbox>
            </v:shape>
            <v:shape id="_x0000_s1271" type="#_x0000_t202" style="position:absolute;left:1650;top:9479;width:960;height:383" filled="f" stroked="f">
              <v:textbox style="mso-next-textbox:#_x0000_s1271">
                <w:txbxContent>
                  <w:p w:rsidR="00A56345" w:rsidRPr="006A3DA7" w:rsidRDefault="00A56345" w:rsidP="003F5A0D">
                    <w:pPr>
                      <w:spacing w:after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F=36 N</w:t>
                    </w:r>
                  </w:p>
                </w:txbxContent>
              </v:textbox>
            </v:shape>
          </v:group>
        </w:pict>
      </w:r>
    </w:p>
    <w:p w:rsidR="00A56345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4.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3F5A0D">
      <w:pPr>
        <w:pStyle w:val="ListParagraph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Sürtünmesiz yatay bir düzlemde i şekildeki gibi birbirine dokunacak biçimde konulmuş </w:t>
      </w:r>
      <w:smartTag w:uri="urn:schemas-microsoft-com:office:smarttags" w:element="metricconverter">
        <w:smartTagPr>
          <w:attr w:name="ProductID" w:val="4 kg"/>
        </w:smartTagPr>
        <w:r>
          <w:rPr>
            <w:sz w:val="18"/>
            <w:szCs w:val="18"/>
          </w:rPr>
          <w:t>4 kg</w:t>
        </w:r>
      </w:smartTag>
      <w:r>
        <w:rPr>
          <w:sz w:val="18"/>
          <w:szCs w:val="18"/>
        </w:rPr>
        <w:t xml:space="preserve"> kütleli X cismi ile </w:t>
      </w:r>
      <w:smartTag w:uri="urn:schemas-microsoft-com:office:smarttags" w:element="metricconverter">
        <w:smartTagPr>
          <w:attr w:name="ProductID" w:val="5 kg"/>
        </w:smartTagPr>
        <w:r>
          <w:rPr>
            <w:sz w:val="18"/>
            <w:szCs w:val="18"/>
          </w:rPr>
          <w:t>5 kg</w:t>
        </w:r>
      </w:smartTag>
      <w:r>
        <w:rPr>
          <w:sz w:val="18"/>
          <w:szCs w:val="18"/>
        </w:rPr>
        <w:t xml:space="preserve"> kütleli Y cismi 36 N yatay kuvvetle itiliyor.</w:t>
      </w:r>
    </w:p>
    <w:p w:rsidR="00A56345" w:rsidRDefault="00A56345" w:rsidP="003F5A0D">
      <w:pPr>
        <w:pStyle w:val="ListParagraph"/>
        <w:spacing w:after="0"/>
        <w:rPr>
          <w:sz w:val="18"/>
          <w:szCs w:val="18"/>
        </w:rPr>
      </w:pPr>
      <w:r>
        <w:rPr>
          <w:sz w:val="18"/>
          <w:szCs w:val="18"/>
        </w:rPr>
        <w:t>Buna göre, hareket süresince X cismi Y cismine kaç Newton luk kuvvetle iter.?</w:t>
      </w:r>
    </w:p>
    <w:p w:rsidR="00A56345" w:rsidRDefault="00A56345" w:rsidP="003F5A0D">
      <w:pPr>
        <w:spacing w:after="0"/>
        <w:rPr>
          <w:sz w:val="16"/>
          <w:szCs w:val="16"/>
          <w:u w:val="single"/>
        </w:rPr>
      </w:pPr>
      <w:r w:rsidRPr="0074631E">
        <w:rPr>
          <w:sz w:val="16"/>
          <w:szCs w:val="16"/>
          <w:u w:val="single"/>
        </w:rPr>
        <w:t>ÇÖZÜM</w:t>
      </w: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p w:rsidR="00A56345" w:rsidRDefault="00A56345" w:rsidP="001D7A18">
      <w:pPr>
        <w:spacing w:after="0"/>
        <w:rPr>
          <w:sz w:val="16"/>
          <w:szCs w:val="16"/>
        </w:rPr>
      </w:pPr>
    </w:p>
    <w:tbl>
      <w:tblPr>
        <w:tblpPr w:leftFromText="141" w:rightFromText="141" w:vertAnchor="text" w:horzAnchor="margin" w:tblpXSpec="right" w:tblpY="-7"/>
        <w:tblW w:w="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0"/>
        <w:gridCol w:w="653"/>
        <w:gridCol w:w="578"/>
        <w:gridCol w:w="578"/>
        <w:gridCol w:w="578"/>
        <w:gridCol w:w="578"/>
        <w:gridCol w:w="653"/>
      </w:tblGrid>
      <w:tr w:rsidR="00A56345" w:rsidRPr="00FD4DD1" w:rsidTr="00FD4DD1">
        <w:trPr>
          <w:trHeight w:val="259"/>
        </w:trPr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X(m)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-40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-40</w:t>
            </w:r>
          </w:p>
        </w:tc>
      </w:tr>
      <w:tr w:rsidR="00A56345" w:rsidRPr="00FD4DD1" w:rsidTr="00FD4DD1">
        <w:trPr>
          <w:trHeight w:val="259"/>
        </w:trPr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t(sn)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A56345" w:rsidRPr="00FD4DD1" w:rsidRDefault="00A56345" w:rsidP="00FD4DD1">
            <w:pPr>
              <w:pStyle w:val="ListParagraph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FD4DD1">
              <w:rPr>
                <w:sz w:val="16"/>
                <w:szCs w:val="16"/>
              </w:rPr>
              <w:t>50</w:t>
            </w:r>
          </w:p>
        </w:tc>
      </w:tr>
    </w:tbl>
    <w:p w:rsidR="00A56345" w:rsidRPr="0074631E" w:rsidRDefault="00A56345" w:rsidP="001D7A18">
      <w:pPr>
        <w:spacing w:after="0"/>
        <w:rPr>
          <w:sz w:val="16"/>
          <w:szCs w:val="16"/>
        </w:rPr>
      </w:pPr>
      <w:r>
        <w:rPr>
          <w:sz w:val="16"/>
          <w:szCs w:val="16"/>
        </w:rPr>
        <w:t>5.</w:t>
      </w:r>
    </w:p>
    <w:p w:rsidR="00A56345" w:rsidRDefault="00A56345" w:rsidP="003F5A0D">
      <w:pPr>
        <w:spacing w:after="0"/>
        <w:rPr>
          <w:sz w:val="18"/>
        </w:rPr>
      </w:pPr>
      <w:r>
        <w:rPr>
          <w:sz w:val="18"/>
        </w:rPr>
        <w:t xml:space="preserve">              </w:t>
      </w:r>
    </w:p>
    <w:p w:rsidR="00A56345" w:rsidRDefault="00A56345" w:rsidP="003F5A0D">
      <w:pPr>
        <w:spacing w:after="0"/>
        <w:rPr>
          <w:sz w:val="18"/>
        </w:rPr>
      </w:pPr>
    </w:p>
    <w:p w:rsidR="00A56345" w:rsidRPr="00E36377" w:rsidRDefault="00A56345" w:rsidP="003F5A0D">
      <w:pPr>
        <w:spacing w:after="0"/>
        <w:rPr>
          <w:rFonts w:ascii="Arial" w:hAnsi="Arial" w:cs="Arial"/>
          <w:sz w:val="16"/>
          <w:szCs w:val="16"/>
        </w:rPr>
      </w:pPr>
      <w:r w:rsidRPr="00E36377">
        <w:rPr>
          <w:sz w:val="18"/>
        </w:rPr>
        <w:t>Yukarıdaki çizelgede bir hareketliye ait konum ve zaman değerleri verilmiştir. Buna göre;</w:t>
      </w:r>
    </w:p>
    <w:p w:rsidR="00A56345" w:rsidRDefault="00A56345" w:rsidP="000A798C">
      <w:pPr>
        <w:pStyle w:val="ListParagraph"/>
        <w:numPr>
          <w:ilvl w:val="0"/>
          <w:numId w:val="3"/>
        </w:numPr>
        <w:spacing w:after="0"/>
        <w:ind w:left="284" w:hanging="142"/>
        <w:rPr>
          <w:sz w:val="18"/>
        </w:rPr>
      </w:pPr>
      <w:r w:rsidRPr="003F5A0D">
        <w:rPr>
          <w:sz w:val="18"/>
        </w:rPr>
        <w:t xml:space="preserve">Konum-zaman grafiğini  </w:t>
      </w:r>
      <w:r>
        <w:rPr>
          <w:sz w:val="18"/>
        </w:rPr>
        <w:t xml:space="preserve">                 b)</w:t>
      </w:r>
      <w:r w:rsidRPr="003F5A0D">
        <w:rPr>
          <w:sz w:val="18"/>
        </w:rPr>
        <w:t>Hız-zaman grafiğini çiziniz?</w:t>
      </w:r>
    </w:p>
    <w:p w:rsidR="00A56345" w:rsidRDefault="00A56345" w:rsidP="000A798C">
      <w:pPr>
        <w:pStyle w:val="ListParagraph"/>
        <w:spacing w:after="0"/>
        <w:ind w:left="3540"/>
        <w:rPr>
          <w:sz w:val="18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72" type="#_x0000_t67" style="position:absolute;left:0;text-align:left;margin-left:172.85pt;margin-top:1.2pt;width:9.55pt;height:15.7pt;z-index:251666432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273" type="#_x0000_t67" style="position:absolute;left:0;text-align:left;margin-left:37.9pt;margin-top:1.2pt;width:9.55pt;height:15.7pt;z-index:251665408" fillcolor="black" strokeweight="3pt">
            <v:shadow on="t" type="perspective" color="#7f7f7f" opacity=".5" offset="1pt" offset2="-1pt"/>
          </v:shape>
        </w:pict>
      </w:r>
    </w:p>
    <w:p w:rsidR="00A56345" w:rsidRDefault="00A56345" w:rsidP="00FD4DD1">
      <w:pPr>
        <w:pStyle w:val="ListParagraph"/>
        <w:spacing w:after="0"/>
        <w:rPr>
          <w:sz w:val="18"/>
        </w:rPr>
      </w:pPr>
      <w:r>
        <w:rPr>
          <w:noProof/>
          <w:lang w:eastAsia="tr-TR"/>
        </w:rPr>
        <w:pict>
          <v:shape id="_x0000_s1274" type="#_x0000_t32" style="position:absolute;left:0;text-align:left;margin-left:125.65pt;margin-top:.4pt;width:0;height:246.3pt;z-index:251662336" o:connectortype="straight" strokeweight="3pt"/>
        </w:pict>
      </w: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t(S)</w:t>
      </w:r>
      <w:r>
        <w:rPr>
          <w:sz w:val="18"/>
        </w:rPr>
        <w:tab/>
      </w: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Default="00A56345" w:rsidP="00FD4DD1">
      <w:pPr>
        <w:pStyle w:val="ListParagraph"/>
        <w:spacing w:after="0"/>
        <w:rPr>
          <w:sz w:val="18"/>
        </w:rPr>
      </w:pPr>
    </w:p>
    <w:p w:rsidR="00A56345" w:rsidRPr="003F5A0D" w:rsidRDefault="00A56345" w:rsidP="00FD4DD1">
      <w:pPr>
        <w:pStyle w:val="ListParagraph"/>
        <w:spacing w:after="0"/>
        <w:rPr>
          <w:sz w:val="18"/>
        </w:rPr>
      </w:pPr>
      <w:r>
        <w:rPr>
          <w:sz w:val="18"/>
        </w:rPr>
        <w:t>BAŞARILAR…SÜRE 45 DAKİKA……….m.şiviloğlu</w:t>
      </w:r>
    </w:p>
    <w:sectPr w:rsidR="00A56345" w:rsidRPr="003F5A0D" w:rsidSect="000A798C">
      <w:pgSz w:w="11906" w:h="16838"/>
      <w:pgMar w:top="567" w:right="424" w:bottom="426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345" w:rsidRDefault="00A56345" w:rsidP="0051330D">
      <w:pPr>
        <w:spacing w:after="0" w:line="240" w:lineRule="auto"/>
      </w:pPr>
      <w:r>
        <w:separator/>
      </w:r>
    </w:p>
  </w:endnote>
  <w:endnote w:type="continuationSeparator" w:id="0">
    <w:p w:rsidR="00A56345" w:rsidRDefault="00A56345" w:rsidP="0051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345" w:rsidRDefault="00A56345" w:rsidP="0051330D">
      <w:pPr>
        <w:spacing w:after="0" w:line="240" w:lineRule="auto"/>
      </w:pPr>
      <w:r>
        <w:separator/>
      </w:r>
    </w:p>
  </w:footnote>
  <w:footnote w:type="continuationSeparator" w:id="0">
    <w:p w:rsidR="00A56345" w:rsidRDefault="00A56345" w:rsidP="00513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86A80"/>
    <w:multiLevelType w:val="hybridMultilevel"/>
    <w:tmpl w:val="A8AA2D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C34207"/>
    <w:multiLevelType w:val="hybridMultilevel"/>
    <w:tmpl w:val="78B64D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F65A5C"/>
    <w:multiLevelType w:val="hybridMultilevel"/>
    <w:tmpl w:val="9AE0317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1AC2E90"/>
    <w:multiLevelType w:val="hybridMultilevel"/>
    <w:tmpl w:val="993073B4"/>
    <w:lvl w:ilvl="0" w:tplc="0E0E7A5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A18"/>
    <w:rsid w:val="00017605"/>
    <w:rsid w:val="000421F7"/>
    <w:rsid w:val="000A798C"/>
    <w:rsid w:val="000B3067"/>
    <w:rsid w:val="000B6073"/>
    <w:rsid w:val="000D2085"/>
    <w:rsid w:val="001415FE"/>
    <w:rsid w:val="001A5330"/>
    <w:rsid w:val="001B4D21"/>
    <w:rsid w:val="001D3D88"/>
    <w:rsid w:val="001D5549"/>
    <w:rsid w:val="001D61EB"/>
    <w:rsid w:val="001D7183"/>
    <w:rsid w:val="001D7A18"/>
    <w:rsid w:val="001E3BEF"/>
    <w:rsid w:val="002257D0"/>
    <w:rsid w:val="00227337"/>
    <w:rsid w:val="002800A9"/>
    <w:rsid w:val="002A3324"/>
    <w:rsid w:val="002B1769"/>
    <w:rsid w:val="002F726A"/>
    <w:rsid w:val="003054A2"/>
    <w:rsid w:val="00324238"/>
    <w:rsid w:val="00324FB6"/>
    <w:rsid w:val="00332925"/>
    <w:rsid w:val="003A5315"/>
    <w:rsid w:val="003A5CFC"/>
    <w:rsid w:val="003B194D"/>
    <w:rsid w:val="003B63A9"/>
    <w:rsid w:val="003E038B"/>
    <w:rsid w:val="003F5A0D"/>
    <w:rsid w:val="00404BB2"/>
    <w:rsid w:val="00410CCB"/>
    <w:rsid w:val="00487327"/>
    <w:rsid w:val="004A2D72"/>
    <w:rsid w:val="004C4889"/>
    <w:rsid w:val="004C5C6A"/>
    <w:rsid w:val="004D7092"/>
    <w:rsid w:val="0051330D"/>
    <w:rsid w:val="005322E0"/>
    <w:rsid w:val="00564264"/>
    <w:rsid w:val="00572044"/>
    <w:rsid w:val="0057390C"/>
    <w:rsid w:val="005A1B35"/>
    <w:rsid w:val="005A4FC5"/>
    <w:rsid w:val="005A51B9"/>
    <w:rsid w:val="005B2947"/>
    <w:rsid w:val="005B5743"/>
    <w:rsid w:val="005C1C8D"/>
    <w:rsid w:val="005E7659"/>
    <w:rsid w:val="005F6D07"/>
    <w:rsid w:val="00602244"/>
    <w:rsid w:val="006317B8"/>
    <w:rsid w:val="00662164"/>
    <w:rsid w:val="00677A2C"/>
    <w:rsid w:val="006950DF"/>
    <w:rsid w:val="006952A3"/>
    <w:rsid w:val="006A3DA7"/>
    <w:rsid w:val="006E0EBD"/>
    <w:rsid w:val="007202CA"/>
    <w:rsid w:val="00723EE6"/>
    <w:rsid w:val="007300D3"/>
    <w:rsid w:val="00734715"/>
    <w:rsid w:val="0073726A"/>
    <w:rsid w:val="0074631E"/>
    <w:rsid w:val="0077256E"/>
    <w:rsid w:val="00775DBE"/>
    <w:rsid w:val="007B30FD"/>
    <w:rsid w:val="007B38EE"/>
    <w:rsid w:val="007B4191"/>
    <w:rsid w:val="007C3290"/>
    <w:rsid w:val="007C5A04"/>
    <w:rsid w:val="007D347D"/>
    <w:rsid w:val="007E66AE"/>
    <w:rsid w:val="00811097"/>
    <w:rsid w:val="008368EB"/>
    <w:rsid w:val="00836A05"/>
    <w:rsid w:val="00844D6A"/>
    <w:rsid w:val="008726CD"/>
    <w:rsid w:val="00891A12"/>
    <w:rsid w:val="008A3E08"/>
    <w:rsid w:val="008A4F06"/>
    <w:rsid w:val="008E7B09"/>
    <w:rsid w:val="008F127F"/>
    <w:rsid w:val="009019F5"/>
    <w:rsid w:val="00906095"/>
    <w:rsid w:val="009063CA"/>
    <w:rsid w:val="00953F16"/>
    <w:rsid w:val="00954BD5"/>
    <w:rsid w:val="00987D0D"/>
    <w:rsid w:val="00996D60"/>
    <w:rsid w:val="009B219A"/>
    <w:rsid w:val="009D1C11"/>
    <w:rsid w:val="009D5978"/>
    <w:rsid w:val="009E5EE9"/>
    <w:rsid w:val="009F3CC3"/>
    <w:rsid w:val="00A03171"/>
    <w:rsid w:val="00A07A88"/>
    <w:rsid w:val="00A50516"/>
    <w:rsid w:val="00A56345"/>
    <w:rsid w:val="00AE319C"/>
    <w:rsid w:val="00B17D74"/>
    <w:rsid w:val="00B3261D"/>
    <w:rsid w:val="00B40D9D"/>
    <w:rsid w:val="00B445D5"/>
    <w:rsid w:val="00B646BD"/>
    <w:rsid w:val="00B67586"/>
    <w:rsid w:val="00B764A4"/>
    <w:rsid w:val="00BA7A85"/>
    <w:rsid w:val="00BB0A39"/>
    <w:rsid w:val="00BC1224"/>
    <w:rsid w:val="00BE65DF"/>
    <w:rsid w:val="00BF7FF8"/>
    <w:rsid w:val="00C249E7"/>
    <w:rsid w:val="00C50E7F"/>
    <w:rsid w:val="00C51E84"/>
    <w:rsid w:val="00CC0532"/>
    <w:rsid w:val="00CD11C4"/>
    <w:rsid w:val="00D4023E"/>
    <w:rsid w:val="00D45BE7"/>
    <w:rsid w:val="00D524CD"/>
    <w:rsid w:val="00D807A3"/>
    <w:rsid w:val="00DA35D6"/>
    <w:rsid w:val="00DD4A1C"/>
    <w:rsid w:val="00E36377"/>
    <w:rsid w:val="00E562C8"/>
    <w:rsid w:val="00E568A4"/>
    <w:rsid w:val="00E720CB"/>
    <w:rsid w:val="00E72580"/>
    <w:rsid w:val="00EB454A"/>
    <w:rsid w:val="00EC38FF"/>
    <w:rsid w:val="00EE74B9"/>
    <w:rsid w:val="00F20560"/>
    <w:rsid w:val="00F20D79"/>
    <w:rsid w:val="00F60F07"/>
    <w:rsid w:val="00F835B3"/>
    <w:rsid w:val="00FD4DD1"/>
    <w:rsid w:val="00FF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3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330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13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33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1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330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1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330D"/>
    <w:rPr>
      <w:rFonts w:cs="Times New Roman"/>
    </w:rPr>
  </w:style>
  <w:style w:type="paragraph" w:styleId="ListParagraph">
    <w:name w:val="List Paragraph"/>
    <w:basedOn w:val="Normal"/>
    <w:uiPriority w:val="99"/>
    <w:qFormat/>
    <w:rsid w:val="0074631E"/>
    <w:pPr>
      <w:ind w:left="720"/>
      <w:contextualSpacing/>
    </w:pPr>
  </w:style>
  <w:style w:type="table" w:styleId="TableGrid">
    <w:name w:val="Table Grid"/>
    <w:basedOn w:val="TableNormal"/>
    <w:uiPriority w:val="99"/>
    <w:rsid w:val="003F5A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910</Words>
  <Characters>5192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edanur</cp:lastModifiedBy>
  <cp:revision>3</cp:revision>
  <dcterms:created xsi:type="dcterms:W3CDTF">2005-09-08T01:19:00Z</dcterms:created>
  <dcterms:modified xsi:type="dcterms:W3CDTF">2012-02-23T19:58:00Z</dcterms:modified>
</cp:coreProperties>
</file>