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14" w:rsidRDefault="00835414" w:rsidP="009173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9.SINIF BİYOLOJİ</w:t>
      </w:r>
      <w:r w:rsidRPr="00917394">
        <w:rPr>
          <w:b/>
          <w:bCs/>
          <w:sz w:val="28"/>
          <w:szCs w:val="28"/>
        </w:rPr>
        <w:t xml:space="preserve"> DERSİ ÇALIŞMA YAPRAĞI</w:t>
      </w:r>
    </w:p>
    <w:p w:rsidR="00835414" w:rsidRPr="00917394" w:rsidRDefault="00835414" w:rsidP="00917394">
      <w:pPr>
        <w:jc w:val="both"/>
        <w:rPr>
          <w:b/>
          <w:bCs/>
          <w:sz w:val="24"/>
          <w:szCs w:val="24"/>
        </w:rPr>
      </w:pPr>
      <w:r w:rsidRPr="00917394">
        <w:rPr>
          <w:b/>
          <w:bCs/>
          <w:sz w:val="24"/>
          <w:szCs w:val="24"/>
        </w:rPr>
        <w:t>a. Aşağıdaki cümlelerin doğru olanlara ‘D’ yanlış olanlarına ‘Y’ yazınız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 w:rsidRPr="00917394">
        <w:rPr>
          <w:sz w:val="24"/>
          <w:szCs w:val="24"/>
        </w:rPr>
        <w:t xml:space="preserve">1. </w:t>
      </w:r>
      <w:r w:rsidRPr="00E94040">
        <w:rPr>
          <w:sz w:val="24"/>
          <w:szCs w:val="24"/>
        </w:rPr>
        <w:t>Canlıların hepsinde aktif hareket gözlenir</w:t>
      </w:r>
      <w:r>
        <w:rPr>
          <w:sz w:val="24"/>
          <w:szCs w:val="24"/>
        </w:rPr>
        <w:t>.(   )***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2. G</w:t>
      </w:r>
      <w:r w:rsidRPr="00E94040">
        <w:rPr>
          <w:sz w:val="24"/>
          <w:szCs w:val="24"/>
        </w:rPr>
        <w:t>alaktoz monosakkariti, bitkilerde bulunur</w:t>
      </w:r>
      <w:r>
        <w:rPr>
          <w:sz w:val="24"/>
          <w:szCs w:val="24"/>
        </w:rPr>
        <w:t>.(   )++++++</w:t>
      </w:r>
    </w:p>
    <w:p w:rsidR="00835414" w:rsidRPr="00FB04E6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3.</w:t>
      </w:r>
      <w:r w:rsidRPr="00FB04E6">
        <w:rPr>
          <w:sz w:val="24"/>
          <w:szCs w:val="24"/>
        </w:rPr>
        <w:t xml:space="preserve"> İnorganik bileşikler sindirime uğrarlar.</w:t>
      </w:r>
      <w:r>
        <w:rPr>
          <w:sz w:val="24"/>
          <w:szCs w:val="24"/>
        </w:rPr>
        <w:t>.(   )***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4. Kendi besinini kendisi üreten canlılara ototrof canlılar denir.(   )++++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5. Kendi besinini üretemeyen ve diğer canlılar beslenen canlılara heteretrof canlılar denir.(   )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6. Hücrede meydana gelen yapım ve yıkım çalışmalarının tamamına metabolizma denir.***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7. Bilimsel teorilerin doğruluğu hipotezlerden daha kesindir.(   )***+++++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8.Eşeyli üreme, aynı farklı iki cinsiyetteki canlının üreme hücrelerinin birleşmesiyle yeni bir canlı meydana gelmesidir.(   )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9. Bütün canlılar belirli bir organizasyona sahiptirler.(    )****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10. Canlıların temel bileşenleri organik ve inorganik olarak ikiye ayrılırlar.+++++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11. Su kan dokunun büyük bir bölümünü oluşturur ve maddelerin taşınmasında rol oynar.(   )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12. Vücudumuzun ½ ‘si sudan meydana gelir.(    )++++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13. Su bitkilerin dik durmasını sağlar.(   )****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14. Su kenarındaki şehirler ılıman olurlar, bunun sebebi suyun özısısının yüksek olmasından kaynaklanır. (   )++++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15. Kanımızın pH’ı 7,4’tür.(   )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16. Asitlerin tadı acıdır.(   )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17. Asitler ve bazlar bileşik oluşturduklarında mineralleri oluştururlar. (    )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18. Asitlerle bazların birleşik oluşturdukları reaksiyonlara nötürleşme reaksiyonu denir.+++</w:t>
      </w:r>
    </w:p>
    <w:p w:rsidR="00835414" w:rsidRDefault="00835414" w:rsidP="00E41686">
      <w:pPr>
        <w:tabs>
          <w:tab w:val="left" w:pos="7665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19. Karbonhidratların yapı taşı aminoasitlerdir.(   )</w:t>
      </w:r>
      <w:r>
        <w:rPr>
          <w:sz w:val="24"/>
          <w:szCs w:val="24"/>
        </w:rPr>
        <w:tab/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20. Besinlerden ilk enerji veren karbonhidratlardır.(   )***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21. Proteinler ve yağlar karbonhidratlardan daha zor sindirilirler.(   )++++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22.Bütün canlılar çevresel uyarılara tepki verirler.(   )+++++</w:t>
      </w:r>
    </w:p>
    <w:p w:rsidR="00835414" w:rsidRDefault="00835414" w:rsidP="00086952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086952">
        <w:rPr>
          <w:sz w:val="24"/>
          <w:szCs w:val="24"/>
        </w:rPr>
        <w:t>Genç bir bireyden ergin bir birey oluncaya kadar geçen sürece büyüme denir.</w:t>
      </w:r>
      <w:r>
        <w:rPr>
          <w:sz w:val="24"/>
          <w:szCs w:val="24"/>
        </w:rPr>
        <w:t>(   )****</w:t>
      </w:r>
    </w:p>
    <w:p w:rsidR="00835414" w:rsidRDefault="00835414" w:rsidP="00086952">
      <w:pPr>
        <w:spacing w:after="0" w:line="240" w:lineRule="atLeast"/>
        <w:rPr>
          <w:sz w:val="24"/>
          <w:szCs w:val="24"/>
        </w:rPr>
      </w:pPr>
      <w:r w:rsidRPr="00086952">
        <w:rPr>
          <w:sz w:val="24"/>
          <w:szCs w:val="24"/>
        </w:rPr>
        <w:t>24.Glikoz,fruktoz,galaktoz karbonhidratların disakkarit grubundan olup genel formülleri C6H12O6’dır.</w:t>
      </w:r>
      <w:r>
        <w:rPr>
          <w:sz w:val="24"/>
          <w:szCs w:val="24"/>
        </w:rPr>
        <w:t>(   )****</w:t>
      </w:r>
    </w:p>
    <w:p w:rsidR="00835414" w:rsidRDefault="00835414" w:rsidP="00086952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25. pH cetvelinde 0-7 aralığı bazlığı, 7-14 aralığı asitliği belirtir.(    )+++++</w:t>
      </w:r>
    </w:p>
    <w:p w:rsidR="00835414" w:rsidRDefault="00835414" w:rsidP="00086952">
      <w:pPr>
        <w:spacing w:after="0" w:line="240" w:lineRule="atLeast"/>
        <w:rPr>
          <w:sz w:val="24"/>
          <w:szCs w:val="24"/>
        </w:rPr>
      </w:pPr>
    </w:p>
    <w:p w:rsidR="00835414" w:rsidRPr="00086952" w:rsidRDefault="00835414" w:rsidP="00D661D1">
      <w:pPr>
        <w:spacing w:after="0"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b. A</w:t>
      </w:r>
      <w:r w:rsidRPr="00086952">
        <w:rPr>
          <w:b/>
          <w:sz w:val="24"/>
          <w:szCs w:val="24"/>
        </w:rPr>
        <w:t>şağıdaki boşlukları doldurunuz.</w:t>
      </w:r>
    </w:p>
    <w:p w:rsidR="00835414" w:rsidRDefault="00835414" w:rsidP="00D661D1">
      <w:pPr>
        <w:spacing w:after="0" w:line="240" w:lineRule="atLeast"/>
        <w:rPr>
          <w:sz w:val="24"/>
          <w:szCs w:val="24"/>
        </w:rPr>
      </w:pP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Metabolizma faaliyetleri …………………………ve …………………..olarak iki kısımda incelenir.****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086952">
        <w:rPr>
          <w:sz w:val="24"/>
          <w:szCs w:val="24"/>
        </w:rPr>
        <w:t>Organik bileşikler yapısında…………………  ,  ……………. ve……………..elementleri bulunur</w:t>
      </w:r>
      <w:r>
        <w:rPr>
          <w:sz w:val="24"/>
          <w:szCs w:val="24"/>
        </w:rPr>
        <w:t>.+++</w:t>
      </w:r>
    </w:p>
    <w:p w:rsidR="00835414" w:rsidRPr="00844AB3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844AB3">
        <w:rPr>
          <w:sz w:val="24"/>
          <w:szCs w:val="24"/>
        </w:rPr>
        <w:t>Canlardaki kütle ve hacim artışına………………………denir.</w:t>
      </w:r>
      <w:r>
        <w:rPr>
          <w:sz w:val="24"/>
          <w:szCs w:val="24"/>
        </w:rPr>
        <w:t>+++</w:t>
      </w:r>
    </w:p>
    <w:p w:rsidR="00835414" w:rsidRPr="00844AB3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844AB3">
        <w:rPr>
          <w:sz w:val="24"/>
          <w:szCs w:val="24"/>
        </w:rPr>
        <w:t>Canlının kendi benzerini meydana getirmesine …………………denir</w:t>
      </w:r>
      <w:r w:rsidRPr="001E4EF7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*****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Molekül→organel→…………………..→doku→………………….→sistem→………………***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Metabolizma atıklarının hücre dışına atılmasına……………………..denir.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Sıvı haldeki suda hidrojen bağları sürekli olarak kırılır ve hemen yeniden kurulur. Böylece moleküller bir arada kalırlar, buna …………………………denir.****+++++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Asitleri ve bazları tanımak için………………………….kullanılır.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Asitlerin tadı……………………………’dir+++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Bazların tadı……………………………’dir.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Asitlerle bazlar birleşince …………………ve ………….meydana gelir.****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Suyun pH’ı……………..’dır.******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Ekşi yiyeceklerin pH’ı …………….ile…………….arasındadır.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pH cetvelindeki değerler maddelerin içindeki…..………molekülü miktarıyla alakalıdır.+++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Canlının en küçük canlı yapı taşı……………………’dir.****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Canlılarla ilgilenen bilim dalı ……………………’dir.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Hücrelerin yönetim merkezi……………………dir.*****++++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Hücresel enerjiye…………………..denir.+++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İki adet monosakkaritin birleşmesiyle ……………………….oluşur.+++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5 adet monosakkaritin birleşmesinden …………..tane su molekülü açığa çıkar.*****</w:t>
      </w:r>
    </w:p>
    <w:p w:rsidR="00835414" w:rsidRDefault="00835414" w:rsidP="00D661D1">
      <w:pPr>
        <w:pStyle w:val="ListParagraph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Sindirilmeyen organik maddeler……………………..’dir.****++++++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b/>
          <w:bCs/>
          <w:sz w:val="24"/>
          <w:szCs w:val="24"/>
        </w:rPr>
        <w:t>c</w:t>
      </w:r>
      <w:r w:rsidRPr="00FB04E6">
        <w:rPr>
          <w:b/>
          <w:bCs/>
          <w:sz w:val="24"/>
          <w:szCs w:val="24"/>
        </w:rPr>
        <w:t>. Aşağıdaki soruları cevaplandırınız</w:t>
      </w:r>
      <w:r w:rsidRPr="00FB04E6">
        <w:rPr>
          <w:sz w:val="24"/>
          <w:szCs w:val="24"/>
        </w:rPr>
        <w:t>.</w:t>
      </w:r>
    </w:p>
    <w:p w:rsidR="00835414" w:rsidRPr="00FB04E6" w:rsidRDefault="00835414" w:rsidP="00DA0A97">
      <w:pPr>
        <w:spacing w:after="0" w:line="240" w:lineRule="atLeast"/>
        <w:rPr>
          <w:sz w:val="24"/>
          <w:szCs w:val="24"/>
        </w:rPr>
      </w:pP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1. Bir hücreli canlılar ve çok hücreli organizmaların farkı nedir?  Birer örnekle açıklayınız.***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2. Heteretrof  ve ototrof canlı ne demektir? Birer tane örnek yazınız.+++++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3. Oksijenli solunum ve oksijensiz solunum ne demektir? Oksijensiz solunumu hangi canlılar yaparlar örnekle açıklayınız.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4. Metabolizmik faaliyetlerden olan yapım  ve yıkım olaylarını açıklayarak örnekler veriniz.++++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5. Büyüme ve gelişme süreçlerini tanımlayınız ve bu iki sürecin farkını yazınız.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6. Tek hücreli canlılarda ve bitkilerde boşaltımın nasıl gerçekleştiğini açıklayınız.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8. Organizasyon ne demektir? Canlılarda organizasyonun önemini açıklayınız.*****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9. Canlılar neden beslenmek zorundadır?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10. Canlılar besinlerini nerden elde ederler? Mantarlar kendi besinlerini üretebilirler mi?++++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11. Sıcak havalarda terlemenin yararı nedir?  Bu yararı nasıl sağladığını bilimsel olarak açıklayınız. Bu konuyla ilgili farklı örnekler veriniz.****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12. Asit ve bazın tanımlarını yapınız. Asitlere ve bazlara örnekler veriniz.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13. Mineraller ve tuzların canlılar için ne önemi vardır? Örneklerle açıklayınız.*****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14. Organik ve inorganik bileşik ne demektir? Tanımlarını yapınız.+++++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15.</w:t>
      </w:r>
      <w:r w:rsidRPr="00E94040">
        <w:rPr>
          <w:sz w:val="24"/>
          <w:szCs w:val="24"/>
        </w:rPr>
        <w:t xml:space="preserve"> </w:t>
      </w:r>
      <w:r>
        <w:rPr>
          <w:sz w:val="24"/>
          <w:szCs w:val="24"/>
        </w:rPr>
        <w:t>Canlılardaki organik ve inorganik bileşikleri yazınız.</w:t>
      </w:r>
    </w:p>
    <w:p w:rsidR="00835414" w:rsidRDefault="00835414" w:rsidP="00DA0A97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16. Karbonhidratlar kaça ayrılır?</w:t>
      </w:r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17. Hidroliz ve dehidrasyon sentezi olaylarını açıklayınız.***</w:t>
      </w:r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18. Doymuş ve doymamış yağ asitlerini tanımlayınız.</w:t>
      </w:r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19.Proteinin organizmadaki görevlerinden 5 tanesini yazınız.</w:t>
      </w:r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20.Kohezyon ve yüzey gerilimini açıklayınız.(şekil kullanılabilir) Bu kuvvetleri gördüğümüz günlük olaylara örnek veriniz.+++++</w:t>
      </w:r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</w:p>
    <w:p w:rsidR="00835414" w:rsidRDefault="00835414" w:rsidP="0098293E">
      <w:pPr>
        <w:spacing w:after="0" w:line="240" w:lineRule="atLeast"/>
        <w:rPr>
          <w:b/>
          <w:sz w:val="24"/>
          <w:szCs w:val="24"/>
        </w:rPr>
      </w:pPr>
    </w:p>
    <w:p w:rsidR="00835414" w:rsidRDefault="00835414" w:rsidP="0098293E">
      <w:pPr>
        <w:spacing w:after="0" w:line="240" w:lineRule="atLeast"/>
        <w:rPr>
          <w:b/>
          <w:sz w:val="24"/>
          <w:szCs w:val="24"/>
        </w:rPr>
      </w:pPr>
    </w:p>
    <w:p w:rsidR="00835414" w:rsidRPr="00DF1A38" w:rsidRDefault="00835414" w:rsidP="0098293E">
      <w:pPr>
        <w:spacing w:after="0" w:line="240" w:lineRule="atLeast"/>
        <w:rPr>
          <w:b/>
          <w:sz w:val="24"/>
          <w:szCs w:val="24"/>
        </w:rPr>
      </w:pPr>
    </w:p>
    <w:p w:rsidR="00835414" w:rsidRPr="00086952" w:rsidRDefault="00835414" w:rsidP="0098293E">
      <w:pPr>
        <w:spacing w:after="0" w:line="240" w:lineRule="atLeast"/>
        <w:rPr>
          <w:b/>
          <w:sz w:val="24"/>
          <w:szCs w:val="24"/>
        </w:rPr>
      </w:pPr>
    </w:p>
    <w:p w:rsidR="00835414" w:rsidRPr="00D421CE" w:rsidRDefault="00835414" w:rsidP="00D421CE">
      <w:pPr>
        <w:pStyle w:val="ListParagraph"/>
        <w:spacing w:after="0" w:line="240" w:lineRule="atLeast"/>
        <w:rPr>
          <w:sz w:val="24"/>
          <w:szCs w:val="24"/>
        </w:rPr>
      </w:pPr>
      <w:hyperlink r:id="rId7" w:history="1">
        <w:r>
          <w:rPr>
            <w:rStyle w:val="Hyperlink"/>
            <w:rFonts w:ascii="Comic Sans MS" w:hAnsi="Comic Sans MS" w:cs="Calibri"/>
            <w:b/>
            <w:sz w:val="24"/>
            <w:szCs w:val="24"/>
          </w:rPr>
          <w:t>www.sorubak.com</w:t>
        </w:r>
      </w:hyperlink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</w:p>
    <w:p w:rsidR="00835414" w:rsidRDefault="00835414" w:rsidP="0098293E">
      <w:pPr>
        <w:spacing w:after="0" w:line="240" w:lineRule="atLeast"/>
        <w:rPr>
          <w:sz w:val="24"/>
          <w:szCs w:val="24"/>
        </w:rPr>
      </w:pPr>
    </w:p>
    <w:p w:rsidR="00835414" w:rsidRPr="00FB04E6" w:rsidRDefault="00835414" w:rsidP="0098293E">
      <w:pPr>
        <w:spacing w:after="0" w:line="240" w:lineRule="atLeast"/>
        <w:rPr>
          <w:sz w:val="24"/>
          <w:szCs w:val="24"/>
        </w:rPr>
      </w:pPr>
    </w:p>
    <w:p w:rsidR="00835414" w:rsidRPr="00917394" w:rsidRDefault="00835414" w:rsidP="00917394">
      <w:pPr>
        <w:jc w:val="both"/>
        <w:rPr>
          <w:sz w:val="24"/>
          <w:szCs w:val="24"/>
        </w:rPr>
      </w:pPr>
    </w:p>
    <w:sectPr w:rsidR="00835414" w:rsidRPr="00917394" w:rsidSect="002F1EB8">
      <w:head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414" w:rsidRDefault="00835414" w:rsidP="00CF3ECC">
      <w:pPr>
        <w:spacing w:after="0" w:line="240" w:lineRule="auto"/>
      </w:pPr>
      <w:r>
        <w:separator/>
      </w:r>
    </w:p>
  </w:endnote>
  <w:endnote w:type="continuationSeparator" w:id="0">
    <w:p w:rsidR="00835414" w:rsidRDefault="00835414" w:rsidP="00CF3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414" w:rsidRDefault="00835414" w:rsidP="00CF3ECC">
      <w:pPr>
        <w:spacing w:after="0" w:line="240" w:lineRule="auto"/>
      </w:pPr>
      <w:r>
        <w:separator/>
      </w:r>
    </w:p>
  </w:footnote>
  <w:footnote w:type="continuationSeparator" w:id="0">
    <w:p w:rsidR="00835414" w:rsidRDefault="00835414" w:rsidP="00CF3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14" w:rsidRDefault="00835414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0216" o:spid="_x0000_s2049" type="#_x0000_t136" style="position:absolute;margin-left:0;margin-top:0;width:519.55pt;height:119.9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Calibri&quot;;font-size:1pt" string="ZEYNEP ŞİMŞE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414" w:rsidRDefault="00835414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0215" o:spid="_x0000_s2050" type="#_x0000_t136" style="position:absolute;margin-left:0;margin-top:0;width:519.55pt;height:119.9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Calibri&quot;;font-size:1pt" string="ZEYNEP ŞİMŞE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04FE6"/>
    <w:multiLevelType w:val="hybridMultilevel"/>
    <w:tmpl w:val="2A2E7A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394"/>
    <w:rsid w:val="00086952"/>
    <w:rsid w:val="00087D58"/>
    <w:rsid w:val="001E4EF7"/>
    <w:rsid w:val="0025075B"/>
    <w:rsid w:val="00290A29"/>
    <w:rsid w:val="002F1EB8"/>
    <w:rsid w:val="003F4D47"/>
    <w:rsid w:val="0041704B"/>
    <w:rsid w:val="004B638E"/>
    <w:rsid w:val="00596293"/>
    <w:rsid w:val="006A170D"/>
    <w:rsid w:val="0071506D"/>
    <w:rsid w:val="00761124"/>
    <w:rsid w:val="007A51CF"/>
    <w:rsid w:val="00815955"/>
    <w:rsid w:val="00835414"/>
    <w:rsid w:val="00844AB3"/>
    <w:rsid w:val="008458E6"/>
    <w:rsid w:val="0086448D"/>
    <w:rsid w:val="00917394"/>
    <w:rsid w:val="0094761E"/>
    <w:rsid w:val="0098293E"/>
    <w:rsid w:val="009F0D6C"/>
    <w:rsid w:val="00A30AC8"/>
    <w:rsid w:val="00A476B0"/>
    <w:rsid w:val="00A56D77"/>
    <w:rsid w:val="00AF363D"/>
    <w:rsid w:val="00BB25EE"/>
    <w:rsid w:val="00CF3ECC"/>
    <w:rsid w:val="00D421CE"/>
    <w:rsid w:val="00D661D1"/>
    <w:rsid w:val="00D7204E"/>
    <w:rsid w:val="00DA0A97"/>
    <w:rsid w:val="00DF1A38"/>
    <w:rsid w:val="00E04F8E"/>
    <w:rsid w:val="00E41686"/>
    <w:rsid w:val="00E94040"/>
    <w:rsid w:val="00EB16F8"/>
    <w:rsid w:val="00F36BB9"/>
    <w:rsid w:val="00F509A9"/>
    <w:rsid w:val="00FB0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EB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17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73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869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F3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3ECC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CF3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3ECC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2507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3</Pages>
  <Words>739</Words>
  <Characters>4214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zeynep</dc:creator>
  <cp:keywords>www.sorubak.com</cp:keywords>
  <dc:description>www.sorubak.com</dc:description>
  <cp:lastModifiedBy>edanur</cp:lastModifiedBy>
  <cp:revision>6</cp:revision>
  <dcterms:created xsi:type="dcterms:W3CDTF">2011-11-18T21:06:00Z</dcterms:created>
  <dcterms:modified xsi:type="dcterms:W3CDTF">2012-01-06T17:28:00Z</dcterms:modified>
</cp:coreProperties>
</file>