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157" w:rsidRPr="00FD1423" w:rsidRDefault="003C0157">
      <w:pPr>
        <w:rPr>
          <w:rFonts w:ascii="Verdana" w:hAnsi="Verdana"/>
          <w:b/>
          <w:bCs/>
          <w:color w:val="000000"/>
          <w:sz w:val="20"/>
          <w:szCs w:val="20"/>
          <w:shd w:val="clear" w:color="auto" w:fill="E2ECEF"/>
        </w:rPr>
      </w:pPr>
      <w:r w:rsidRPr="00FD1423">
        <w:rPr>
          <w:rFonts w:ascii="Verdana" w:hAnsi="Verdana"/>
          <w:b/>
          <w:bCs/>
          <w:color w:val="000000"/>
          <w:sz w:val="20"/>
          <w:szCs w:val="20"/>
          <w:shd w:val="clear" w:color="auto" w:fill="E2ECEF"/>
        </w:rPr>
        <w:t>Soru1. Yerin katı ve sıvı yüzeyini çepeçevre saran gaz örtüsüne atmosfer denir. Atmosferin yer yüzeyindeki canlılar üzerinde koruyucu ve düzenleyici bir etkisi vardır.</w:t>
      </w:r>
      <w:r w:rsidRPr="00FD1423">
        <w:rPr>
          <w:rFonts w:ascii="Verdana" w:hAnsi="Verdana"/>
          <w:b/>
          <w:bCs/>
          <w:color w:val="000000"/>
          <w:sz w:val="20"/>
          <w:szCs w:val="20"/>
          <w:shd w:val="clear" w:color="auto" w:fill="E2ECEF"/>
        </w:rPr>
        <w:br/>
        <w:t>Aşağıda verilen bilgilerden hangisi atmosferin bu özelliklerinden birisi değildir?</w:t>
      </w:r>
      <w:r w:rsidRPr="00FD1423">
        <w:rPr>
          <w:rFonts w:ascii="Verdana" w:hAnsi="Verdana"/>
          <w:b/>
          <w:bCs/>
          <w:color w:val="000000"/>
          <w:sz w:val="20"/>
          <w:szCs w:val="20"/>
          <w:shd w:val="clear" w:color="auto" w:fill="E2ECEF"/>
        </w:rPr>
        <w:br/>
        <w:t>A) İklim olaylarının meydana gelmesini sağlar.</w:t>
      </w:r>
      <w:r w:rsidRPr="00FD1423">
        <w:rPr>
          <w:rFonts w:ascii="Verdana" w:hAnsi="Verdana"/>
          <w:b/>
          <w:bCs/>
          <w:color w:val="000000"/>
          <w:sz w:val="20"/>
          <w:szCs w:val="20"/>
          <w:shd w:val="clear" w:color="auto" w:fill="E2ECEF"/>
        </w:rPr>
        <w:br/>
        <w:t>B) Güneşten gelen zararlı ışınları süzer.</w:t>
      </w:r>
      <w:r w:rsidRPr="00FD1423">
        <w:rPr>
          <w:rFonts w:ascii="Verdana" w:hAnsi="Verdana"/>
          <w:b/>
          <w:bCs/>
          <w:color w:val="000000"/>
          <w:sz w:val="20"/>
          <w:szCs w:val="20"/>
          <w:shd w:val="clear" w:color="auto" w:fill="E2ECEF"/>
        </w:rPr>
        <w:br/>
        <w:t>C) İçindeki oksijen gazı nedeniyle hayatı yaşanılır hale getirir.</w:t>
      </w:r>
      <w:r w:rsidRPr="00FD1423">
        <w:rPr>
          <w:rFonts w:ascii="Verdana" w:hAnsi="Verdana"/>
          <w:b/>
          <w:bCs/>
          <w:color w:val="000000"/>
          <w:sz w:val="20"/>
          <w:szCs w:val="20"/>
          <w:shd w:val="clear" w:color="auto" w:fill="E2ECEF"/>
        </w:rPr>
        <w:br/>
        <w:t>D) Güneşten gelen ışınların dağılımını sağlayarak , Güneş ışığını alamayan yerlerinde aydınlık olmasını sağlar.</w:t>
      </w:r>
      <w:r w:rsidRPr="00FD1423">
        <w:rPr>
          <w:rFonts w:ascii="Verdana" w:hAnsi="Verdana"/>
          <w:b/>
          <w:bCs/>
          <w:color w:val="000000"/>
          <w:sz w:val="20"/>
          <w:szCs w:val="20"/>
          <w:shd w:val="clear" w:color="auto" w:fill="E2ECEF"/>
        </w:rPr>
        <w:br/>
        <w:t>E) Işığı ve sesi yalıtır</w:t>
      </w:r>
    </w:p>
    <w:p w:rsidR="003C0157" w:rsidRPr="00FD1423" w:rsidRDefault="003C0157">
      <w:pPr>
        <w:rPr>
          <w:rFonts w:ascii="Verdana" w:hAnsi="Verdana"/>
          <w:b/>
          <w:bCs/>
          <w:color w:val="000000"/>
          <w:sz w:val="20"/>
          <w:szCs w:val="20"/>
          <w:shd w:val="clear" w:color="auto" w:fill="E2ECEF"/>
        </w:rPr>
      </w:pPr>
      <w:r w:rsidRPr="00FD1423">
        <w:rPr>
          <w:rFonts w:ascii="Verdana" w:hAnsi="Verdana"/>
          <w:b/>
          <w:bCs/>
          <w:color w:val="000000"/>
          <w:sz w:val="20"/>
          <w:szCs w:val="20"/>
          <w:shd w:val="clear" w:color="auto" w:fill="E2ECEF"/>
        </w:rPr>
        <w:t>Soru2. Güneşten gelen son derece tehlikeli zararlı ışınları tutar.</w:t>
      </w:r>
      <w:r w:rsidRPr="00FD1423">
        <w:rPr>
          <w:rStyle w:val="apple-converted-space"/>
          <w:rFonts w:ascii="Verdana" w:hAnsi="Verdana"/>
          <w:color w:val="000000"/>
          <w:sz w:val="20"/>
          <w:szCs w:val="20"/>
          <w:shd w:val="clear" w:color="auto" w:fill="E2ECEF"/>
        </w:rPr>
        <w:t> </w:t>
      </w:r>
      <w:r w:rsidRPr="00FD1423">
        <w:rPr>
          <w:rFonts w:ascii="Verdana" w:hAnsi="Verdana"/>
          <w:b/>
          <w:bCs/>
          <w:color w:val="000000"/>
          <w:sz w:val="20"/>
          <w:szCs w:val="20"/>
          <w:shd w:val="clear" w:color="auto" w:fill="E2ECEF"/>
        </w:rPr>
        <w:br/>
        <w:t>Aynı zamanda bir bakteri öldürücüdür.</w:t>
      </w:r>
      <w:r w:rsidRPr="00FD1423">
        <w:rPr>
          <w:rFonts w:ascii="Verdana" w:hAnsi="Verdana"/>
          <w:b/>
          <w:bCs/>
          <w:color w:val="000000"/>
          <w:sz w:val="20"/>
          <w:szCs w:val="20"/>
          <w:shd w:val="clear" w:color="auto" w:fill="E2ECEF"/>
        </w:rPr>
        <w:br/>
        <w:t>Yukarda özelliklerinden bahsettiğimiz atmosferin hangi katmanıdır?</w:t>
      </w:r>
      <w:r w:rsidRPr="00FD1423">
        <w:rPr>
          <w:rFonts w:ascii="Verdana" w:hAnsi="Verdana"/>
          <w:b/>
          <w:bCs/>
          <w:color w:val="000000"/>
          <w:sz w:val="20"/>
          <w:szCs w:val="20"/>
          <w:shd w:val="clear" w:color="auto" w:fill="E2ECEF"/>
        </w:rPr>
        <w:br/>
        <w:t>A) Troposfer</w:t>
      </w:r>
      <w:r w:rsidRPr="00FD1423">
        <w:rPr>
          <w:rFonts w:ascii="Verdana" w:hAnsi="Verdana"/>
          <w:b/>
          <w:bCs/>
          <w:color w:val="000000"/>
          <w:sz w:val="20"/>
          <w:szCs w:val="20"/>
          <w:shd w:val="clear" w:color="auto" w:fill="E2ECEF"/>
        </w:rPr>
        <w:br/>
        <w:t>B) Eksosfer</w:t>
      </w:r>
      <w:r w:rsidRPr="00FD1423">
        <w:rPr>
          <w:rFonts w:ascii="Verdana" w:hAnsi="Verdana"/>
          <w:b/>
          <w:bCs/>
          <w:color w:val="000000"/>
          <w:sz w:val="20"/>
          <w:szCs w:val="20"/>
          <w:shd w:val="clear" w:color="auto" w:fill="E2ECEF"/>
        </w:rPr>
        <w:br/>
        <w:t>C) Stratosfer</w:t>
      </w:r>
      <w:r w:rsidRPr="00FD1423">
        <w:rPr>
          <w:rFonts w:ascii="Verdana" w:hAnsi="Verdana"/>
          <w:b/>
          <w:bCs/>
          <w:color w:val="000000"/>
          <w:sz w:val="20"/>
          <w:szCs w:val="20"/>
          <w:shd w:val="clear" w:color="auto" w:fill="E2ECEF"/>
        </w:rPr>
        <w:br/>
        <w:t>D) Ozonosfer</w:t>
      </w:r>
      <w:r w:rsidRPr="00FD1423">
        <w:rPr>
          <w:rFonts w:ascii="Verdana" w:hAnsi="Verdana"/>
          <w:b/>
          <w:bCs/>
          <w:color w:val="000000"/>
          <w:sz w:val="20"/>
          <w:szCs w:val="20"/>
          <w:shd w:val="clear" w:color="auto" w:fill="E2ECEF"/>
        </w:rPr>
        <w:br/>
        <w:t>E) İyonosfer</w:t>
      </w:r>
    </w:p>
    <w:p w:rsidR="003C0157" w:rsidRPr="00FD1423" w:rsidRDefault="003C0157">
      <w:pPr>
        <w:rPr>
          <w:rFonts w:ascii="Verdana" w:hAnsi="Verdana"/>
          <w:b/>
          <w:bCs/>
          <w:color w:val="000000"/>
          <w:sz w:val="20"/>
          <w:szCs w:val="20"/>
          <w:shd w:val="clear" w:color="auto" w:fill="E2ECEF"/>
        </w:rPr>
      </w:pPr>
      <w:r w:rsidRPr="00FD1423">
        <w:rPr>
          <w:rFonts w:ascii="Verdana" w:hAnsi="Verdana"/>
          <w:b/>
          <w:bCs/>
          <w:color w:val="000000"/>
          <w:sz w:val="20"/>
          <w:szCs w:val="20"/>
          <w:shd w:val="clear" w:color="auto" w:fill="E2ECEF"/>
        </w:rPr>
        <w:t>Soru3. Atmosfer olaylarının uzun yıllar içerisinde göstermiş olduğu ortalama duruma iklim adı verilir. İklim olayları da troposferin 3-4 km’lik alt kısımlarında gerçekleşir.</w:t>
      </w:r>
      <w:r w:rsidRPr="00FD1423">
        <w:rPr>
          <w:rFonts w:ascii="Verdana" w:hAnsi="Verdana"/>
          <w:b/>
          <w:bCs/>
          <w:color w:val="000000"/>
          <w:sz w:val="20"/>
          <w:szCs w:val="20"/>
          <w:shd w:val="clear" w:color="auto" w:fill="E2ECEF"/>
        </w:rPr>
        <w:br/>
        <w:t>Bu durumun temel sebebi aşağıdakilerden hangisidir?</w:t>
      </w:r>
      <w:r w:rsidRPr="00FD1423">
        <w:rPr>
          <w:rFonts w:ascii="Verdana" w:hAnsi="Verdana"/>
          <w:b/>
          <w:bCs/>
          <w:color w:val="000000"/>
          <w:sz w:val="20"/>
          <w:szCs w:val="20"/>
          <w:shd w:val="clear" w:color="auto" w:fill="E2ECEF"/>
        </w:rPr>
        <w:br/>
        <w:t>A) Yatay hava hareketlerinin yalnızca bu bölümde oluşması.</w:t>
      </w:r>
      <w:r w:rsidRPr="00FD1423">
        <w:rPr>
          <w:rFonts w:ascii="Verdana" w:hAnsi="Verdana"/>
          <w:b/>
          <w:bCs/>
          <w:color w:val="000000"/>
          <w:sz w:val="20"/>
          <w:szCs w:val="20"/>
          <w:shd w:val="clear" w:color="auto" w:fill="E2ECEF"/>
        </w:rPr>
        <w:br/>
        <w:t>B) Su buharının tam***** yakının bu bölümde bulunması</w:t>
      </w:r>
      <w:r w:rsidRPr="00FD1423">
        <w:rPr>
          <w:rFonts w:ascii="Verdana" w:hAnsi="Verdana"/>
          <w:b/>
          <w:bCs/>
          <w:color w:val="000000"/>
          <w:sz w:val="20"/>
          <w:szCs w:val="20"/>
          <w:shd w:val="clear" w:color="auto" w:fill="E2ECEF"/>
        </w:rPr>
        <w:br/>
        <w:t>C) Atmosfer sıcaklığının bu bölümde daha yüksek olması</w:t>
      </w:r>
      <w:r w:rsidRPr="00FD1423">
        <w:rPr>
          <w:rFonts w:ascii="Verdana" w:hAnsi="Verdana"/>
          <w:b/>
          <w:bCs/>
          <w:color w:val="000000"/>
          <w:sz w:val="20"/>
          <w:szCs w:val="20"/>
          <w:shd w:val="clear" w:color="auto" w:fill="E2ECEF"/>
        </w:rPr>
        <w:br/>
        <w:t>D) Canlı hayatının sadece bu bölümde yer alması</w:t>
      </w:r>
      <w:r w:rsidRPr="00FD1423">
        <w:rPr>
          <w:rFonts w:ascii="Verdana" w:hAnsi="Verdana"/>
          <w:b/>
          <w:bCs/>
          <w:color w:val="000000"/>
          <w:sz w:val="20"/>
          <w:szCs w:val="20"/>
          <w:shd w:val="clear" w:color="auto" w:fill="E2ECEF"/>
        </w:rPr>
        <w:br/>
        <w:t>E) Güneşten gelen enerjinin tamamının bu bölümde tutulması</w:t>
      </w:r>
      <w:r w:rsidRPr="00FD1423">
        <w:rPr>
          <w:rFonts w:ascii="Verdana" w:hAnsi="Verdana"/>
          <w:b/>
          <w:bCs/>
          <w:color w:val="000000"/>
          <w:sz w:val="20"/>
          <w:szCs w:val="20"/>
          <w:shd w:val="clear" w:color="auto" w:fill="E2ECEF"/>
        </w:rPr>
        <w:br/>
      </w:r>
      <w:r w:rsidRPr="00FD1423">
        <w:rPr>
          <w:rFonts w:ascii="Verdana" w:hAnsi="Verdana"/>
          <w:b/>
          <w:bCs/>
          <w:color w:val="000000"/>
          <w:sz w:val="20"/>
          <w:szCs w:val="20"/>
          <w:shd w:val="clear" w:color="auto" w:fill="E2ECEF"/>
        </w:rPr>
        <w:br/>
        <w:t>Soru4. Üst sınırı , yeryüzünden 250-</w:t>
      </w:r>
      <w:smartTag w:uri="urn:schemas-microsoft-com:office:smarttags" w:element="metricconverter">
        <w:smartTagPr>
          <w:attr w:name="ProductID" w:val="300 km"/>
        </w:smartTagPr>
        <w:r w:rsidRPr="00FD1423">
          <w:rPr>
            <w:rFonts w:ascii="Verdana" w:hAnsi="Verdana"/>
            <w:b/>
            <w:bCs/>
            <w:color w:val="000000"/>
            <w:sz w:val="20"/>
            <w:szCs w:val="20"/>
            <w:shd w:val="clear" w:color="auto" w:fill="E2ECEF"/>
          </w:rPr>
          <w:t>300 km</w:t>
        </w:r>
      </w:smartTag>
      <w:r w:rsidRPr="00FD1423">
        <w:rPr>
          <w:rFonts w:ascii="Verdana" w:hAnsi="Verdana"/>
          <w:b/>
          <w:bCs/>
          <w:color w:val="000000"/>
          <w:sz w:val="20"/>
          <w:szCs w:val="20"/>
          <w:shd w:val="clear" w:color="auto" w:fill="E2ECEF"/>
        </w:rPr>
        <w:t>. yüksekliktedir. Radyo dalgalarını yansıttığı için yeryüzü haberleşmesinde büyük önem taşır.</w:t>
      </w:r>
      <w:r w:rsidRPr="00FD1423">
        <w:rPr>
          <w:rFonts w:ascii="Verdana" w:hAnsi="Verdana"/>
          <w:b/>
          <w:bCs/>
          <w:color w:val="000000"/>
          <w:sz w:val="20"/>
          <w:szCs w:val="20"/>
          <w:shd w:val="clear" w:color="auto" w:fill="E2ECEF"/>
        </w:rPr>
        <w:br/>
        <w:t>Yukarıda özelliklerinden bahsettiğimiz atmosferin katmanı aşağıdakilerden hangisidir?</w:t>
      </w:r>
      <w:r w:rsidRPr="00FD1423">
        <w:rPr>
          <w:rFonts w:ascii="Verdana" w:hAnsi="Verdana"/>
          <w:b/>
          <w:bCs/>
          <w:color w:val="000000"/>
          <w:sz w:val="20"/>
          <w:szCs w:val="20"/>
          <w:shd w:val="clear" w:color="auto" w:fill="E2ECEF"/>
        </w:rPr>
        <w:br/>
        <w:t>A) İyonosfer</w:t>
      </w:r>
      <w:r w:rsidRPr="00FD1423">
        <w:rPr>
          <w:rFonts w:ascii="Verdana" w:hAnsi="Verdana"/>
          <w:b/>
          <w:bCs/>
          <w:color w:val="000000"/>
          <w:sz w:val="20"/>
          <w:szCs w:val="20"/>
          <w:shd w:val="clear" w:color="auto" w:fill="E2ECEF"/>
        </w:rPr>
        <w:br/>
        <w:t>B) Ozonosfer</w:t>
      </w:r>
      <w:r w:rsidRPr="00FD1423">
        <w:rPr>
          <w:rFonts w:ascii="Verdana" w:hAnsi="Verdana"/>
          <w:b/>
          <w:bCs/>
          <w:color w:val="000000"/>
          <w:sz w:val="20"/>
          <w:szCs w:val="20"/>
          <w:shd w:val="clear" w:color="auto" w:fill="E2ECEF"/>
        </w:rPr>
        <w:br/>
        <w:t>C) Kemosfer</w:t>
      </w:r>
      <w:r w:rsidRPr="00FD1423">
        <w:rPr>
          <w:rFonts w:ascii="Verdana" w:hAnsi="Verdana"/>
          <w:b/>
          <w:bCs/>
          <w:color w:val="000000"/>
          <w:sz w:val="20"/>
          <w:szCs w:val="20"/>
          <w:shd w:val="clear" w:color="auto" w:fill="E2ECEF"/>
        </w:rPr>
        <w:br/>
        <w:t>D) Troposfer</w:t>
      </w:r>
      <w:r w:rsidRPr="00FD1423">
        <w:rPr>
          <w:rFonts w:ascii="Verdana" w:hAnsi="Verdana"/>
          <w:b/>
          <w:bCs/>
          <w:color w:val="000000"/>
          <w:sz w:val="20"/>
          <w:szCs w:val="20"/>
          <w:shd w:val="clear" w:color="auto" w:fill="E2ECEF"/>
        </w:rPr>
        <w:br/>
        <w:t>E) Eksosfer</w:t>
      </w:r>
    </w:p>
    <w:p w:rsidR="003C0157" w:rsidRPr="00FD1423" w:rsidRDefault="003C0157">
      <w:pPr>
        <w:rPr>
          <w:rFonts w:ascii="Verdana" w:hAnsi="Verdana"/>
          <w:b/>
          <w:bCs/>
          <w:color w:val="000000"/>
          <w:sz w:val="20"/>
          <w:szCs w:val="20"/>
          <w:shd w:val="clear" w:color="auto" w:fill="E2ECEF"/>
        </w:rPr>
      </w:pPr>
      <w:r w:rsidRPr="00FD1423">
        <w:rPr>
          <w:rFonts w:ascii="Verdana" w:hAnsi="Verdana"/>
          <w:b/>
          <w:bCs/>
          <w:color w:val="000000"/>
          <w:sz w:val="20"/>
          <w:szCs w:val="20"/>
          <w:shd w:val="clear" w:color="auto" w:fill="E2ECEF"/>
        </w:rPr>
        <w:t>Soru5. Bir çok bilim adamı geçmişte bir çok sebebe bağlı olarak iklim değişikliklerinin meydana geldiğini, günümüzde de yer küre üzerinde yapılan bir çok araştırmalar küresel ısınmaya bağlı olarak gelecekte iklim değişikliklerinin meydana gelebileceğinden bahsetmektedirler.</w:t>
      </w:r>
      <w:r w:rsidRPr="00FD1423">
        <w:rPr>
          <w:rFonts w:ascii="Verdana" w:hAnsi="Verdana"/>
          <w:b/>
          <w:bCs/>
          <w:color w:val="000000"/>
          <w:sz w:val="20"/>
          <w:szCs w:val="20"/>
          <w:shd w:val="clear" w:color="auto" w:fill="E2ECEF"/>
        </w:rPr>
        <w:br/>
        <w:t>Bu durumun temel sebebi aşağıdakilerden hangisi ile açıklanabilir?</w:t>
      </w:r>
      <w:r w:rsidRPr="00FD1423">
        <w:rPr>
          <w:rFonts w:ascii="Verdana" w:hAnsi="Verdana"/>
          <w:b/>
          <w:bCs/>
          <w:color w:val="000000"/>
          <w:sz w:val="20"/>
          <w:szCs w:val="20"/>
          <w:shd w:val="clear" w:color="auto" w:fill="E2ECEF"/>
        </w:rPr>
        <w:br/>
        <w:t>A) Dünyanın yörüngedeki hızının artması.</w:t>
      </w:r>
      <w:r w:rsidRPr="00FD1423">
        <w:rPr>
          <w:rFonts w:ascii="Verdana" w:hAnsi="Verdana"/>
          <w:b/>
          <w:bCs/>
          <w:color w:val="000000"/>
          <w:sz w:val="20"/>
          <w:szCs w:val="20"/>
          <w:shd w:val="clear" w:color="auto" w:fill="E2ECEF"/>
        </w:rPr>
        <w:br/>
        <w:t>B) Ozon gaz katmanının incelmesi.</w:t>
      </w:r>
      <w:r w:rsidRPr="00FD1423">
        <w:rPr>
          <w:rFonts w:ascii="Verdana" w:hAnsi="Verdana"/>
          <w:b/>
          <w:bCs/>
          <w:color w:val="000000"/>
          <w:sz w:val="20"/>
          <w:szCs w:val="20"/>
          <w:shd w:val="clear" w:color="auto" w:fill="E2ECEF"/>
        </w:rPr>
        <w:br/>
        <w:t>C) Yılın altı aylık dönemlerinde kutupların gündüzü yaşaması.</w:t>
      </w:r>
      <w:r w:rsidRPr="00FD1423">
        <w:rPr>
          <w:rFonts w:ascii="Verdana" w:hAnsi="Verdana"/>
          <w:b/>
          <w:bCs/>
          <w:color w:val="000000"/>
          <w:sz w:val="20"/>
          <w:szCs w:val="20"/>
          <w:shd w:val="clear" w:color="auto" w:fill="E2ECEF"/>
        </w:rPr>
        <w:br/>
        <w:t>D) Kutuplardaki buzulların hızla erimesi.</w:t>
      </w:r>
      <w:r w:rsidRPr="00FD1423">
        <w:rPr>
          <w:rFonts w:ascii="Verdana" w:hAnsi="Verdana"/>
          <w:b/>
          <w:bCs/>
          <w:color w:val="000000"/>
          <w:sz w:val="20"/>
          <w:szCs w:val="20"/>
          <w:shd w:val="clear" w:color="auto" w:fill="E2ECEF"/>
        </w:rPr>
        <w:br/>
        <w:t>E) Atmosfere karışan klorofloro-karbon gazlarının artması.</w:t>
      </w:r>
    </w:p>
    <w:p w:rsidR="003C0157" w:rsidRPr="00FD1423" w:rsidRDefault="003C0157">
      <w:pPr>
        <w:rPr>
          <w:rFonts w:ascii="Verdana" w:hAnsi="Verdana"/>
          <w:b/>
          <w:bCs/>
          <w:color w:val="000000"/>
          <w:sz w:val="20"/>
          <w:szCs w:val="20"/>
          <w:shd w:val="clear" w:color="auto" w:fill="E2ECEF"/>
        </w:rPr>
      </w:pPr>
      <w:r w:rsidRPr="00FD1423">
        <w:rPr>
          <w:rFonts w:ascii="Verdana" w:hAnsi="Verdana"/>
          <w:b/>
          <w:bCs/>
          <w:color w:val="000000"/>
          <w:sz w:val="20"/>
          <w:szCs w:val="20"/>
          <w:shd w:val="clear" w:color="auto" w:fill="E2ECEF"/>
        </w:rPr>
        <w:t>Soru6. Güneş ışınları atmosferden geçerken yansıma yoluyla dağılır.</w:t>
      </w:r>
      <w:r w:rsidRPr="00FD1423">
        <w:rPr>
          <w:rFonts w:ascii="Verdana" w:hAnsi="Verdana"/>
          <w:b/>
          <w:bCs/>
          <w:color w:val="000000"/>
          <w:sz w:val="20"/>
          <w:szCs w:val="20"/>
          <w:shd w:val="clear" w:color="auto" w:fill="E2ECEF"/>
        </w:rPr>
        <w:br/>
        <w:t>Bu durum aşağıdakilerden hangisinin oluşmasına sebep olur?</w:t>
      </w:r>
      <w:r w:rsidRPr="00FD1423">
        <w:rPr>
          <w:rFonts w:ascii="Verdana" w:hAnsi="Verdana"/>
          <w:b/>
          <w:bCs/>
          <w:color w:val="000000"/>
          <w:sz w:val="20"/>
          <w:szCs w:val="20"/>
          <w:shd w:val="clear" w:color="auto" w:fill="E2ECEF"/>
        </w:rPr>
        <w:br/>
        <w:t>A) Yerden yükseldikçe sıcaklığın azalmasına</w:t>
      </w:r>
      <w:r w:rsidRPr="00FD1423">
        <w:rPr>
          <w:rFonts w:ascii="Verdana" w:hAnsi="Verdana"/>
          <w:b/>
          <w:bCs/>
          <w:color w:val="000000"/>
          <w:sz w:val="20"/>
          <w:szCs w:val="20"/>
          <w:shd w:val="clear" w:color="auto" w:fill="E2ECEF"/>
        </w:rPr>
        <w:br/>
        <w:t>B) Basınç alanlarının oluşmasına</w:t>
      </w:r>
      <w:r w:rsidRPr="00FD1423">
        <w:rPr>
          <w:rFonts w:ascii="Verdana" w:hAnsi="Verdana"/>
          <w:b/>
          <w:bCs/>
          <w:color w:val="000000"/>
          <w:sz w:val="20"/>
          <w:szCs w:val="20"/>
          <w:shd w:val="clear" w:color="auto" w:fill="E2ECEF"/>
        </w:rPr>
        <w:br/>
        <w:t>C) Gölgeli yerlerin de aydınlanmasına</w:t>
      </w:r>
      <w:r w:rsidRPr="00FD1423">
        <w:rPr>
          <w:rFonts w:ascii="Verdana" w:hAnsi="Verdana"/>
          <w:b/>
          <w:bCs/>
          <w:color w:val="000000"/>
          <w:sz w:val="20"/>
          <w:szCs w:val="20"/>
          <w:shd w:val="clear" w:color="auto" w:fill="E2ECEF"/>
        </w:rPr>
        <w:br/>
        <w:t>D) Basınç merkezlerinin oluşmasına</w:t>
      </w:r>
      <w:r w:rsidRPr="00FD1423">
        <w:rPr>
          <w:rFonts w:ascii="Verdana" w:hAnsi="Verdana"/>
          <w:b/>
          <w:bCs/>
          <w:color w:val="000000"/>
          <w:sz w:val="20"/>
          <w:szCs w:val="20"/>
          <w:shd w:val="clear" w:color="auto" w:fill="E2ECEF"/>
        </w:rPr>
        <w:br/>
        <w:t>E) Yıllık sıcaklık farklarının artmasına</w:t>
      </w:r>
      <w:r w:rsidRPr="00FD1423">
        <w:rPr>
          <w:rFonts w:ascii="Verdana" w:hAnsi="Verdana"/>
          <w:b/>
          <w:bCs/>
          <w:color w:val="000000"/>
          <w:sz w:val="20"/>
          <w:szCs w:val="20"/>
          <w:shd w:val="clear" w:color="auto" w:fill="E2ECEF"/>
        </w:rPr>
        <w:br/>
      </w:r>
      <w:r w:rsidRPr="00FD1423">
        <w:rPr>
          <w:rFonts w:ascii="Verdana" w:hAnsi="Verdana"/>
          <w:b/>
          <w:bCs/>
          <w:color w:val="000000"/>
          <w:sz w:val="20"/>
          <w:szCs w:val="20"/>
          <w:shd w:val="clear" w:color="auto" w:fill="E2ECEF"/>
        </w:rPr>
        <w:br/>
        <w:t>Soru8. İklim atmosfer olaylarının uzun yıllar içerisinde gösterdiği ortalama duruma denir. Hava durumu ise kısa süreli atmosfer olaylarıdır.</w:t>
      </w:r>
      <w:r w:rsidRPr="00FD1423">
        <w:rPr>
          <w:rFonts w:ascii="Verdana" w:hAnsi="Verdana"/>
          <w:b/>
          <w:bCs/>
          <w:color w:val="000000"/>
          <w:sz w:val="20"/>
          <w:szCs w:val="20"/>
          <w:shd w:val="clear" w:color="auto" w:fill="E2ECEF"/>
        </w:rPr>
        <w:br/>
        <w:t>Aşağıda bazı karşılaştırmalar yapıldı bu karşılaştırmalara bakarak hangisinin doğru olduğu düşüncesine varırız?</w:t>
      </w:r>
      <w:r w:rsidRPr="00FD1423">
        <w:rPr>
          <w:rFonts w:ascii="Verdana" w:hAnsi="Verdana"/>
          <w:b/>
          <w:bCs/>
          <w:color w:val="000000"/>
          <w:sz w:val="20"/>
          <w:szCs w:val="20"/>
          <w:shd w:val="clear" w:color="auto" w:fill="E2ECEF"/>
        </w:rPr>
        <w:br/>
        <w:t>İklim Hava Durumu</w:t>
      </w:r>
      <w:r w:rsidRPr="00FD1423">
        <w:rPr>
          <w:rFonts w:ascii="Verdana" w:hAnsi="Verdana"/>
          <w:b/>
          <w:bCs/>
          <w:color w:val="000000"/>
          <w:sz w:val="20"/>
          <w:szCs w:val="20"/>
          <w:shd w:val="clear" w:color="auto" w:fill="E2ECEF"/>
        </w:rPr>
        <w:br/>
        <w:t>A) Ilıman bir kış Donlu gece</w:t>
      </w:r>
      <w:r w:rsidRPr="00FD1423">
        <w:rPr>
          <w:rFonts w:ascii="Verdana" w:hAnsi="Verdana"/>
          <w:b/>
          <w:bCs/>
          <w:color w:val="000000"/>
          <w:sz w:val="20"/>
          <w:szCs w:val="20"/>
          <w:shd w:val="clear" w:color="auto" w:fill="E2ECEF"/>
        </w:rPr>
        <w:br/>
        <w:t>B) Kurak bir kış Sert bir yağış</w:t>
      </w:r>
      <w:r w:rsidRPr="00FD1423">
        <w:rPr>
          <w:rFonts w:ascii="Verdana" w:hAnsi="Verdana"/>
          <w:b/>
          <w:bCs/>
          <w:color w:val="000000"/>
          <w:sz w:val="20"/>
          <w:szCs w:val="20"/>
          <w:shd w:val="clear" w:color="auto" w:fill="E2ECEF"/>
        </w:rPr>
        <w:br/>
        <w:t>C) Yağışlı bir mevsim Yağışlı ilkbahar</w:t>
      </w:r>
      <w:r w:rsidRPr="00FD1423">
        <w:rPr>
          <w:rFonts w:ascii="Verdana" w:hAnsi="Verdana"/>
          <w:b/>
          <w:bCs/>
          <w:color w:val="000000"/>
          <w:sz w:val="20"/>
          <w:szCs w:val="20"/>
          <w:shd w:val="clear" w:color="auto" w:fill="E2ECEF"/>
        </w:rPr>
        <w:br/>
        <w:t>D) Donlu bir gün Ilık kış</w:t>
      </w:r>
      <w:r w:rsidRPr="00FD1423">
        <w:rPr>
          <w:rFonts w:ascii="Verdana" w:hAnsi="Verdana"/>
          <w:b/>
          <w:bCs/>
          <w:color w:val="000000"/>
          <w:sz w:val="20"/>
          <w:szCs w:val="20"/>
          <w:shd w:val="clear" w:color="auto" w:fill="E2ECEF"/>
        </w:rPr>
        <w:br/>
        <w:t>E) Karlı bir gün Sisli bir akşam</w:t>
      </w:r>
      <w:r w:rsidRPr="00FD1423">
        <w:rPr>
          <w:rFonts w:ascii="Verdana" w:hAnsi="Verdana"/>
          <w:b/>
          <w:bCs/>
          <w:color w:val="000000"/>
          <w:sz w:val="20"/>
          <w:szCs w:val="20"/>
          <w:shd w:val="clear" w:color="auto" w:fill="E2ECEF"/>
        </w:rPr>
        <w:br/>
      </w:r>
      <w:r w:rsidRPr="00FD1423">
        <w:rPr>
          <w:rFonts w:ascii="Verdana" w:hAnsi="Verdana"/>
          <w:b/>
          <w:bCs/>
          <w:color w:val="000000"/>
          <w:sz w:val="20"/>
          <w:szCs w:val="20"/>
          <w:shd w:val="clear" w:color="auto" w:fill="E2ECEF"/>
        </w:rPr>
        <w:br/>
        <w:t>Soru11. Aşağıdakilerden hangisi soğuk yerel rüzgarlar arasında kabul edilemez?</w:t>
      </w:r>
      <w:r w:rsidRPr="00FD1423">
        <w:rPr>
          <w:rFonts w:ascii="Verdana" w:hAnsi="Verdana"/>
          <w:b/>
          <w:bCs/>
          <w:color w:val="000000"/>
          <w:sz w:val="20"/>
          <w:szCs w:val="20"/>
          <w:shd w:val="clear" w:color="auto" w:fill="E2ECEF"/>
        </w:rPr>
        <w:br/>
        <w:t>A) Mistral</w:t>
      </w:r>
      <w:r w:rsidRPr="00FD1423">
        <w:rPr>
          <w:rFonts w:ascii="Verdana" w:hAnsi="Verdana"/>
          <w:b/>
          <w:bCs/>
          <w:color w:val="000000"/>
          <w:sz w:val="20"/>
          <w:szCs w:val="20"/>
          <w:shd w:val="clear" w:color="auto" w:fill="E2ECEF"/>
        </w:rPr>
        <w:br/>
        <w:t>B) Poyraz</w:t>
      </w:r>
      <w:r w:rsidRPr="00FD1423">
        <w:rPr>
          <w:rFonts w:ascii="Verdana" w:hAnsi="Verdana"/>
          <w:b/>
          <w:bCs/>
          <w:color w:val="000000"/>
          <w:sz w:val="20"/>
          <w:szCs w:val="20"/>
          <w:shd w:val="clear" w:color="auto" w:fill="E2ECEF"/>
        </w:rPr>
        <w:br/>
        <w:t>C) Samyeli</w:t>
      </w:r>
      <w:r w:rsidRPr="00FD1423">
        <w:rPr>
          <w:rFonts w:ascii="Verdana" w:hAnsi="Verdana"/>
          <w:b/>
          <w:bCs/>
          <w:color w:val="000000"/>
          <w:sz w:val="20"/>
          <w:szCs w:val="20"/>
          <w:shd w:val="clear" w:color="auto" w:fill="E2ECEF"/>
        </w:rPr>
        <w:br/>
        <w:t>D) Bora</w:t>
      </w:r>
      <w:r w:rsidRPr="00FD1423">
        <w:rPr>
          <w:rFonts w:ascii="Verdana" w:hAnsi="Verdana"/>
          <w:b/>
          <w:bCs/>
          <w:color w:val="000000"/>
          <w:sz w:val="20"/>
          <w:szCs w:val="20"/>
          <w:shd w:val="clear" w:color="auto" w:fill="E2ECEF"/>
        </w:rPr>
        <w:br/>
        <w:t>E) Karayel</w:t>
      </w:r>
    </w:p>
    <w:p w:rsidR="003C0157" w:rsidRPr="00FD1423" w:rsidRDefault="003C0157">
      <w:pPr>
        <w:rPr>
          <w:rFonts w:ascii="Verdana" w:hAnsi="Verdana"/>
          <w:b/>
          <w:bCs/>
          <w:color w:val="000000"/>
          <w:sz w:val="20"/>
          <w:szCs w:val="20"/>
          <w:shd w:val="clear" w:color="auto" w:fill="E2ECEF"/>
        </w:rPr>
      </w:pPr>
      <w:r w:rsidRPr="00FD1423">
        <w:rPr>
          <w:rFonts w:ascii="Verdana" w:hAnsi="Verdana"/>
          <w:b/>
          <w:bCs/>
          <w:color w:val="000000"/>
          <w:sz w:val="20"/>
          <w:szCs w:val="20"/>
          <w:shd w:val="clear" w:color="auto" w:fill="E2ECEF"/>
        </w:rPr>
        <w:t>Soru12. Aynı enlemlerde yer almalarına rağmen yaz aylarında Asya Kıtası, Kuzey Amerika Kıtasından daha sıcak olmaktadır. Bunun temel sebebi aşağıdakilerden hangisidir?</w:t>
      </w:r>
      <w:r w:rsidRPr="00FD1423">
        <w:rPr>
          <w:rFonts w:ascii="Verdana" w:hAnsi="Verdana"/>
          <w:b/>
          <w:bCs/>
          <w:color w:val="000000"/>
          <w:sz w:val="20"/>
          <w:szCs w:val="20"/>
          <w:shd w:val="clear" w:color="auto" w:fill="E2ECEF"/>
        </w:rPr>
        <w:br/>
        <w:t>A) Asya’nın Amerika’ya göre daha karasal olması</w:t>
      </w:r>
      <w:r w:rsidRPr="00FD1423">
        <w:rPr>
          <w:rFonts w:ascii="Verdana" w:hAnsi="Verdana"/>
          <w:b/>
          <w:bCs/>
          <w:color w:val="000000"/>
          <w:sz w:val="20"/>
          <w:szCs w:val="20"/>
          <w:shd w:val="clear" w:color="auto" w:fill="E2ECEF"/>
        </w:rPr>
        <w:br/>
        <w:t>B) Güney yarım kürede yer alması</w:t>
      </w:r>
      <w:r w:rsidRPr="00FD1423">
        <w:rPr>
          <w:rFonts w:ascii="Verdana" w:hAnsi="Verdana"/>
          <w:b/>
          <w:bCs/>
          <w:color w:val="000000"/>
          <w:sz w:val="20"/>
          <w:szCs w:val="20"/>
          <w:shd w:val="clear" w:color="auto" w:fill="E2ECEF"/>
        </w:rPr>
        <w:br/>
        <w:t>C) Yeryüzü şekilleri</w:t>
      </w:r>
      <w:r w:rsidRPr="00FD1423">
        <w:rPr>
          <w:rFonts w:ascii="Verdana" w:hAnsi="Verdana"/>
          <w:b/>
          <w:bCs/>
          <w:color w:val="000000"/>
          <w:sz w:val="20"/>
          <w:szCs w:val="20"/>
          <w:shd w:val="clear" w:color="auto" w:fill="E2ECEF"/>
        </w:rPr>
        <w:br/>
        <w:t>D) Farklı okyanus akıntılarının etkisinde kalması</w:t>
      </w:r>
      <w:r w:rsidRPr="00FD1423">
        <w:rPr>
          <w:rFonts w:ascii="Verdana" w:hAnsi="Verdana"/>
          <w:b/>
          <w:bCs/>
          <w:color w:val="000000"/>
          <w:sz w:val="20"/>
          <w:szCs w:val="20"/>
          <w:shd w:val="clear" w:color="auto" w:fill="E2ECEF"/>
        </w:rPr>
        <w:br/>
        <w:t>E) Dünyanın geoid şeklinde olması</w:t>
      </w:r>
      <w:r w:rsidRPr="00FD1423">
        <w:rPr>
          <w:rFonts w:ascii="Verdana" w:hAnsi="Verdana"/>
          <w:b/>
          <w:bCs/>
          <w:color w:val="000000"/>
          <w:sz w:val="20"/>
          <w:szCs w:val="20"/>
          <w:shd w:val="clear" w:color="auto" w:fill="E2ECEF"/>
        </w:rPr>
        <w:br/>
      </w:r>
      <w:r w:rsidRPr="00FD1423">
        <w:rPr>
          <w:rFonts w:ascii="Verdana" w:hAnsi="Verdana"/>
          <w:b/>
          <w:bCs/>
          <w:color w:val="000000"/>
          <w:sz w:val="20"/>
          <w:szCs w:val="20"/>
          <w:shd w:val="clear" w:color="auto" w:fill="E2ECEF"/>
        </w:rPr>
        <w:br/>
        <w:t>Soru13. Aşağıdakilerden hangisi iklimden etkilenmez?</w:t>
      </w:r>
      <w:r w:rsidRPr="00FD1423">
        <w:rPr>
          <w:rFonts w:ascii="Verdana" w:hAnsi="Verdana"/>
          <w:b/>
          <w:bCs/>
          <w:color w:val="000000"/>
          <w:sz w:val="20"/>
          <w:szCs w:val="20"/>
          <w:shd w:val="clear" w:color="auto" w:fill="E2ECEF"/>
        </w:rPr>
        <w:br/>
        <w:t>A) Yağış rejimi</w:t>
      </w:r>
      <w:r w:rsidRPr="00FD1423">
        <w:rPr>
          <w:rFonts w:ascii="Verdana" w:hAnsi="Verdana"/>
          <w:b/>
          <w:bCs/>
          <w:color w:val="000000"/>
          <w:sz w:val="20"/>
          <w:szCs w:val="20"/>
          <w:shd w:val="clear" w:color="auto" w:fill="E2ECEF"/>
        </w:rPr>
        <w:br/>
        <w:t>B) Yeraltı zenginlikleri</w:t>
      </w:r>
      <w:r w:rsidRPr="00FD1423">
        <w:rPr>
          <w:rFonts w:ascii="Verdana" w:hAnsi="Verdana"/>
          <w:b/>
          <w:bCs/>
          <w:color w:val="000000"/>
          <w:sz w:val="20"/>
          <w:szCs w:val="20"/>
          <w:shd w:val="clear" w:color="auto" w:fill="E2ECEF"/>
        </w:rPr>
        <w:br/>
        <w:t>C) Tarımsal etkinlikler</w:t>
      </w:r>
      <w:r w:rsidRPr="00FD1423">
        <w:rPr>
          <w:rFonts w:ascii="Verdana" w:hAnsi="Verdana"/>
          <w:b/>
          <w:bCs/>
          <w:color w:val="000000"/>
          <w:sz w:val="20"/>
          <w:szCs w:val="20"/>
          <w:shd w:val="clear" w:color="auto" w:fill="E2ECEF"/>
        </w:rPr>
        <w:br/>
        <w:t>D) Yaşama biçimi</w:t>
      </w:r>
      <w:r w:rsidRPr="00FD1423">
        <w:rPr>
          <w:rFonts w:ascii="Verdana" w:hAnsi="Verdana"/>
          <w:b/>
          <w:bCs/>
          <w:color w:val="000000"/>
          <w:sz w:val="20"/>
          <w:szCs w:val="20"/>
          <w:shd w:val="clear" w:color="auto" w:fill="E2ECEF"/>
        </w:rPr>
        <w:br/>
        <w:t>E) Sıcaklık düzeni</w:t>
      </w:r>
      <w:r w:rsidRPr="00FD1423">
        <w:rPr>
          <w:rFonts w:ascii="Verdana" w:hAnsi="Verdana"/>
          <w:b/>
          <w:bCs/>
          <w:color w:val="000000"/>
          <w:sz w:val="20"/>
          <w:szCs w:val="20"/>
          <w:shd w:val="clear" w:color="auto" w:fill="E2ECEF"/>
        </w:rPr>
        <w:br/>
      </w:r>
      <w:r w:rsidRPr="00FD1423">
        <w:rPr>
          <w:rFonts w:ascii="Verdana" w:hAnsi="Verdana"/>
          <w:b/>
          <w:bCs/>
          <w:color w:val="000000"/>
          <w:sz w:val="20"/>
          <w:szCs w:val="20"/>
          <w:shd w:val="clear" w:color="auto" w:fill="E2ECEF"/>
        </w:rPr>
        <w:br/>
        <w:t>Soru14. Aşağıdakilerden hangileri havadaki bağıl nemin doyma noktasına ulaşmasını sağlayan etkenlerden biridir?</w:t>
      </w:r>
      <w:r w:rsidRPr="00FD1423">
        <w:rPr>
          <w:rFonts w:ascii="Verdana" w:hAnsi="Verdana"/>
          <w:b/>
          <w:bCs/>
          <w:color w:val="000000"/>
          <w:sz w:val="20"/>
          <w:szCs w:val="20"/>
          <w:shd w:val="clear" w:color="auto" w:fill="E2ECEF"/>
        </w:rPr>
        <w:br/>
        <w:t>I . Sıcaklığın düşmesi</w:t>
      </w:r>
      <w:r w:rsidRPr="00FD1423">
        <w:rPr>
          <w:rFonts w:ascii="Verdana" w:hAnsi="Verdana"/>
          <w:b/>
          <w:bCs/>
          <w:color w:val="000000"/>
          <w:sz w:val="20"/>
          <w:szCs w:val="20"/>
          <w:shd w:val="clear" w:color="auto" w:fill="E2ECEF"/>
        </w:rPr>
        <w:br/>
        <w:t>II. Rüzgarın şiddetlenmesi</w:t>
      </w:r>
      <w:r w:rsidRPr="00FD1423">
        <w:rPr>
          <w:rFonts w:ascii="Verdana" w:hAnsi="Verdana"/>
          <w:b/>
          <w:bCs/>
          <w:color w:val="000000"/>
          <w:sz w:val="20"/>
          <w:szCs w:val="20"/>
          <w:shd w:val="clear" w:color="auto" w:fill="E2ECEF"/>
        </w:rPr>
        <w:br/>
        <w:t>III. Yükseltinin artması</w:t>
      </w:r>
      <w:r w:rsidRPr="00FD1423">
        <w:rPr>
          <w:rFonts w:ascii="Verdana" w:hAnsi="Verdana"/>
          <w:b/>
          <w:bCs/>
          <w:color w:val="000000"/>
          <w:sz w:val="20"/>
          <w:szCs w:val="20"/>
          <w:shd w:val="clear" w:color="auto" w:fill="E2ECEF"/>
        </w:rPr>
        <w:br/>
        <w:t>IV. Basıncın artması</w:t>
      </w:r>
      <w:r w:rsidRPr="00FD1423">
        <w:rPr>
          <w:rFonts w:ascii="Verdana" w:hAnsi="Verdana"/>
          <w:b/>
          <w:bCs/>
          <w:color w:val="000000"/>
          <w:sz w:val="20"/>
          <w:szCs w:val="20"/>
          <w:shd w:val="clear" w:color="auto" w:fill="E2ECEF"/>
        </w:rPr>
        <w:br/>
        <w:t>A) I ve II</w:t>
      </w:r>
      <w:r w:rsidRPr="00FD1423">
        <w:rPr>
          <w:rFonts w:ascii="Verdana" w:hAnsi="Verdana"/>
          <w:b/>
          <w:bCs/>
          <w:color w:val="000000"/>
          <w:sz w:val="20"/>
          <w:szCs w:val="20"/>
          <w:shd w:val="clear" w:color="auto" w:fill="E2ECEF"/>
        </w:rPr>
        <w:br/>
        <w:t>B) II ve III</w:t>
      </w:r>
      <w:r w:rsidRPr="00FD1423">
        <w:rPr>
          <w:rFonts w:ascii="Verdana" w:hAnsi="Verdana"/>
          <w:b/>
          <w:bCs/>
          <w:color w:val="000000"/>
          <w:sz w:val="20"/>
          <w:szCs w:val="20"/>
          <w:shd w:val="clear" w:color="auto" w:fill="E2ECEF"/>
        </w:rPr>
        <w:br/>
        <w:t>C) IIIve IV</w:t>
      </w:r>
      <w:r w:rsidRPr="00FD1423">
        <w:rPr>
          <w:rFonts w:ascii="Verdana" w:hAnsi="Verdana"/>
          <w:b/>
          <w:bCs/>
          <w:color w:val="000000"/>
          <w:sz w:val="20"/>
          <w:szCs w:val="20"/>
          <w:shd w:val="clear" w:color="auto" w:fill="E2ECEF"/>
        </w:rPr>
        <w:br/>
        <w:t>D) I ve III</w:t>
      </w:r>
      <w:r w:rsidRPr="00FD1423">
        <w:rPr>
          <w:rFonts w:ascii="Verdana" w:hAnsi="Verdana"/>
          <w:b/>
          <w:bCs/>
          <w:color w:val="000000"/>
          <w:sz w:val="20"/>
          <w:szCs w:val="20"/>
          <w:shd w:val="clear" w:color="auto" w:fill="E2ECEF"/>
        </w:rPr>
        <w:br/>
        <w:t>E)II ve IV</w:t>
      </w:r>
    </w:p>
    <w:p w:rsidR="003C0157" w:rsidRDefault="003C0157">
      <w:pPr>
        <w:rPr>
          <w:rFonts w:ascii="Verdana" w:hAnsi="Verdana"/>
          <w:b/>
          <w:bCs/>
          <w:color w:val="000000"/>
          <w:sz w:val="20"/>
          <w:szCs w:val="20"/>
          <w:u w:val="single"/>
          <w:shd w:val="clear" w:color="auto" w:fill="E2ECEF"/>
        </w:rPr>
      </w:pPr>
      <w:r w:rsidRPr="00FD1423">
        <w:rPr>
          <w:rFonts w:ascii="Verdana" w:hAnsi="Verdana"/>
          <w:b/>
          <w:bCs/>
          <w:color w:val="000000"/>
          <w:sz w:val="20"/>
          <w:szCs w:val="20"/>
          <w:shd w:val="clear" w:color="auto" w:fill="E2ECEF"/>
        </w:rPr>
        <w:t>Soru15. Bir yerde yağışın oluşabilmesi için aşağıdakilerden hangisinin olması beklenir?</w:t>
      </w:r>
      <w:r w:rsidRPr="00FD1423">
        <w:rPr>
          <w:rFonts w:ascii="Verdana" w:hAnsi="Verdana"/>
          <w:b/>
          <w:bCs/>
          <w:color w:val="000000"/>
          <w:sz w:val="20"/>
          <w:szCs w:val="20"/>
          <w:shd w:val="clear" w:color="auto" w:fill="E2ECEF"/>
        </w:rPr>
        <w:br/>
        <w:t>A)Hava basıncının yükselmesi</w:t>
      </w:r>
      <w:r w:rsidRPr="00FD1423">
        <w:rPr>
          <w:rFonts w:ascii="Verdana" w:hAnsi="Verdana"/>
          <w:b/>
          <w:bCs/>
          <w:color w:val="000000"/>
          <w:sz w:val="20"/>
          <w:szCs w:val="20"/>
          <w:shd w:val="clear" w:color="auto" w:fill="E2ECEF"/>
        </w:rPr>
        <w:br/>
        <w:t>B) Bulut seviyesinin yükselmesi</w:t>
      </w:r>
      <w:r w:rsidRPr="00FD1423">
        <w:rPr>
          <w:rFonts w:ascii="Verdana" w:hAnsi="Verdana"/>
          <w:b/>
          <w:bCs/>
          <w:color w:val="000000"/>
          <w:sz w:val="20"/>
          <w:szCs w:val="20"/>
          <w:shd w:val="clear" w:color="auto" w:fill="E2ECEF"/>
        </w:rPr>
        <w:br/>
        <w:t>C) Havadaki nemin doyma noktasına ulaşması</w:t>
      </w:r>
      <w:r w:rsidRPr="00FD1423">
        <w:rPr>
          <w:rFonts w:ascii="Verdana" w:hAnsi="Verdana"/>
          <w:b/>
          <w:bCs/>
          <w:color w:val="000000"/>
          <w:sz w:val="20"/>
          <w:szCs w:val="20"/>
          <w:shd w:val="clear" w:color="auto" w:fill="E2ECEF"/>
        </w:rPr>
        <w:br/>
        <w:t>D) Havanın sıcaklığının artması</w:t>
      </w:r>
      <w:r w:rsidRPr="00FD1423">
        <w:rPr>
          <w:rFonts w:ascii="Verdana" w:hAnsi="Verdana"/>
          <w:b/>
          <w:bCs/>
          <w:color w:val="000000"/>
          <w:sz w:val="20"/>
          <w:szCs w:val="20"/>
          <w:shd w:val="clear" w:color="auto" w:fill="E2ECEF"/>
        </w:rPr>
        <w:br/>
        <w:t>E) Havanın rüzgarlı olması</w:t>
      </w:r>
      <w:r w:rsidRPr="00FD1423">
        <w:rPr>
          <w:rFonts w:ascii="Verdana" w:hAnsi="Verdana"/>
          <w:b/>
          <w:bCs/>
          <w:color w:val="000000"/>
          <w:sz w:val="20"/>
          <w:szCs w:val="20"/>
          <w:shd w:val="clear" w:color="auto" w:fill="E2ECEF"/>
        </w:rPr>
        <w:br/>
      </w:r>
      <w:r w:rsidRPr="00FD1423">
        <w:rPr>
          <w:rFonts w:ascii="Verdana" w:hAnsi="Verdana"/>
          <w:b/>
          <w:bCs/>
          <w:color w:val="000000"/>
          <w:sz w:val="20"/>
          <w:szCs w:val="20"/>
          <w:shd w:val="clear" w:color="auto" w:fill="E2ECEF"/>
        </w:rPr>
        <w:br/>
        <w:t>Soru16. Yağışlı mevsim ilkbahar ve yaz aylarıdır. Don olayı ve donlu gün sayısı oldukça fazladır.Yıllık yağış miktarı ise oldukça fazladır.</w:t>
      </w:r>
      <w:r w:rsidRPr="00FD1423">
        <w:rPr>
          <w:rFonts w:ascii="Verdana" w:hAnsi="Verdana"/>
          <w:b/>
          <w:bCs/>
          <w:color w:val="000000"/>
          <w:sz w:val="20"/>
          <w:szCs w:val="20"/>
          <w:shd w:val="clear" w:color="auto" w:fill="E2ECEF"/>
        </w:rPr>
        <w:br/>
        <w:t>Yukarıda konu edilen iklim tipi aşağıdakilerden hangisidir?</w:t>
      </w:r>
      <w:r w:rsidRPr="00FD1423">
        <w:rPr>
          <w:rFonts w:ascii="Verdana" w:hAnsi="Verdana"/>
          <w:b/>
          <w:bCs/>
          <w:color w:val="000000"/>
          <w:sz w:val="20"/>
          <w:szCs w:val="20"/>
          <w:shd w:val="clear" w:color="auto" w:fill="E2ECEF"/>
        </w:rPr>
        <w:br/>
        <w:t>A) Akdeniz iklimi</w:t>
      </w:r>
      <w:r w:rsidRPr="00FD1423">
        <w:rPr>
          <w:rFonts w:ascii="Verdana" w:hAnsi="Verdana"/>
          <w:b/>
          <w:bCs/>
          <w:color w:val="000000"/>
          <w:sz w:val="20"/>
          <w:szCs w:val="20"/>
          <w:shd w:val="clear" w:color="auto" w:fill="E2ECEF"/>
        </w:rPr>
        <w:br/>
        <w:t>B) Muson iklimi</w:t>
      </w:r>
      <w:r w:rsidRPr="00FD1423">
        <w:rPr>
          <w:rFonts w:ascii="Verdana" w:hAnsi="Verdana"/>
          <w:b/>
          <w:bCs/>
          <w:color w:val="000000"/>
          <w:sz w:val="20"/>
          <w:szCs w:val="20"/>
          <w:shd w:val="clear" w:color="auto" w:fill="E2ECEF"/>
        </w:rPr>
        <w:br/>
        <w:t>C) Karadeniz iklimi</w:t>
      </w:r>
      <w:r w:rsidRPr="00FD1423">
        <w:rPr>
          <w:rFonts w:ascii="Verdana" w:hAnsi="Verdana"/>
          <w:b/>
          <w:bCs/>
          <w:color w:val="000000"/>
          <w:sz w:val="20"/>
          <w:szCs w:val="20"/>
          <w:shd w:val="clear" w:color="auto" w:fill="E2ECEF"/>
        </w:rPr>
        <w:br/>
        <w:t>D) Orta Kuşağın Karasal iklimi</w:t>
      </w:r>
      <w:r w:rsidRPr="00FD1423">
        <w:rPr>
          <w:rFonts w:ascii="Verdana" w:hAnsi="Verdana"/>
          <w:b/>
          <w:bCs/>
          <w:color w:val="000000"/>
          <w:sz w:val="20"/>
          <w:szCs w:val="20"/>
          <w:shd w:val="clear" w:color="auto" w:fill="E2ECEF"/>
        </w:rPr>
        <w:br/>
        <w:t>E) Savan iklimi</w:t>
      </w:r>
      <w:r w:rsidRPr="00FD1423">
        <w:rPr>
          <w:rFonts w:ascii="Verdana" w:hAnsi="Verdana"/>
          <w:b/>
          <w:bCs/>
          <w:color w:val="000000"/>
          <w:sz w:val="20"/>
          <w:szCs w:val="20"/>
          <w:shd w:val="clear" w:color="auto" w:fill="E2ECEF"/>
        </w:rPr>
        <w:br/>
      </w:r>
      <w:r w:rsidRPr="00FD1423">
        <w:rPr>
          <w:rFonts w:ascii="Verdana" w:hAnsi="Verdana"/>
          <w:b/>
          <w:bCs/>
          <w:color w:val="000000"/>
          <w:sz w:val="20"/>
          <w:szCs w:val="20"/>
          <w:shd w:val="clear" w:color="auto" w:fill="E2ECEF"/>
        </w:rPr>
        <w:br/>
        <w:t>Soru17. Aşağıda isimleri yazılı olan ülkelerin hangisinde Akdeniz iklimi görülmez?</w:t>
      </w:r>
      <w:r w:rsidRPr="00FD1423">
        <w:rPr>
          <w:rFonts w:ascii="Verdana" w:hAnsi="Verdana"/>
          <w:b/>
          <w:bCs/>
          <w:color w:val="000000"/>
          <w:sz w:val="20"/>
          <w:szCs w:val="20"/>
          <w:shd w:val="clear" w:color="auto" w:fill="E2ECEF"/>
        </w:rPr>
        <w:br/>
        <w:t>A) Almanya</w:t>
      </w:r>
      <w:r w:rsidRPr="00FD1423">
        <w:rPr>
          <w:rFonts w:ascii="Verdana" w:hAnsi="Verdana"/>
          <w:b/>
          <w:bCs/>
          <w:color w:val="000000"/>
          <w:sz w:val="20"/>
          <w:szCs w:val="20"/>
          <w:shd w:val="clear" w:color="auto" w:fill="E2ECEF"/>
        </w:rPr>
        <w:br/>
        <w:t>B) Türkiye</w:t>
      </w:r>
      <w:r w:rsidRPr="00FD1423">
        <w:rPr>
          <w:rFonts w:ascii="Verdana" w:hAnsi="Verdana"/>
          <w:b/>
          <w:bCs/>
          <w:color w:val="000000"/>
          <w:sz w:val="20"/>
          <w:szCs w:val="20"/>
          <w:shd w:val="clear" w:color="auto" w:fill="E2ECEF"/>
        </w:rPr>
        <w:br/>
        <w:t>C) Yunanistan</w:t>
      </w:r>
      <w:r w:rsidRPr="00FD1423">
        <w:rPr>
          <w:rFonts w:ascii="Verdana" w:hAnsi="Verdana"/>
          <w:b/>
          <w:bCs/>
          <w:color w:val="000000"/>
          <w:sz w:val="20"/>
          <w:szCs w:val="20"/>
          <w:shd w:val="clear" w:color="auto" w:fill="E2ECEF"/>
        </w:rPr>
        <w:br/>
        <w:t>D) İtalya</w:t>
      </w:r>
      <w:r w:rsidRPr="00FD1423">
        <w:rPr>
          <w:rFonts w:ascii="Verdana" w:hAnsi="Verdana"/>
          <w:b/>
          <w:bCs/>
          <w:color w:val="000000"/>
          <w:sz w:val="20"/>
          <w:szCs w:val="20"/>
          <w:shd w:val="clear" w:color="auto" w:fill="E2ECEF"/>
        </w:rPr>
        <w:br/>
        <w:t>E) Libya</w:t>
      </w:r>
      <w:r w:rsidRPr="00FD1423">
        <w:rPr>
          <w:rFonts w:ascii="Verdana" w:hAnsi="Verdana"/>
          <w:b/>
          <w:bCs/>
          <w:color w:val="000000"/>
          <w:sz w:val="20"/>
          <w:szCs w:val="20"/>
          <w:shd w:val="clear" w:color="auto" w:fill="E2ECEF"/>
        </w:rPr>
        <w:br/>
      </w:r>
      <w:r w:rsidRPr="00FD1423">
        <w:rPr>
          <w:rFonts w:ascii="Verdana" w:hAnsi="Verdana"/>
          <w:b/>
          <w:bCs/>
          <w:color w:val="000000"/>
          <w:sz w:val="20"/>
          <w:szCs w:val="20"/>
          <w:shd w:val="clear" w:color="auto" w:fill="E2ECEF"/>
        </w:rPr>
        <w:br/>
        <w:t>Soru18. Tayga ormanları aşağıdaki iklim tiplerinin hangisinin tipik bitki örtüsüdür?</w:t>
      </w:r>
      <w:r w:rsidRPr="00FD1423">
        <w:rPr>
          <w:rFonts w:ascii="Verdana" w:hAnsi="Verdana"/>
          <w:b/>
          <w:bCs/>
          <w:color w:val="000000"/>
          <w:sz w:val="20"/>
          <w:szCs w:val="20"/>
          <w:shd w:val="clear" w:color="auto" w:fill="E2ECEF"/>
        </w:rPr>
        <w:br/>
        <w:t>A) Savan</w:t>
      </w:r>
      <w:r w:rsidRPr="00FD1423">
        <w:rPr>
          <w:rFonts w:ascii="Verdana" w:hAnsi="Verdana"/>
          <w:b/>
          <w:bCs/>
          <w:color w:val="000000"/>
          <w:sz w:val="20"/>
          <w:szCs w:val="20"/>
          <w:shd w:val="clear" w:color="auto" w:fill="E2ECEF"/>
        </w:rPr>
        <w:br/>
        <w:t>B) Karasal</w:t>
      </w:r>
      <w:r w:rsidRPr="00FD1423">
        <w:rPr>
          <w:rFonts w:ascii="Verdana" w:hAnsi="Verdana"/>
          <w:b/>
          <w:bCs/>
          <w:color w:val="000000"/>
          <w:sz w:val="20"/>
          <w:szCs w:val="20"/>
          <w:shd w:val="clear" w:color="auto" w:fill="E2ECEF"/>
        </w:rPr>
        <w:br/>
        <w:t>C) Tundra</w:t>
      </w:r>
      <w:r w:rsidRPr="00FD1423">
        <w:rPr>
          <w:rFonts w:ascii="Verdana" w:hAnsi="Verdana"/>
          <w:b/>
          <w:bCs/>
          <w:color w:val="000000"/>
          <w:sz w:val="20"/>
          <w:szCs w:val="20"/>
          <w:shd w:val="clear" w:color="auto" w:fill="E2ECEF"/>
        </w:rPr>
        <w:br/>
        <w:t>D) Muson</w:t>
      </w:r>
      <w:r w:rsidRPr="00FD1423">
        <w:rPr>
          <w:rFonts w:ascii="Verdana" w:hAnsi="Verdana"/>
          <w:b/>
          <w:bCs/>
          <w:color w:val="000000"/>
          <w:sz w:val="20"/>
          <w:szCs w:val="20"/>
          <w:shd w:val="clear" w:color="auto" w:fill="E2ECEF"/>
        </w:rPr>
        <w:br/>
        <w:t>E) Ekvatoral</w:t>
      </w:r>
      <w:r w:rsidRPr="00FD1423">
        <w:rPr>
          <w:rFonts w:ascii="Verdana" w:hAnsi="Verdana"/>
          <w:b/>
          <w:bCs/>
          <w:color w:val="000000"/>
          <w:sz w:val="20"/>
          <w:szCs w:val="20"/>
          <w:shd w:val="clear" w:color="auto" w:fill="E2ECEF"/>
        </w:rPr>
        <w:br/>
      </w:r>
      <w:r w:rsidRPr="00FD1423">
        <w:rPr>
          <w:rFonts w:ascii="Verdana" w:hAnsi="Verdana"/>
          <w:b/>
          <w:bCs/>
          <w:color w:val="000000"/>
          <w:sz w:val="20"/>
          <w:szCs w:val="20"/>
          <w:shd w:val="clear" w:color="auto" w:fill="E2ECEF"/>
        </w:rPr>
        <w:br/>
        <w:t>Soru19. Dünya üzerinde cephe yağışları daha çok aşağıdaki yerlerden hangisinde görülür?</w:t>
      </w:r>
      <w:r w:rsidRPr="00FD1423">
        <w:rPr>
          <w:rFonts w:ascii="Verdana" w:hAnsi="Verdana"/>
          <w:b/>
          <w:bCs/>
          <w:color w:val="000000"/>
          <w:sz w:val="20"/>
          <w:szCs w:val="20"/>
          <w:shd w:val="clear" w:color="auto" w:fill="E2ECEF"/>
        </w:rPr>
        <w:br/>
        <w:t>A) Kutuplarda</w:t>
      </w:r>
      <w:r w:rsidRPr="00FD1423">
        <w:rPr>
          <w:rFonts w:ascii="Verdana" w:hAnsi="Verdana"/>
          <w:b/>
          <w:bCs/>
          <w:color w:val="000000"/>
          <w:sz w:val="20"/>
          <w:szCs w:val="20"/>
          <w:shd w:val="clear" w:color="auto" w:fill="E2ECEF"/>
        </w:rPr>
        <w:br/>
        <w:t>B) Çöl bölgelerinde</w:t>
      </w:r>
      <w:r w:rsidRPr="00FD1423">
        <w:rPr>
          <w:rFonts w:ascii="Verdana" w:hAnsi="Verdana"/>
          <w:b/>
          <w:bCs/>
          <w:color w:val="000000"/>
          <w:sz w:val="20"/>
          <w:szCs w:val="20"/>
          <w:shd w:val="clear" w:color="auto" w:fill="E2ECEF"/>
        </w:rPr>
        <w:br/>
        <w:t>C) Dönenceler arası kuşakta</w:t>
      </w:r>
      <w:r w:rsidRPr="00FD1423">
        <w:rPr>
          <w:rFonts w:ascii="Verdana" w:hAnsi="Verdana"/>
          <w:b/>
          <w:bCs/>
          <w:color w:val="000000"/>
          <w:sz w:val="20"/>
          <w:szCs w:val="20"/>
          <w:shd w:val="clear" w:color="auto" w:fill="E2ECEF"/>
        </w:rPr>
        <w:br/>
        <w:t>D) Ekvatoral bölgede</w:t>
      </w:r>
      <w:r w:rsidRPr="00FD1423">
        <w:rPr>
          <w:rFonts w:ascii="Verdana" w:hAnsi="Verdana"/>
          <w:b/>
          <w:bCs/>
          <w:color w:val="000000"/>
          <w:sz w:val="20"/>
          <w:szCs w:val="20"/>
          <w:shd w:val="clear" w:color="auto" w:fill="E2ECEF"/>
        </w:rPr>
        <w:br/>
        <w:t>E) Orta kuşakta</w:t>
      </w:r>
      <w:r>
        <w:rPr>
          <w:rFonts w:ascii="Verdana" w:hAnsi="Verdana"/>
          <w:color w:val="2D3F52"/>
          <w:sz w:val="20"/>
          <w:szCs w:val="20"/>
        </w:rPr>
        <w:br/>
      </w:r>
      <w:r>
        <w:rPr>
          <w:rFonts w:ascii="Verdana" w:hAnsi="Verdana"/>
          <w:color w:val="2D3F52"/>
          <w:sz w:val="20"/>
          <w:szCs w:val="20"/>
        </w:rPr>
        <w:br/>
      </w:r>
      <w:r w:rsidRPr="00FD1423">
        <w:rPr>
          <w:rFonts w:ascii="Verdana" w:hAnsi="Verdana"/>
          <w:b/>
          <w:bCs/>
          <w:color w:val="000000"/>
          <w:sz w:val="20"/>
          <w:szCs w:val="20"/>
          <w:u w:val="single"/>
          <w:shd w:val="clear" w:color="auto" w:fill="E2ECEF"/>
        </w:rPr>
        <w:t xml:space="preserve">1E 2D 3B 4A 5E </w:t>
      </w:r>
      <w:smartTag w:uri="urn:schemas-microsoft-com:office:smarttags" w:element="metricconverter">
        <w:smartTagPr>
          <w:attr w:name="ProductID" w:val="18C"/>
        </w:smartTagPr>
        <w:r w:rsidRPr="00FD1423">
          <w:rPr>
            <w:rFonts w:ascii="Verdana" w:hAnsi="Verdana"/>
            <w:b/>
            <w:bCs/>
            <w:color w:val="000000"/>
            <w:sz w:val="20"/>
            <w:szCs w:val="20"/>
            <w:u w:val="single"/>
            <w:shd w:val="clear" w:color="auto" w:fill="E2ECEF"/>
          </w:rPr>
          <w:t>6C</w:t>
        </w:r>
      </w:smartTag>
      <w:r w:rsidRPr="00FD1423">
        <w:rPr>
          <w:rFonts w:ascii="Verdana" w:hAnsi="Verdana"/>
          <w:b/>
          <w:bCs/>
          <w:color w:val="000000"/>
          <w:sz w:val="20"/>
          <w:szCs w:val="20"/>
          <w:u w:val="single"/>
          <w:shd w:val="clear" w:color="auto" w:fill="E2ECEF"/>
        </w:rPr>
        <w:t xml:space="preserve"> 7B </w:t>
      </w:r>
      <w:smartTag w:uri="urn:schemas-microsoft-com:office:smarttags" w:element="metricconverter">
        <w:smartTagPr>
          <w:attr w:name="ProductID" w:val="18C"/>
        </w:smartTagPr>
        <w:r w:rsidRPr="00FD1423">
          <w:rPr>
            <w:rFonts w:ascii="Verdana" w:hAnsi="Verdana"/>
            <w:b/>
            <w:bCs/>
            <w:color w:val="000000"/>
            <w:sz w:val="20"/>
            <w:szCs w:val="20"/>
            <w:u w:val="single"/>
            <w:shd w:val="clear" w:color="auto" w:fill="E2ECEF"/>
          </w:rPr>
          <w:t>8C</w:t>
        </w:r>
      </w:smartTag>
      <w:r w:rsidRPr="00FD1423">
        <w:rPr>
          <w:rFonts w:ascii="Verdana" w:hAnsi="Verdana"/>
          <w:b/>
          <w:bCs/>
          <w:color w:val="000000"/>
          <w:sz w:val="20"/>
          <w:szCs w:val="20"/>
          <w:u w:val="single"/>
          <w:shd w:val="clear" w:color="auto" w:fill="E2ECEF"/>
        </w:rPr>
        <w:t xml:space="preserve"> 9D 10E </w:t>
      </w:r>
      <w:smartTag w:uri="urn:schemas-microsoft-com:office:smarttags" w:element="metricconverter">
        <w:smartTagPr>
          <w:attr w:name="ProductID" w:val="18C"/>
        </w:smartTagPr>
        <w:r w:rsidRPr="00FD1423">
          <w:rPr>
            <w:rFonts w:ascii="Verdana" w:hAnsi="Verdana"/>
            <w:b/>
            <w:bCs/>
            <w:color w:val="000000"/>
            <w:sz w:val="20"/>
            <w:szCs w:val="20"/>
            <w:u w:val="single"/>
            <w:shd w:val="clear" w:color="auto" w:fill="E2ECEF"/>
          </w:rPr>
          <w:t>11C</w:t>
        </w:r>
      </w:smartTag>
      <w:r w:rsidRPr="00FD1423">
        <w:rPr>
          <w:rFonts w:ascii="Verdana" w:hAnsi="Verdana"/>
          <w:b/>
          <w:bCs/>
          <w:color w:val="000000"/>
          <w:sz w:val="20"/>
          <w:szCs w:val="20"/>
          <w:u w:val="single"/>
          <w:shd w:val="clear" w:color="auto" w:fill="E2ECEF"/>
        </w:rPr>
        <w:t xml:space="preserve"> 12A 13B 14D </w:t>
      </w:r>
      <w:smartTag w:uri="urn:schemas-microsoft-com:office:smarttags" w:element="metricconverter">
        <w:smartTagPr>
          <w:attr w:name="ProductID" w:val="18C"/>
        </w:smartTagPr>
        <w:r w:rsidRPr="00FD1423">
          <w:rPr>
            <w:rFonts w:ascii="Verdana" w:hAnsi="Verdana"/>
            <w:b/>
            <w:bCs/>
            <w:color w:val="000000"/>
            <w:sz w:val="20"/>
            <w:szCs w:val="20"/>
            <w:u w:val="single"/>
            <w:shd w:val="clear" w:color="auto" w:fill="E2ECEF"/>
          </w:rPr>
          <w:t>15C</w:t>
        </w:r>
      </w:smartTag>
      <w:r w:rsidRPr="00FD1423">
        <w:rPr>
          <w:rFonts w:ascii="Verdana" w:hAnsi="Verdana"/>
          <w:b/>
          <w:bCs/>
          <w:color w:val="000000"/>
          <w:sz w:val="20"/>
          <w:szCs w:val="20"/>
          <w:u w:val="single"/>
          <w:shd w:val="clear" w:color="auto" w:fill="E2ECEF"/>
        </w:rPr>
        <w:t xml:space="preserve"> 16D 17A </w:t>
      </w:r>
      <w:smartTag w:uri="urn:schemas-microsoft-com:office:smarttags" w:element="metricconverter">
        <w:smartTagPr>
          <w:attr w:name="ProductID" w:val="18C"/>
        </w:smartTagPr>
        <w:r w:rsidRPr="00FD1423">
          <w:rPr>
            <w:rFonts w:ascii="Verdana" w:hAnsi="Verdana"/>
            <w:b/>
            <w:bCs/>
            <w:color w:val="000000"/>
            <w:sz w:val="20"/>
            <w:szCs w:val="20"/>
            <w:u w:val="single"/>
            <w:shd w:val="clear" w:color="auto" w:fill="E2ECEF"/>
          </w:rPr>
          <w:t>18C</w:t>
        </w:r>
      </w:smartTag>
      <w:r w:rsidRPr="00FD1423">
        <w:rPr>
          <w:rFonts w:ascii="Verdana" w:hAnsi="Verdana"/>
          <w:b/>
          <w:bCs/>
          <w:color w:val="000000"/>
          <w:sz w:val="20"/>
          <w:szCs w:val="20"/>
          <w:u w:val="single"/>
          <w:shd w:val="clear" w:color="auto" w:fill="E2ECEF"/>
        </w:rPr>
        <w:t xml:space="preserve"> 19E</w:t>
      </w:r>
    </w:p>
    <w:p w:rsidR="003C0157" w:rsidRPr="00FD1423" w:rsidRDefault="003C0157">
      <w:pPr>
        <w:rPr>
          <w:sz w:val="20"/>
          <w:szCs w:val="20"/>
        </w:rPr>
      </w:pPr>
    </w:p>
    <w:sectPr w:rsidR="003C0157" w:rsidRPr="00FD1423" w:rsidSect="0014297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1423"/>
    <w:rsid w:val="00142975"/>
    <w:rsid w:val="003C0157"/>
    <w:rsid w:val="009713A4"/>
    <w:rsid w:val="00C55466"/>
    <w:rsid w:val="00F53AC3"/>
    <w:rsid w:val="00FD142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97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FD142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730</Words>
  <Characters>4162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edanur</cp:lastModifiedBy>
  <cp:revision>3</cp:revision>
  <dcterms:created xsi:type="dcterms:W3CDTF">2012-01-15T10:51:00Z</dcterms:created>
  <dcterms:modified xsi:type="dcterms:W3CDTF">2012-01-17T12:03:00Z</dcterms:modified>
</cp:coreProperties>
</file>