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A1F62" w:rsidRDefault="000A1F62" w:rsidP="00EE4977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verilen uzunluklardan hangileri bir dik üçgenin kenar uzunlukları olamaz?</w:t>
      </w:r>
    </w:p>
    <w:p w:rsidR="000A1F62" w:rsidRDefault="000A1F62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Layout w:type="fixed"/>
        <w:tblCellMar>
          <w:left w:w="0" w:type="dxa"/>
          <w:right w:w="0" w:type="dxa"/>
        </w:tblCellMar>
        <w:tblLook w:val="00A0"/>
      </w:tblPr>
      <w:tblGrid>
        <w:gridCol w:w="255"/>
        <w:gridCol w:w="2126"/>
        <w:gridCol w:w="227"/>
        <w:gridCol w:w="2126"/>
      </w:tblGrid>
      <w:tr w:rsidR="000A1F62" w:rsidTr="000231EB">
        <w:trPr>
          <w:trHeight w:val="340"/>
        </w:trPr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 cm"/>
              </w:smartTagPr>
              <w:r w:rsidRPr="000231EB">
                <w:rPr>
                  <w:rFonts w:ascii="Arial" w:hAnsi="Arial" w:cs="Arial"/>
                  <w:sz w:val="20"/>
                  <w:szCs w:val="20"/>
                </w:rPr>
                <w:t>3 cm</w:t>
              </w:r>
            </w:smartTag>
            <w:r w:rsidRPr="000231EB">
              <w:rPr>
                <w:rFonts w:ascii="Arial" w:hAnsi="Arial" w:cs="Arial"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4 cm"/>
              </w:smartTagPr>
              <w:r w:rsidRPr="000231EB">
                <w:rPr>
                  <w:rFonts w:ascii="Arial" w:hAnsi="Arial" w:cs="Arial"/>
                  <w:sz w:val="20"/>
                  <w:szCs w:val="20"/>
                </w:rPr>
                <w:t>4 cm</w:t>
              </w:r>
            </w:smartTag>
            <w:r w:rsidRPr="000231EB">
              <w:rPr>
                <w:rFonts w:ascii="Arial" w:hAnsi="Arial" w:cs="Arial"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5 cm"/>
              </w:smartTagPr>
              <w:r w:rsidRPr="000231EB">
                <w:rPr>
                  <w:rFonts w:ascii="Arial" w:hAnsi="Arial" w:cs="Arial"/>
                  <w:sz w:val="20"/>
                  <w:szCs w:val="20"/>
                </w:rPr>
                <w:t>5 cm</w:t>
              </w:r>
            </w:smartTag>
          </w:p>
        </w:tc>
        <w:tc>
          <w:tcPr>
            <w:tcW w:w="227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9 cm"/>
              </w:smartTagPr>
              <w:r w:rsidRPr="000231EB">
                <w:rPr>
                  <w:rFonts w:ascii="Arial" w:hAnsi="Arial" w:cs="Arial"/>
                  <w:sz w:val="20"/>
                  <w:szCs w:val="20"/>
                </w:rPr>
                <w:t>9 cm</w:t>
              </w:r>
            </w:smartTag>
            <w:r w:rsidRPr="000231EB">
              <w:rPr>
                <w:rFonts w:ascii="Arial" w:hAnsi="Arial" w:cs="Arial"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12 cm"/>
              </w:smartTagPr>
              <w:r w:rsidRPr="000231EB">
                <w:rPr>
                  <w:rFonts w:ascii="Arial" w:hAnsi="Arial" w:cs="Arial"/>
                  <w:sz w:val="20"/>
                  <w:szCs w:val="20"/>
                </w:rPr>
                <w:t>12 cm</w:t>
              </w:r>
            </w:smartTag>
            <w:r w:rsidRPr="000231EB">
              <w:rPr>
                <w:rFonts w:ascii="Arial" w:hAnsi="Arial" w:cs="Arial"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15 cm"/>
              </w:smartTagPr>
              <w:r w:rsidRPr="000231EB">
                <w:rPr>
                  <w:rFonts w:ascii="Arial" w:hAnsi="Arial" w:cs="Arial"/>
                  <w:sz w:val="20"/>
                  <w:szCs w:val="20"/>
                </w:rPr>
                <w:t>15 cm</w:t>
              </w:r>
            </w:smartTag>
          </w:p>
        </w:tc>
      </w:tr>
      <w:tr w:rsidR="000A1F62" w:rsidTr="000231EB">
        <w:trPr>
          <w:trHeight w:val="340"/>
        </w:trPr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8 cm"/>
              </w:smartTagPr>
              <w:r w:rsidRPr="000231EB">
                <w:rPr>
                  <w:rFonts w:ascii="Arial" w:hAnsi="Arial" w:cs="Arial"/>
                  <w:sz w:val="20"/>
                  <w:szCs w:val="20"/>
                </w:rPr>
                <w:t>8 cm</w:t>
              </w:r>
            </w:smartTag>
            <w:r w:rsidRPr="000231EB">
              <w:rPr>
                <w:rFonts w:ascii="Arial" w:hAnsi="Arial" w:cs="Arial"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9 cm"/>
              </w:smartTagPr>
              <w:r w:rsidRPr="000231EB">
                <w:rPr>
                  <w:rFonts w:ascii="Arial" w:hAnsi="Arial" w:cs="Arial"/>
                  <w:sz w:val="20"/>
                  <w:szCs w:val="20"/>
                </w:rPr>
                <w:t>9 cm</w:t>
              </w:r>
            </w:smartTag>
            <w:r w:rsidRPr="000231EB">
              <w:rPr>
                <w:rFonts w:ascii="Arial" w:hAnsi="Arial" w:cs="Arial"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 cm"/>
              </w:smartTagPr>
              <w:r w:rsidRPr="000231EB">
                <w:rPr>
                  <w:rFonts w:ascii="Arial" w:hAnsi="Arial" w:cs="Arial"/>
                  <w:sz w:val="20"/>
                  <w:szCs w:val="20"/>
                </w:rPr>
                <w:t>10 cm</w:t>
              </w:r>
            </w:smartTag>
          </w:p>
        </w:tc>
        <w:tc>
          <w:tcPr>
            <w:tcW w:w="227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5 cm"/>
              </w:smartTagPr>
              <w:r w:rsidRPr="000231EB">
                <w:rPr>
                  <w:rFonts w:ascii="Arial" w:hAnsi="Arial" w:cs="Arial"/>
                  <w:sz w:val="20"/>
                  <w:szCs w:val="20"/>
                </w:rPr>
                <w:t>5 cm</w:t>
              </w:r>
            </w:smartTag>
            <w:r w:rsidRPr="000231EB">
              <w:rPr>
                <w:rFonts w:ascii="Arial" w:hAnsi="Arial" w:cs="Arial"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12 cm"/>
              </w:smartTagPr>
              <w:r w:rsidRPr="000231EB">
                <w:rPr>
                  <w:rFonts w:ascii="Arial" w:hAnsi="Arial" w:cs="Arial"/>
                  <w:sz w:val="20"/>
                  <w:szCs w:val="20"/>
                </w:rPr>
                <w:t>12 cm</w:t>
              </w:r>
            </w:smartTag>
            <w:r w:rsidRPr="000231EB">
              <w:rPr>
                <w:rFonts w:ascii="Arial" w:hAnsi="Arial" w:cs="Arial"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13 cm"/>
              </w:smartTagPr>
              <w:r w:rsidRPr="000231EB">
                <w:rPr>
                  <w:rFonts w:ascii="Arial" w:hAnsi="Arial" w:cs="Arial"/>
                  <w:sz w:val="20"/>
                  <w:szCs w:val="20"/>
                </w:rPr>
                <w:t>13 cm</w:t>
              </w:r>
            </w:smartTag>
          </w:p>
        </w:tc>
      </w:tr>
    </w:tbl>
    <w:p w:rsidR="000A1F62" w:rsidRDefault="000A1F62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A1F62" w:rsidRDefault="000A1F62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A1F62" w:rsidRDefault="000A1F62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A1F62" w:rsidRDefault="000A1F62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group id="_x0000_s1033" editas="canvas" style="position:absolute;left:0;text-align:left;margin-left:15.05pt;margin-top:.9pt;width:241.15pt;height:113.45pt;z-index:251655168" coordorigin="868,3870" coordsize="4823,226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868;top:3870;width:4823;height:2269" o:preferrelative="f">
              <v:fill o:detectmouseclick="t"/>
              <v:path o:extrusionok="t" o:connecttype="none"/>
              <o:lock v:ext="edit" text="t"/>
            </v:shape>
            <v:group id="_x0000_s1035" style="position:absolute;left:2018;top:5769;width:113;height:113" coordorigin="2093,5769" coordsize="113,113">
              <v:rect id="_x0000_s1036" style="position:absolute;left:2093;top:5769;width:113;height:113" o:regroupid="3" strokecolor="#7f7f7f" strokeweight=".25pt"/>
              <v:oval id="_x0000_s1037" style="position:absolute;left:2141;top:5815;width:17;height:17" o:regroupid="3" strokecolor="#7f7f7f"/>
            </v:group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8" type="#_x0000_t5" style="position:absolute;left:1053;top:4198;width:1929;height:1684" filled="f" strokecolor="#7f7f7f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9" type="#_x0000_t32" style="position:absolute;left:2018;top:4198;width:1;height:1684" o:connectortype="straight" strokecolor="#7f7f7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1935;top:3980;width:161;height:257" filled="f" stroked="f" strokecolor="#7f7f7f">
              <v:textbox style="mso-next-textbox:#_x0000_s1040" inset="0,0,0,0">
                <w:txbxContent>
                  <w:p w:rsidR="000A1F62" w:rsidRPr="008027CB" w:rsidRDefault="000A1F62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41" type="#_x0000_t202" style="position:absolute;left:897;top:5739;width:161;height:257" filled="f" stroked="f" strokecolor="#7f7f7f">
              <v:textbox style="mso-next-textbox:#_x0000_s1041" inset="0,0,0,0">
                <w:txbxContent>
                  <w:p w:rsidR="000A1F62" w:rsidRPr="008027CB" w:rsidRDefault="000A1F62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42" type="#_x0000_t202" style="position:absolute;left:2969;top:5742;width:161;height:257" filled="f" stroked="f" strokecolor="#7f7f7f">
              <v:textbox style="mso-next-textbox:#_x0000_s1042" inset="0,0,0,0">
                <w:txbxContent>
                  <w:p w:rsidR="000A1F62" w:rsidRPr="008027CB" w:rsidRDefault="000A1F62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43" type="#_x0000_t202" style="position:absolute;left:1934;top:5844;width:161;height:257" filled="f" stroked="f" strokecolor="#7f7f7f">
              <v:textbox style="mso-next-textbox:#_x0000_s1043" inset="0,0,0,0">
                <w:txbxContent>
                  <w:p w:rsidR="000A1F62" w:rsidRPr="008027CB" w:rsidRDefault="000A1F62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044" type="#_x0000_t202" style="position:absolute;left:1261;top:4878;width:278;height:257" filled="f" stroked="f" strokecolor="#7f7f7f">
              <v:textbox style="mso-next-textbox:#_x0000_s1044" inset="0,0,0,0">
                <w:txbxContent>
                  <w:p w:rsidR="000A1F62" w:rsidRPr="008027CB" w:rsidRDefault="000A1F62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</w:t>
                    </w:r>
                  </w:p>
                </w:txbxContent>
              </v:textbox>
            </v:shape>
            <v:shape id="_x0000_s1045" type="#_x0000_t202" style="position:absolute;left:1426;top:5844;width:161;height:257" filled="f" stroked="f" strokecolor="#7f7f7f">
              <v:textbox style="mso-next-textbox:#_x0000_s1045" inset="0,0,0,0">
                <w:txbxContent>
                  <w:p w:rsidR="000A1F62" w:rsidRPr="008027CB" w:rsidRDefault="000A1F62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046" type="#_x0000_t202" style="position:absolute;left:2467;top:5882;width:284;height:257" filled="f" stroked="f" strokecolor="#7f7f7f">
              <v:textbox style="mso-next-textbox:#_x0000_s1046" inset="0,0,0,0">
                <w:txbxContent>
                  <w:p w:rsidR="000A1F62" w:rsidRPr="008027CB" w:rsidRDefault="000A1F62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16</w:t>
                    </w:r>
                  </w:p>
                </w:txbxContent>
              </v:textbox>
            </v:shape>
            <v:shape id="_x0000_s1047" type="#_x0000_t202" style="position:absolute;left:2018;top:5026;width:161;height:257" filled="f" stroked="f" strokecolor="#7f7f7f">
              <v:textbox style="mso-next-textbox:#_x0000_s1047" inset="0,0,0,0">
                <w:txbxContent>
                  <w:p w:rsidR="000A1F62" w:rsidRPr="008027CB" w:rsidRDefault="000A1F62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yD</w:t>
                    </w:r>
                  </w:p>
                  <w:p w:rsidR="000A1F62" w:rsidRDefault="000A1F62"/>
                </w:txbxContent>
              </v:textbox>
            </v:shape>
            <v:shape id="_x0000_s1048" type="#_x0000_t202" style="position:absolute;left:2445;top:4878;width:369;height:257" filled="f" stroked="f" strokecolor="#7f7f7f">
              <v:textbox style="mso-next-textbox:#_x0000_s1048" inset="0,0,0,0">
                <w:txbxContent>
                  <w:p w:rsidR="000A1F62" w:rsidRPr="008027CB" w:rsidRDefault="000A1F62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20</w:t>
                    </w:r>
                  </w:p>
                </w:txbxContent>
              </v:textbox>
            </v:shape>
            <v:shape id="_x0000_s1049" type="#_x0000_t202" style="position:absolute;left:3210;top:4494;width:2391;height:1388" filled="f" stroked="f" strokecolor="#7f7f7f">
              <v:textbox style="mso-next-textbox:#_x0000_s1049" inset="0,0,0,0">
                <w:txbxContent>
                  <w:p w:rsidR="000A1F62" w:rsidRPr="0064612C" w:rsidRDefault="000A1F62" w:rsidP="00DC6DF2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Yandaki şekilde |BD|=x</w:t>
                    </w:r>
                    <w:r w:rsidRPr="0064612C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ve |AD|=y olduğuna göre </w:t>
                    </w:r>
                    <w:r w:rsidRPr="0064612C">
                      <w:rPr>
                        <w:rFonts w:ascii="Arial" w:hAnsi="Arial" w:cs="Arial"/>
                        <w:sz w:val="20"/>
                      </w:rPr>
                      <w:t>x+y değeri aşağıdakilerden hangisidir?</w:t>
                    </w:r>
                  </w:p>
                </w:txbxContent>
              </v:textbox>
            </v:shape>
          </v:group>
        </w:pict>
      </w:r>
    </w:p>
    <w:p w:rsidR="000A1F62" w:rsidRDefault="000A1F62" w:rsidP="00CE3FED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0A1F62" w:rsidRDefault="000A1F62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A1F62" w:rsidRDefault="000A1F62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A1F62" w:rsidRDefault="000A1F62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A1F62" w:rsidRDefault="000A1F62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A1F62" w:rsidRDefault="000A1F62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A1F62" w:rsidRDefault="000A1F62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A1F62" w:rsidRDefault="000A1F62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A1F62" w:rsidRDefault="000A1F62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A1F62" w:rsidRDefault="000A1F62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A1F62" w:rsidTr="000231EB">
        <w:trPr>
          <w:trHeight w:val="227"/>
        </w:trPr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</w:tr>
    </w:tbl>
    <w:p w:rsidR="000A1F62" w:rsidRDefault="000A1F62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EE4977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0A1F62" w:rsidRDefault="000A1F62" w:rsidP="0044346B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ifadelerden hangisi yanlıştır?</w:t>
      </w:r>
    </w:p>
    <w:p w:rsidR="000A1F62" w:rsidRDefault="000A1F62" w:rsidP="0044346B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Layout w:type="fixed"/>
        <w:tblCellMar>
          <w:left w:w="0" w:type="dxa"/>
          <w:bottom w:w="85" w:type="dxa"/>
          <w:right w:w="0" w:type="dxa"/>
        </w:tblCellMar>
        <w:tblLook w:val="00A0"/>
      </w:tblPr>
      <w:tblGrid>
        <w:gridCol w:w="255"/>
        <w:gridCol w:w="4564"/>
      </w:tblGrid>
      <w:tr w:rsidR="000A1F62" w:rsidTr="000231EB">
        <w:trPr>
          <w:trHeight w:val="284"/>
        </w:trPr>
        <w:tc>
          <w:tcPr>
            <w:tcW w:w="255" w:type="dxa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4564" w:type="dxa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Bir dik üçgende en uzun kenar hipotenüstür.</w:t>
            </w:r>
          </w:p>
        </w:tc>
      </w:tr>
      <w:tr w:rsidR="000A1F62" w:rsidTr="000231EB">
        <w:trPr>
          <w:trHeight w:val="284"/>
        </w:trPr>
        <w:tc>
          <w:tcPr>
            <w:tcW w:w="255" w:type="dxa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4564" w:type="dxa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İkizkenar dik üçgenin hipotenüsü dik kenar uzunluklarının </w:t>
            </w:r>
            <w:r w:rsidRPr="000231EB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79">
                <v:shape id="_x0000_i1025" type="#_x0000_t75" style="width:17.25pt;height:14.25pt" o:ole="">
                  <v:imagedata r:id="rId7" o:title=""/>
                </v:shape>
                <o:OLEObject Type="Embed" ProgID="Equation.DSMT4" ShapeID="_x0000_i1025" DrawAspect="Content" ObjectID="_1393262866" r:id="rId8"/>
              </w:object>
            </w:r>
            <w:r w:rsidRPr="000231EB">
              <w:rPr>
                <w:rFonts w:ascii="Arial" w:hAnsi="Arial" w:cs="Arial"/>
                <w:sz w:val="20"/>
                <w:szCs w:val="20"/>
              </w:rPr>
              <w:t xml:space="preserve"> katıdır.</w:t>
            </w:r>
          </w:p>
        </w:tc>
      </w:tr>
      <w:tr w:rsidR="000A1F62" w:rsidTr="000231EB">
        <w:trPr>
          <w:trHeight w:val="284"/>
        </w:trPr>
        <w:tc>
          <w:tcPr>
            <w:tcW w:w="255" w:type="dxa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4564" w:type="dxa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Bir dik üçgende hipotenüs uzunluğunun karesi, dik kenarların uzunluklarının kareleri toplamına eşittir.</w:t>
            </w:r>
          </w:p>
        </w:tc>
      </w:tr>
      <w:tr w:rsidR="000A1F62" w:rsidTr="000231EB">
        <w:trPr>
          <w:trHeight w:val="284"/>
        </w:trPr>
        <w:tc>
          <w:tcPr>
            <w:tcW w:w="255" w:type="dxa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4564" w:type="dxa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Bir küpün cisim köşegeni uzunluğu, bir ayrıtının </w:t>
            </w:r>
            <w:r w:rsidRPr="000231EB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26" type="#_x0000_t75" style="width:17.25pt;height:15pt" o:ole="">
                  <v:imagedata r:id="rId9" o:title=""/>
                </v:shape>
                <o:OLEObject Type="Embed" ProgID="Equation.DSMT4" ShapeID="_x0000_i1026" DrawAspect="Content" ObjectID="_1393262867" r:id="rId10"/>
              </w:object>
            </w:r>
            <w:r w:rsidRPr="000231EB">
              <w:rPr>
                <w:rFonts w:ascii="Arial" w:hAnsi="Arial" w:cs="Arial"/>
                <w:sz w:val="20"/>
                <w:szCs w:val="20"/>
              </w:rPr>
              <w:t xml:space="preserve"> katına eşittir.</w:t>
            </w:r>
          </w:p>
        </w:tc>
      </w:tr>
    </w:tbl>
    <w:p w:rsidR="000A1F62" w:rsidRDefault="000A1F62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D90751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Dik kenarlarından birinin uzunluğu </w:t>
      </w:r>
      <w:smartTag w:uri="urn:schemas-microsoft-com:office:smarttags" w:element="metricconverter">
        <w:smartTagPr>
          <w:attr w:name="ProductID" w:val="2 cm"/>
        </w:smartTagPr>
        <w:r>
          <w:rPr>
            <w:rFonts w:ascii="Arial" w:hAnsi="Arial" w:cs="Arial"/>
            <w:sz w:val="20"/>
            <w:szCs w:val="20"/>
          </w:rPr>
          <w:t>2 cm</w:t>
        </w:r>
      </w:smartTag>
      <w:r>
        <w:rPr>
          <w:rFonts w:ascii="Arial" w:hAnsi="Arial" w:cs="Arial"/>
          <w:sz w:val="20"/>
          <w:szCs w:val="20"/>
        </w:rPr>
        <w:t xml:space="preserve"> olan ikizkenar dik üçgenin hipotenüsünün uzunluğu aşağıdakilerden hangisidir?</w:t>
      </w:r>
    </w:p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A1F62" w:rsidTr="000231EB">
        <w:trPr>
          <w:trHeight w:val="227"/>
        </w:trPr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4"/>
                <w:sz w:val="20"/>
                <w:szCs w:val="20"/>
              </w:rPr>
              <w:object w:dxaOrig="460" w:dyaOrig="279">
                <v:shape id="_x0000_i1027" type="#_x0000_t75" style="width:23.25pt;height:14.25pt" o:ole="">
                  <v:imagedata r:id="rId11" o:title=""/>
                </v:shape>
                <o:OLEObject Type="Embed" ProgID="Equation.DSMT4" ShapeID="_x0000_i1027" DrawAspect="Content" ObjectID="_1393262868" r:id="rId12"/>
              </w:objec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4"/>
                <w:sz w:val="20"/>
                <w:szCs w:val="20"/>
              </w:rPr>
              <w:object w:dxaOrig="460" w:dyaOrig="279">
                <v:shape id="_x0000_i1028" type="#_x0000_t75" style="width:23.25pt;height:14.25pt" o:ole="">
                  <v:imagedata r:id="rId13" o:title=""/>
                </v:shape>
                <o:OLEObject Type="Embed" ProgID="Equation.DSMT4" ShapeID="_x0000_i1028" DrawAspect="Content" ObjectID="_1393262869" r:id="rId14"/>
              </w:object>
            </w:r>
          </w:p>
        </w:tc>
      </w:tr>
    </w:tbl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A1F62" w:rsidRDefault="000A1F6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group id="_x0000_s1050" editas="canvas" style="position:absolute;left:0;text-align:left;margin-left:15.05pt;margin-top:1.9pt;width:241.15pt;height:122.05pt;z-index:251653120" coordorigin="868,3660" coordsize="4823,2441">
            <o:lock v:ext="edit" aspectratio="t"/>
            <v:shape id="_x0000_s1051" type="#_x0000_t75" style="position:absolute;left:868;top:3660;width:4823;height:2441" o:preferrelative="f">
              <v:fill o:detectmouseclick="t"/>
              <v:path o:extrusionok="t" o:connecttype="none"/>
              <o:lock v:ext="edit" text="t"/>
            </v:shape>
            <v:shape id="_x0000_s1052" type="#_x0000_t202" style="position:absolute;left:3656;top:4750;width:1945;height:1196" filled="f" stroked="f" strokecolor="#7f7f7f">
              <v:textbox style="mso-next-textbox:#_x0000_s1052" inset="0,0,0,0">
                <w:txbxContent>
                  <w:p w:rsidR="000A1F62" w:rsidRPr="0064612C" w:rsidRDefault="000A1F62" w:rsidP="0050628F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64612C">
                      <w:rPr>
                        <w:rFonts w:ascii="Arial" w:hAnsi="Arial" w:cs="Arial"/>
                        <w:sz w:val="20"/>
                      </w:rPr>
                      <w:t xml:space="preserve">Yanda </w:t>
                    </w:r>
                    <w:r>
                      <w:rPr>
                        <w:rFonts w:ascii="Arial" w:hAnsi="Arial" w:cs="Arial"/>
                        <w:sz w:val="20"/>
                      </w:rPr>
                      <w:t>verilen şekilde |DC|=x</w:t>
                    </w:r>
                    <w:r w:rsidRPr="0064612C">
                      <w:rPr>
                        <w:rFonts w:ascii="Arial" w:hAnsi="Arial" w:cs="Arial"/>
                        <w:sz w:val="20"/>
                      </w:rPr>
                      <w:t xml:space="preserve"> uzunluğu kaçtır?</w:t>
                    </w:r>
                  </w:p>
                </w:txbxContent>
              </v:textbox>
            </v:shape>
            <v:group id="_x0000_s1053" style="position:absolute;left:1219;top:5683;width:113;height:113" coordorigin="2093,5769" coordsize="113,113">
              <v:rect id="_x0000_s1054" style="position:absolute;left:2093;top:5769;width:113;height:113" strokecolor="#7f7f7f" strokeweight=".25pt"/>
              <v:oval id="_x0000_s1055" style="position:absolute;left:2141;top:5815;width:17;height:17" strokecolor="#7f7f7f"/>
            </v:group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56" type="#_x0000_t6" style="position:absolute;left:1372;top:4000;width:1959;height:1280;rotation:312" filled="f" strokecolor="#7f7f7f"/>
            <v:group id="_x0000_s1057" style="position:absolute;left:2110;top:5662;width:113;height:113" coordorigin="2110,5662" coordsize="113,113">
              <v:rect id="_x0000_s1058" style="position:absolute;left:2110;top:5662;width:113;height:113;rotation:311" o:regroupid="6" strokecolor="#7f7f7f" strokeweight=".25pt"/>
              <v:oval id="_x0000_s1059" style="position:absolute;left:2156;top:5708;width:17;height:17;rotation:309" o:regroupid="6" strokecolor="#7f7f7f"/>
            </v:group>
            <v:shape id="_x0000_s1060" type="#_x0000_t6" style="position:absolute;left:1223;top:4947;width:952;height:850" filled="f" strokecolor="#7f7f7f"/>
            <v:shape id="_x0000_s1061" type="#_x0000_t202" style="position:absolute;left:1079;top:4750;width:161;height:257" filled="f" stroked="f" strokecolor="#7f7f7f">
              <v:textbox style="mso-next-textbox:#_x0000_s1061" inset="0,0,0,0">
                <w:txbxContent>
                  <w:p w:rsidR="000A1F62" w:rsidRPr="008027CB" w:rsidRDefault="000A1F62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62" type="#_x0000_t202" style="position:absolute;left:2156;top:4420;width:284;height:257" filled="f" stroked="f" strokecolor="#7f7f7f">
              <v:textbox style="mso-next-textbox:#_x0000_s1062" inset="0,0,0,0">
                <w:txbxContent>
                  <w:p w:rsidR="000A1F62" w:rsidRPr="008027CB" w:rsidRDefault="000A1F62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</w:t>
                    </w:r>
                  </w:p>
                </w:txbxContent>
              </v:textbox>
            </v:shape>
            <v:shape id="_x0000_s1063" type="#_x0000_t202" style="position:absolute;left:2772;top:4989;width:278;height:257" filled="f" stroked="f" strokecolor="#7f7f7f">
              <v:textbox style="mso-next-textbox:#_x0000_s1063" inset="0,0,0,0">
                <w:txbxContent>
                  <w:p w:rsidR="000A1F62" w:rsidRPr="008027CB" w:rsidRDefault="000A1F62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064" type="#_x0000_t202" style="position:absolute;left:1015;top:5257;width:278;height:257" filled="f" stroked="f" strokecolor="#7f7f7f">
              <v:textbox style="mso-next-textbox:#_x0000_s1064" inset="0,0,0,0">
                <w:txbxContent>
                  <w:p w:rsidR="000A1F62" w:rsidRPr="008027CB" w:rsidRDefault="000A1F62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065" type="#_x0000_t202" style="position:absolute;left:1100;top:5689;width:161;height:257" filled="f" stroked="f" strokecolor="#7f7f7f">
              <v:textbox style="mso-next-textbox:#_x0000_s1065" inset="0,0,0,0">
                <w:txbxContent>
                  <w:p w:rsidR="000A1F62" w:rsidRPr="008027CB" w:rsidRDefault="000A1F62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66" type="#_x0000_t202" style="position:absolute;left:1625;top:5753;width:161;height:257" filled="f" stroked="f" strokecolor="#7f7f7f">
              <v:textbox style="mso-next-textbox:#_x0000_s1066" inset="0,0,0,0">
                <w:txbxContent>
                  <w:p w:rsidR="000A1F62" w:rsidRPr="008027CB" w:rsidRDefault="000A1F62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067" type="#_x0000_t202" style="position:absolute;left:2169;top:5726;width:161;height:257" filled="f" stroked="f" strokecolor="#7f7f7f">
              <v:textbox style="mso-next-textbox:#_x0000_s1067" inset="0,0,0,0">
                <w:txbxContent>
                  <w:p w:rsidR="000A1F62" w:rsidRPr="008027CB" w:rsidRDefault="000A1F62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068" type="#_x0000_t202" style="position:absolute;left:3463;top:4159;width:161;height:257" filled="f" stroked="f" strokecolor="#7f7f7f">
              <v:textbox style="mso-next-textbox:#_x0000_s1068" inset="0,0,0,0">
                <w:txbxContent>
                  <w:p w:rsidR="000A1F62" w:rsidRPr="008027CB" w:rsidRDefault="000A1F62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0A1F62" w:rsidRDefault="000A1F6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A1F62" w:rsidRDefault="000A1F62" w:rsidP="00522BA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0A1F62" w:rsidRDefault="000A1F6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A1F62" w:rsidRDefault="000A1F6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A1F62" w:rsidRDefault="000A1F6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A1F62" w:rsidRDefault="000A1F6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A1F62" w:rsidRDefault="000A1F6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A1F62" w:rsidRDefault="000A1F6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A1F62" w:rsidRDefault="000A1F6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A1F62" w:rsidRDefault="000A1F6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A1F62" w:rsidRDefault="000A1F6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A1F62" w:rsidTr="000231EB">
        <w:trPr>
          <w:trHeight w:val="227"/>
        </w:trPr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</w:tbl>
    <w:p w:rsidR="000A1F62" w:rsidRDefault="000A1F62" w:rsidP="002C454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group id="_x0000_s1069" editas="canvas" style="position:absolute;left:0;text-align:left;margin-left:7.75pt;margin-top:-4.1pt;width:270.25pt;height:113.15pt;z-index:251656192;mso-position-horizontal-relative:text;mso-position-vertical-relative:text" coordorigin="625,4001" coordsize="5405,2263">
            <o:lock v:ext="edit" aspectratio="t"/>
            <v:shape id="_x0000_s1070" type="#_x0000_t75" style="position:absolute;left:625;top:4001;width:5405;height:2263" o:preferrelative="f">
              <v:fill o:detectmouseclick="t"/>
              <v:path o:extrusionok="t" o:connecttype="none"/>
              <o:lock v:ext="edit" text="t"/>
            </v:shape>
            <v:shape id="_x0000_s1071" type="#_x0000_t202" style="position:absolute;left:3510;top:4076;width:2340;height:2128" filled="f" stroked="f" strokecolor="#7f7f7f">
              <v:textbox style="mso-next-textbox:#_x0000_s1071" inset="0,0,0,0">
                <w:txbxContent>
                  <w:p w:rsidR="000A1F62" w:rsidRPr="0064612C" w:rsidRDefault="000A1F62" w:rsidP="00901F03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Ali, kenar uzunlukları </w:t>
                    </w:r>
                    <w:smartTag w:uri="urn:schemas-microsoft-com:office:smarttags" w:element="metricconverter">
                      <w:smartTagPr>
                        <w:attr w:name="ProductID" w:val="27 m"/>
                      </w:smartTagPr>
                      <w:r>
                        <w:rPr>
                          <w:rFonts w:ascii="Arial" w:hAnsi="Arial" w:cs="Arial"/>
                          <w:sz w:val="20"/>
                        </w:rPr>
                        <w:t>27 m</w:t>
                      </w:r>
                    </w:smartTag>
                    <w:r>
                      <w:rPr>
                        <w:rFonts w:ascii="Arial" w:hAnsi="Arial" w:cs="Arial"/>
                        <w:sz w:val="20"/>
                      </w:rPr>
                      <w:t xml:space="preserve"> ve </w:t>
                    </w:r>
                    <w:smartTag w:uri="urn:schemas-microsoft-com:office:smarttags" w:element="metricconverter">
                      <w:smartTagPr>
                        <w:attr w:name="ProductID" w:val="36 m"/>
                      </w:smartTagPr>
                      <w:r>
                        <w:rPr>
                          <w:rFonts w:ascii="Arial" w:hAnsi="Arial" w:cs="Arial"/>
                          <w:sz w:val="20"/>
                        </w:rPr>
                        <w:t>36 m</w:t>
                      </w:r>
                    </w:smartTag>
                    <w:r>
                      <w:rPr>
                        <w:rFonts w:ascii="Arial" w:hAnsi="Arial" w:cs="Arial"/>
                        <w:sz w:val="20"/>
                      </w:rPr>
                      <w:t xml:space="preserve"> olan dikdörtgen bir havuzun A köşesinden havuza girip doğrusal bir rotada yüzerek C köşesine varacaktır. Ali kaç m yüzmelidir?</w:t>
                    </w:r>
                  </w:p>
                </w:txbxContent>
              </v:textbox>
            </v:shape>
            <v:shape id="_x0000_s1072" type="#_x0000_t75" style="position:absolute;left:833;top:4294;width:2452;height:1515">
              <v:imagedata r:id="rId15" o:title=""/>
            </v:shape>
            <v:shape id="_x0000_s1073" type="#_x0000_t202" style="position:absolute;left:687;top:4768;width:161;height:257" filled="f" stroked="f" strokecolor="#7f7f7f">
              <v:textbox style="mso-next-textbox:#_x0000_s1073" inset="0,0,0,0">
                <w:txbxContent>
                  <w:p w:rsidR="000A1F62" w:rsidRPr="008027CB" w:rsidRDefault="000A1F62" w:rsidP="00901F0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74" type="#_x0000_t202" style="position:absolute;left:2272;top:4076;width:161;height:257" filled="f" stroked="f" strokecolor="#7f7f7f">
              <v:textbox style="mso-next-textbox:#_x0000_s1074" inset="0,0,0,0">
                <w:txbxContent>
                  <w:p w:rsidR="000A1F62" w:rsidRPr="008027CB" w:rsidRDefault="000A1F62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75" type="#_x0000_t202" style="position:absolute;left:3243;top:4466;width:161;height:257" filled="f" stroked="f" strokecolor="#7f7f7f">
              <v:textbox style="mso-next-textbox:#_x0000_s1075" inset="0,0,0,0">
                <w:txbxContent>
                  <w:p w:rsidR="000A1F62" w:rsidRPr="008027CB" w:rsidRDefault="000A1F62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76" type="#_x0000_t202" style="position:absolute;left:1260;top:5739;width:161;height:257" filled="f" stroked="f" strokecolor="#7f7f7f">
              <v:textbox style="mso-next-textbox:#_x0000_s1076" inset="0,0,0,0">
                <w:txbxContent>
                  <w:p w:rsidR="000A1F62" w:rsidRPr="008027CB" w:rsidRDefault="000A1F62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077" type="#_x0000_t202" style="position:absolute;left:1340;top:4391;width:364;height:257" filled="f" stroked="f" strokecolor="#7f7f7f">
              <v:textbox style="mso-next-textbox:#_x0000_s1077" inset="0,0,0,0">
                <w:txbxContent>
                  <w:p w:rsidR="000A1F62" w:rsidRPr="008027CB" w:rsidRDefault="000A1F62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36</w:t>
                    </w:r>
                  </w:p>
                </w:txbxContent>
              </v:textbox>
            </v:shape>
            <v:shape id="_x0000_s1078" type="#_x0000_t202" style="position:absolute;left:790;top:5244;width:364;height:257" filled="f" stroked="f" strokecolor="#7f7f7f">
              <v:textbox style="mso-next-textbox:#_x0000_s1078" inset="0,0,0,0">
                <w:txbxContent>
                  <w:p w:rsidR="000A1F62" w:rsidRPr="008027CB" w:rsidRDefault="000A1F62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27</w:t>
                    </w:r>
                  </w:p>
                </w:txbxContent>
              </v:textbox>
            </v:shape>
            <v:rect id="_x0000_s1079" style="position:absolute;left:687;top:4136;width:2717;height:1845" filled="f" strokecolor="#7f7f7f"/>
          </v:group>
        </w:pict>
      </w:r>
    </w:p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A1F62" w:rsidTr="000231EB">
        <w:trPr>
          <w:trHeight w:val="227"/>
        </w:trPr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</w:tbl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group id="_x0000_s1080" editas="canvas" style="position:absolute;margin-left:10.2pt;margin-top:4.1pt;width:260.8pt;height:109.25pt;z-index:251654144" coordorigin="769,4064" coordsize="5216,2185">
            <o:lock v:ext="edit" aspectratio="t"/>
            <v:shape id="_x0000_s1081" type="#_x0000_t75" style="position:absolute;left:769;top:4064;width:5216;height:2185" o:preferrelative="f">
              <v:fill o:detectmouseclick="t"/>
              <v:path o:extrusionok="t" o:connecttype="none"/>
              <o:lock v:ext="edit" text="t"/>
            </v:shape>
            <v:rect id="_x0000_s1082" style="position:absolute;left:1058;top:4470;width:2677;height:1537" strokecolor="#7f7f7f"/>
            <v:shape id="_x0000_s1083" type="#_x0000_t202" style="position:absolute;left:920;top:4242;width:161;height:257" filled="f" stroked="f" strokecolor="#7f7f7f">
              <v:textbox style="mso-next-textbox:#_x0000_s1083" inset="0,0,0,0">
                <w:txbxContent>
                  <w:p w:rsidR="000A1F62" w:rsidRPr="008027CB" w:rsidRDefault="000A1F62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84" type="#_x0000_t202" style="position:absolute;left:883;top:5897;width:161;height:257" filled="f" stroked="f" strokecolor="#7f7f7f">
              <v:textbox style="mso-next-textbox:#_x0000_s1084" inset="0,0,0,0">
                <w:txbxContent>
                  <w:p w:rsidR="000A1F62" w:rsidRPr="008027CB" w:rsidRDefault="000A1F62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85" type="#_x0000_t202" style="position:absolute;left:3765;top:5881;width:161;height:257" filled="f" stroked="f" strokecolor="#7f7f7f">
              <v:textbox style="mso-next-textbox:#_x0000_s1085" inset="0,0,0,0">
                <w:txbxContent>
                  <w:p w:rsidR="000A1F62" w:rsidRPr="008027CB" w:rsidRDefault="000A1F62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86" type="#_x0000_t202" style="position:absolute;left:1348;top:4242;width:278;height:257" filled="f" stroked="f" strokecolor="#7f7f7f">
              <v:textbox style="mso-next-textbox:#_x0000_s1086" inset="0,0,0,0">
                <w:txbxContent>
                  <w:p w:rsidR="000A1F62" w:rsidRPr="008027CB" w:rsidRDefault="000A1F62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1087" type="#_x0000_t202" style="position:absolute;left:2288;top:5026;width:161;height:257" filled="f" stroked="f" strokecolor="#7f7f7f">
              <v:textbox style="mso-next-textbox:#_x0000_s1087" inset="0,0,0,0">
                <w:txbxContent>
                  <w:p w:rsidR="000A1F62" w:rsidRPr="008027CB" w:rsidRDefault="000A1F62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yD</w:t>
                    </w:r>
                  </w:p>
                  <w:p w:rsidR="000A1F62" w:rsidRDefault="000A1F62" w:rsidP="00ED3EC8"/>
                </w:txbxContent>
              </v:textbox>
            </v:shape>
            <v:shape id="_x0000_s1088" type="#_x0000_t202" style="position:absolute;left:1294;top:4923;width:369;height:257" filled="f" stroked="f" strokecolor="#7f7f7f">
              <v:textbox style="mso-next-textbox:#_x0000_s1088" inset="0,0,0,0">
                <w:txbxContent>
                  <w:p w:rsidR="000A1F62" w:rsidRPr="008027CB" w:rsidRDefault="000A1F62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089" type="#_x0000_t202" style="position:absolute;left:4058;top:4469;width:1803;height:1543" filled="f" stroked="f" strokecolor="#7f7f7f">
              <v:textbox style="mso-next-textbox:#_x0000_s1089" inset="0,0,0,0">
                <w:txbxContent>
                  <w:p w:rsidR="000A1F62" w:rsidRPr="0064612C" w:rsidRDefault="000A1F62" w:rsidP="00ED3EC8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ABCD bir dikdört-gen, |BE|=x ve |BD|=y olduğuna göre x+y toplamı kaçtır?</w:t>
                    </w:r>
                  </w:p>
                </w:txbxContent>
              </v:textbox>
            </v:shape>
            <v:shape id="_x0000_s1090" type="#_x0000_t32" style="position:absolute;left:1058;top:4475;width:833;height:1537;flip:y" o:connectortype="straight" strokecolor="#7f7f7f"/>
            <v:shape id="_x0000_s1091" type="#_x0000_t32" style="position:absolute;left:1054;top:4475;width:2681;height:1525;flip:y" o:connectortype="straight" strokecolor="#7f7f7f"/>
            <v:shape id="_x0000_s1092" type="#_x0000_t202" style="position:absolute;left:1829;top:4215;width:161;height:257" filled="f" stroked="f" strokecolor="#7f7f7f">
              <v:textbox style="mso-next-textbox:#_x0000_s1092" inset="0,0,0,0">
                <w:txbxContent>
                  <w:p w:rsidR="000A1F62" w:rsidRPr="008027CB" w:rsidRDefault="000A1F62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093" type="#_x0000_t202" style="position:absolute;left:3765;top:4257;width:161;height:257" filled="f" stroked="f" strokecolor="#7f7f7f">
              <v:textbox style="mso-next-textbox:#_x0000_s1093" inset="0,0,0,0">
                <w:txbxContent>
                  <w:p w:rsidR="000A1F62" w:rsidRPr="008027CB" w:rsidRDefault="000A1F62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094" type="#_x0000_t202" style="position:absolute;left:2550;top:4225;width:278;height:257" filled="f" stroked="f" strokecolor="#7f7f7f">
              <v:textbox style="mso-next-textbox:#_x0000_s1094" inset="0,0,0,0">
                <w:txbxContent>
                  <w:p w:rsidR="000A1F62" w:rsidRPr="008027CB" w:rsidRDefault="000A1F62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095" type="#_x0000_t202" style="position:absolute;left:908;top:4949;width:156;height:257" filled="f" stroked="f" strokecolor="#7f7f7f">
              <v:textbox style="mso-next-textbox:#_x0000_s1095" inset="0,0,0,0">
                <w:txbxContent>
                  <w:p w:rsidR="000A1F62" w:rsidRPr="008027CB" w:rsidRDefault="000A1F62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0A1F62" w:rsidRDefault="000A1F62" w:rsidP="009C41A1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A1F62" w:rsidTr="000231EB">
        <w:trPr>
          <w:trHeight w:val="227"/>
        </w:trPr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6"/>
                <w:sz w:val="20"/>
                <w:szCs w:val="20"/>
              </w:rPr>
              <w:object w:dxaOrig="460" w:dyaOrig="300">
                <v:shape id="_x0000_i1029" type="#_x0000_t75" style="width:23.25pt;height:15pt" o:ole="">
                  <v:imagedata r:id="rId16" o:title=""/>
                </v:shape>
                <o:OLEObject Type="Embed" ProgID="Equation.DSMT4" ShapeID="_x0000_i1029" DrawAspect="Content" ObjectID="_1393262870" r:id="rId17"/>
              </w:objec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6"/>
                <w:sz w:val="20"/>
                <w:szCs w:val="20"/>
              </w:rPr>
              <w:object w:dxaOrig="460" w:dyaOrig="300">
                <v:shape id="_x0000_i1030" type="#_x0000_t75" style="width:23.25pt;height:15pt" o:ole="">
                  <v:imagedata r:id="rId18" o:title=""/>
                </v:shape>
                <o:OLEObject Type="Embed" ProgID="Equation.DSMT4" ShapeID="_x0000_i1030" DrawAspect="Content" ObjectID="_1393262871" r:id="rId19"/>
              </w:objec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1F62" w:rsidRDefault="000A1F62" w:rsidP="00C668A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group id="_x0000_s1096" editas="canvas" style="position:absolute;left:0;text-align:left;margin-left:27.2pt;margin-top:9.9pt;width:241.15pt;height:93.45pt;z-index:251657216" coordorigin="868,4000" coordsize="4823,1869">
            <o:lock v:ext="edit" aspectratio="t"/>
            <v:shape id="_x0000_s1097" type="#_x0000_t75" style="position:absolute;left:868;top:4000;width:4823;height:1869" o:preferrelative="f">
              <v:fill o:detectmouseclick="t"/>
              <v:path o:extrusionok="t" o:connecttype="none"/>
              <o:lock v:ext="edit" text="t"/>
            </v:shape>
            <v:shape id="_x0000_s1098" type="#_x0000_t6" style="position:absolute;left:1227;top:4167;width:1621;height:1572" strokecolor="#7f7f7f"/>
            <v:group id="_x0000_s1099" style="position:absolute;left:1227;top:5626;width:113;height:113" coordorigin="2093,5769" coordsize="113,113">
              <v:rect id="_x0000_s1100" style="position:absolute;left:2093;top:5769;width:113;height:113" strokecolor="#7f7f7f" strokeweight=".25pt"/>
              <v:oval id="_x0000_s1101" style="position:absolute;left:2141;top:5815;width:17;height:17" strokecolor="#7f7f7f"/>
            </v:group>
            <v:shape id="_x0000_s1102" type="#_x0000_t202" style="position:absolute;left:1083;top:4000;width:161;height:257" filled="f" stroked="f" strokecolor="#7f7f7f">
              <v:textbox style="mso-next-textbox:#_x0000_s1102" inset="0,0,0,0">
                <w:txbxContent>
                  <w:p w:rsidR="000A1F62" w:rsidRPr="008027CB" w:rsidRDefault="000A1F62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103" type="#_x0000_t202" style="position:absolute;left:1072;top:5612;width:161;height:257" filled="f" stroked="f" strokecolor="#7f7f7f">
              <v:textbox style="mso-next-textbox:#_x0000_s1103" inset="0,0,0,0">
                <w:txbxContent>
                  <w:p w:rsidR="000A1F62" w:rsidRPr="008027CB" w:rsidRDefault="000A1F62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104" type="#_x0000_t202" style="position:absolute;left:2848;top:5612;width:161;height:257" filled="f" stroked="f" strokecolor="#7f7f7f">
              <v:textbox style="mso-next-textbox:#_x0000_s1104" inset="0,0,0,0">
                <w:txbxContent>
                  <w:p w:rsidR="000A1F62" w:rsidRPr="008027CB" w:rsidRDefault="000A1F62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105" type="#_x0000_t202" style="position:absolute;left:979;top:4878;width:278;height:257" filled="f" stroked="f" strokecolor="#7f7f7f">
              <v:textbox style="mso-next-textbox:#_x0000_s1105" inset="0,0,0,0">
                <w:txbxContent>
                  <w:p w:rsidR="000A1F62" w:rsidRPr="008027CB" w:rsidRDefault="000A1F62" w:rsidP="00B1105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106" type="#_x0000_t202" style="position:absolute;left:1963;top:4769;width:369;height:257" filled="f" stroked="f" strokecolor="#7f7f7f">
              <v:textbox style="mso-next-textbox:#_x0000_s1106" inset="0,0,0,0">
                <w:txbxContent>
                  <w:p w:rsidR="000A1F62" w:rsidRPr="008027CB" w:rsidRDefault="000A1F62" w:rsidP="00B1105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  <v:shape id="_x0000_s1107" type="#_x0000_t202" style="position:absolute;left:3009;top:4548;width:2592;height:1191" filled="f" stroked="f" strokecolor="#7f7f7f">
              <v:textbox style="mso-next-textbox:#_x0000_s1107" inset="0,0,0,0">
                <w:txbxContent>
                  <w:p w:rsidR="000A1F62" w:rsidRPr="00E06F64" w:rsidRDefault="000A1F62" w:rsidP="00E06F64">
                    <w:r>
                      <w:t xml:space="preserve">Yanda verilen dik üçgende </w:t>
                    </w:r>
                    <w:r w:rsidRPr="00C668A0">
                      <w:rPr>
                        <w:position w:val="-6"/>
                      </w:rPr>
                      <w:object w:dxaOrig="540" w:dyaOrig="300">
                        <v:shape id="_x0000_i1032" type="#_x0000_t75" style="width:27pt;height:15pt" o:ole="">
                          <v:imagedata r:id="rId20" o:title=""/>
                        </v:shape>
                        <o:OLEObject Type="Embed" ProgID="Equation.DSMT4" ShapeID="_x0000_i1032" DrawAspect="Content" ObjectID="_1393262903" r:id="rId21"/>
                      </w:object>
                    </w:r>
                    <w:r>
                      <w:t xml:space="preserve"> aşağıdakilerden hangisidir?</w:t>
                    </w:r>
                  </w:p>
                </w:txbxContent>
              </v:textbox>
            </v:shape>
          </v:group>
        </w:pict>
      </w:r>
    </w:p>
    <w:p w:rsidR="000A1F62" w:rsidRDefault="000A1F62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A1F62" w:rsidTr="000231EB">
        <w:trPr>
          <w:trHeight w:val="227"/>
        </w:trPr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3" type="#_x0000_t75" style="width:9.75pt;height:27pt" o:ole="">
                  <v:imagedata r:id="rId22" o:title=""/>
                </v:shape>
                <o:OLEObject Type="Embed" ProgID="Equation.DSMT4" ShapeID="_x0000_i1033" DrawAspect="Content" ObjectID="_1393262872" r:id="rId23"/>
              </w:objec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4" type="#_x0000_t75" style="width:9.75pt;height:27pt" o:ole="">
                  <v:imagedata r:id="rId24" o:title=""/>
                </v:shape>
                <o:OLEObject Type="Embed" ProgID="Equation.DSMT4" ShapeID="_x0000_i1034" DrawAspect="Content" ObjectID="_1393262873" r:id="rId25"/>
              </w:objec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35" type="#_x0000_t75" style="width:9.75pt;height:26.25pt" o:ole="">
                  <v:imagedata r:id="rId26" o:title=""/>
                </v:shape>
                <o:OLEObject Type="Embed" ProgID="Equation.DSMT4" ShapeID="_x0000_i1035" DrawAspect="Content" ObjectID="_1393262874" r:id="rId27"/>
              </w:objec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6" type="#_x0000_t75" style="width:9.75pt;height:27pt" o:ole="">
                  <v:imagedata r:id="rId28" o:title=""/>
                </v:shape>
                <o:OLEObject Type="Embed" ProgID="Equation.DSMT4" ShapeID="_x0000_i1036" DrawAspect="Content" ObjectID="_1393262875" r:id="rId29"/>
              </w:object>
            </w:r>
          </w:p>
        </w:tc>
      </w:tr>
    </w:tbl>
    <w:p w:rsidR="000A1F62" w:rsidRDefault="000A1F62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C668A0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sin17</w:t>
      </w:r>
      <w:r>
        <w:rPr>
          <w:rFonts w:ascii="Arial" w:hAnsi="Arial" w:cs="Arial"/>
          <w:sz w:val="20"/>
          <w:szCs w:val="20"/>
          <w:vertAlign w:val="superscript"/>
        </w:rPr>
        <w:t>o</w:t>
      </w:r>
      <w:r>
        <w:rPr>
          <w:rFonts w:ascii="Arial" w:hAnsi="Arial" w:cs="Arial"/>
          <w:sz w:val="20"/>
          <w:szCs w:val="20"/>
        </w:rPr>
        <w:t>’nin eşiti aşağıdakilerden hangisidir?</w:t>
      </w:r>
    </w:p>
    <w:p w:rsidR="000A1F62" w:rsidRDefault="000A1F62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A1F62" w:rsidTr="000231EB">
        <w:trPr>
          <w:trHeight w:val="227"/>
        </w:trPr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cos17</w:t>
            </w:r>
            <w:r w:rsidRPr="000231EB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tan17</w:t>
            </w:r>
            <w:r w:rsidRPr="000231EB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sin73</w:t>
            </w:r>
            <w:r w:rsidRPr="000231EB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cos73</w:t>
            </w:r>
            <w:r w:rsidRPr="000231EB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</w:tr>
    </w:tbl>
    <w:p w:rsidR="000A1F62" w:rsidRDefault="000A1F62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group id="_x0000_s1108" editas="canvas" style="position:absolute;left:0;text-align:left;margin-left:10.2pt;margin-top:5.15pt;width:262.2pt;height:100.25pt;z-index:251658240" coordorigin="6095,12776" coordsize="5244,2005">
            <o:lock v:ext="edit" aspectratio="t"/>
            <v:shape id="_x0000_s1109" type="#_x0000_t75" style="position:absolute;left:6095;top:12776;width:5244;height:2005" o:preferrelative="f">
              <v:fill o:detectmouseclick="t"/>
              <v:path o:extrusionok="t" o:connecttype="none"/>
              <o:lock v:ext="edit" text="t"/>
            </v:shape>
            <v:shape id="_x0000_s1110" type="#_x0000_t75" style="position:absolute;left:6970;top:13750;width:187;height:1499;rotation:270">
              <v:imagedata r:id="rId30" o:title=""/>
            </v:shape>
            <v:shape id="_x0000_s1111" type="#_x0000_t75" style="position:absolute;left:7548;top:12948;width:748;height:1574">
              <v:imagedata r:id="rId30" o:title=""/>
            </v:shape>
            <v:shape id="_x0000_s1112" type="#_x0000_t32" style="position:absolute;left:6315;top:14501;width:1607;height:21;flip:x y" o:connectortype="straight" strokecolor="#7f7f7f"/>
            <v:shape id="_x0000_s1113" type="#_x0000_t32" style="position:absolute;left:6315;top:12948;width:1607;height:1553;flip:y" o:connectortype="straight" strokecolor="#7f7f7f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114" type="#_x0000_t19" style="position:absolute;left:6549;top:14265;width:161;height:257" strokecolor="#7f7f7f"/>
            <v:shape id="_x0000_s1115" type="#_x0000_t202" style="position:absolute;left:6741;top:14168;width:369;height:236" filled="f" stroked="f" strokecolor="#7f7f7f">
              <v:textbox style="mso-next-textbox:#_x0000_s1115" inset="0,0,0,0">
                <w:txbxContent>
                  <w:p w:rsidR="000A1F62" w:rsidRPr="004704CB" w:rsidRDefault="000A1F62" w:rsidP="004704CB">
                    <w:pPr>
                      <w:jc w:val="center"/>
                      <w:rPr>
                        <w:sz w:val="20"/>
                        <w:vertAlign w:val="superscript"/>
                      </w:rPr>
                    </w:pPr>
                    <w:r>
                      <w:rPr>
                        <w:sz w:val="20"/>
                      </w:rPr>
                      <w:t>58</w:t>
                    </w:r>
                    <w:r>
                      <w:rPr>
                        <w:sz w:val="20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116" type="#_x0000_t202" style="position:absolute;left:8619;top:12887;width:2592;height:1827" filled="f" stroked="f" strokecolor="#7f7f7f">
              <v:textbox style="mso-next-textbox:#_x0000_s1116" inset="0,0,0,0">
                <w:txbxContent>
                  <w:p w:rsidR="000A1F62" w:rsidRPr="00434AC0" w:rsidRDefault="000A1F62" w:rsidP="004704CB">
                    <w:r>
                      <w:t xml:space="preserve">Şekildeki ağacın gölgesinin uzunluğu </w:t>
                    </w:r>
                    <w:smartTag w:uri="urn:schemas-microsoft-com:office:smarttags" w:element="metricconverter">
                      <w:smartTagPr>
                        <w:attr w:name="ProductID" w:val="15 m"/>
                      </w:smartTagPr>
                      <w:r>
                        <w:t>15 m</w:t>
                      </w:r>
                    </w:smartTag>
                    <w:r>
                      <w:t xml:space="preserve"> ve güneş ışınlarını yatay ile yaptığı açının ölçüsü 58</w:t>
                    </w:r>
                    <w:r>
                      <w:rPr>
                        <w:vertAlign w:val="superscript"/>
                      </w:rPr>
                      <w:t>o</w:t>
                    </w:r>
                    <w:r>
                      <w:t xml:space="preserve"> olduğuna göre ağacın boyu kaç m’dir? </w:t>
                    </w:r>
                    <w:r w:rsidRPr="00D471C6">
                      <w:rPr>
                        <w:i/>
                      </w:rPr>
                      <w:t>(tan58</w:t>
                    </w:r>
                    <w:r w:rsidRPr="00D471C6">
                      <w:rPr>
                        <w:i/>
                        <w:vertAlign w:val="superscript"/>
                      </w:rPr>
                      <w:t>o</w:t>
                    </w:r>
                    <w:r w:rsidRPr="00D471C6">
                      <w:rPr>
                        <w:i/>
                      </w:rPr>
                      <w:t>=1,6)</w:t>
                    </w:r>
                  </w:p>
                </w:txbxContent>
              </v:textbox>
            </v:shape>
          </v:group>
        </w:pict>
      </w:r>
    </w:p>
    <w:p w:rsidR="000A1F62" w:rsidRDefault="000A1F62" w:rsidP="005F2597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A1F62" w:rsidTr="000231EB">
        <w:trPr>
          <w:trHeight w:val="227"/>
        </w:trPr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</w:tbl>
    <w:p w:rsidR="000A1F62" w:rsidRDefault="000A1F62" w:rsidP="0036404A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group id="_x0000_s1117" editas="canvas" style="position:absolute;left:0;text-align:left;margin-left:21.45pt;margin-top:.15pt;width:241.15pt;height:86.85pt;z-index:251659264;mso-position-horizontal-relative:text;mso-position-vertical-relative:text" coordorigin="868,4252" coordsize="4823,1737">
            <o:lock v:ext="edit" aspectratio="t"/>
            <v:shape id="_x0000_s1118" type="#_x0000_t75" style="position:absolute;left:868;top:4252;width:4823;height:1737" o:preferrelative="f">
              <v:fill o:detectmouseclick="t"/>
              <v:path o:extrusionok="t" o:connecttype="none"/>
              <o:lock v:ext="edit" text="t"/>
            </v:shape>
            <v:shape id="_x0000_s1119" type="#_x0000_t6" style="position:absolute;left:1227;top:4450;width:1621;height:1289" strokecolor="#7f7f7f"/>
            <v:group id="_x0000_s1120" style="position:absolute;left:1227;top:5626;width:113;height:113" coordorigin="2093,5769" coordsize="113,113">
              <v:rect id="_x0000_s1121" style="position:absolute;left:2093;top:5769;width:113;height:113" strokecolor="#7f7f7f" strokeweight=".25pt"/>
              <v:oval id="_x0000_s1122" style="position:absolute;left:2141;top:5815;width:17;height:17" strokecolor="#7f7f7f"/>
            </v:group>
            <v:shape id="_x0000_s1123" type="#_x0000_t202" style="position:absolute;left:1083;top:4252;width:161;height:257" filled="f" stroked="f" strokecolor="#7f7f7f">
              <v:textbox style="mso-next-textbox:#_x0000_s1123" inset="0,0,0,0">
                <w:txbxContent>
                  <w:p w:rsidR="000A1F62" w:rsidRPr="008027CB" w:rsidRDefault="000A1F62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124" type="#_x0000_t202" style="position:absolute;left:1072;top:5612;width:161;height:257" filled="f" stroked="f" strokecolor="#7f7f7f">
              <v:textbox style="mso-next-textbox:#_x0000_s1124" inset="0,0,0,0">
                <w:txbxContent>
                  <w:p w:rsidR="000A1F62" w:rsidRPr="008027CB" w:rsidRDefault="000A1F62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125" type="#_x0000_t202" style="position:absolute;left:2848;top:5612;width:161;height:257" filled="f" stroked="f" strokecolor="#7f7f7f">
              <v:textbox style="mso-next-textbox:#_x0000_s1125" inset="0,0,0,0">
                <w:txbxContent>
                  <w:p w:rsidR="000A1F62" w:rsidRPr="008027CB" w:rsidRDefault="000A1F62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126" type="#_x0000_t202" style="position:absolute;left:1848;top:5732;width:278;height:257" filled="f" stroked="f" strokecolor="#7f7f7f">
              <v:textbox style="mso-next-textbox:#_x0000_s1126" inset="0,0,0,0">
                <w:txbxContent>
                  <w:p w:rsidR="000A1F62" w:rsidRPr="008027CB" w:rsidRDefault="000A1F62" w:rsidP="000F7E86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127" type="#_x0000_t202" style="position:absolute;left:3148;top:4450;width:2405;height:1419" filled="f" stroked="f" strokecolor="#7f7f7f">
              <v:textbox style="mso-next-textbox:#_x0000_s1127" inset="0,0,0,0">
                <w:txbxContent>
                  <w:p w:rsidR="000A1F62" w:rsidRPr="00E06F64" w:rsidRDefault="000A1F62" w:rsidP="000F7E86">
                    <w:r>
                      <w:rPr>
                        <w:position w:val="-20"/>
                      </w:rPr>
                      <w:t xml:space="preserve">Yanda verilen üçgende </w:t>
                    </w:r>
                    <w:r w:rsidRPr="000F7E86">
                      <w:rPr>
                        <w:position w:val="-20"/>
                      </w:rPr>
                      <w:object w:dxaOrig="840" w:dyaOrig="540">
                        <v:shape id="_x0000_i1039" type="#_x0000_t75" style="width:42pt;height:27pt" o:ole="">
                          <v:imagedata r:id="rId31" o:title=""/>
                        </v:shape>
                        <o:OLEObject Type="Embed" ProgID="Equation.DSMT4" ShapeID="_x0000_i1039" DrawAspect="Content" ObjectID="_1393262904" r:id="rId32"/>
                      </w:object>
                    </w:r>
                    <w:r>
                      <w:t xml:space="preserve">  ve|BC|=4 cm olduğuna göre</w:t>
                    </w:r>
                    <w:r w:rsidRPr="00321097">
                      <w:rPr>
                        <w:position w:val="-6"/>
                      </w:rPr>
                      <w:object w:dxaOrig="480" w:dyaOrig="300">
                        <v:shape id="_x0000_i1040" type="#_x0000_t75" style="width:24pt;height:15pt" o:ole="">
                          <v:imagedata r:id="rId33" o:title=""/>
                        </v:shape>
                        <o:OLEObject Type="Embed" ProgID="Equation.DSMT4" ShapeID="_x0000_i1040" DrawAspect="Content" ObjectID="_1393262905" r:id="rId34"/>
                      </w:object>
                    </w:r>
                    <w:r>
                      <w:t>kaçtır?</w:t>
                    </w:r>
                  </w:p>
                </w:txbxContent>
              </v:textbox>
            </v:shape>
          </v:group>
        </w:pict>
      </w:r>
    </w:p>
    <w:p w:rsidR="000A1F62" w:rsidRDefault="000A1F62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A1F62" w:rsidTr="000231EB">
        <w:trPr>
          <w:trHeight w:val="227"/>
        </w:trPr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41" type="#_x0000_t75" style="width:17.25pt;height:15pt" o:ole="">
                  <v:imagedata r:id="rId35" o:title=""/>
                </v:shape>
                <o:OLEObject Type="Embed" ProgID="Equation.DSMT4" ShapeID="_x0000_i1041" DrawAspect="Content" ObjectID="_1393262876" r:id="rId36"/>
              </w:objec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20"/>
                <w:sz w:val="20"/>
                <w:szCs w:val="20"/>
              </w:rPr>
              <w:object w:dxaOrig="360" w:dyaOrig="560">
                <v:shape id="_x0000_i1042" type="#_x0000_t75" style="width:18pt;height:27.75pt" o:ole="">
                  <v:imagedata r:id="rId37" o:title=""/>
                </v:shape>
                <o:OLEObject Type="Embed" ProgID="Equation.DSMT4" ShapeID="_x0000_i1042" DrawAspect="Content" ObjectID="_1393262877" r:id="rId38"/>
              </w:objec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18"/>
                <w:sz w:val="20"/>
                <w:szCs w:val="20"/>
              </w:rPr>
              <w:object w:dxaOrig="360" w:dyaOrig="540">
                <v:shape id="_x0000_i1043" type="#_x0000_t75" style="width:18pt;height:27pt" o:ole="">
                  <v:imagedata r:id="rId39" o:title=""/>
                </v:shape>
                <o:OLEObject Type="Embed" ProgID="Equation.DSMT4" ShapeID="_x0000_i1043" DrawAspect="Content" ObjectID="_1393262878" r:id="rId40"/>
              </w:objec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44" type="#_x0000_t75" style="width:9.75pt;height:27pt" o:ole="">
                  <v:imagedata r:id="rId41" o:title=""/>
                </v:shape>
                <o:OLEObject Type="Embed" ProgID="Equation.DSMT4" ShapeID="_x0000_i1044" DrawAspect="Content" ObjectID="_1393262879" r:id="rId42"/>
              </w:object>
            </w:r>
          </w:p>
        </w:tc>
      </w:tr>
    </w:tbl>
    <w:p w:rsidR="000A1F62" w:rsidRDefault="000A1F62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EB4BCF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EB4BCF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EB4BCF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B4BCF">
        <w:rPr>
          <w:rFonts w:ascii="Arial" w:hAnsi="Arial" w:cs="Arial"/>
          <w:position w:val="-20"/>
          <w:sz w:val="20"/>
          <w:szCs w:val="20"/>
        </w:rPr>
        <w:object w:dxaOrig="1960" w:dyaOrig="560">
          <v:shape id="_x0000_i1045" type="#_x0000_t75" style="width:98.25pt;height:27.75pt" o:ole="">
            <v:imagedata r:id="rId43" o:title=""/>
          </v:shape>
          <o:OLEObject Type="Embed" ProgID="Equation.DSMT4" ShapeID="_x0000_i1045" DrawAspect="Content" ObjectID="_1393262880" r:id="rId44"/>
        </w:object>
      </w:r>
      <w:r>
        <w:rPr>
          <w:rFonts w:ascii="Arial" w:hAnsi="Arial" w:cs="Arial"/>
          <w:sz w:val="20"/>
          <w:szCs w:val="20"/>
        </w:rPr>
        <w:t>ifadesinin eşiti aşağıdakilerden hangisidir?</w:t>
      </w:r>
    </w:p>
    <w:p w:rsidR="000A1F62" w:rsidRDefault="000A1F62" w:rsidP="00AF0DD1">
      <w:pPr>
        <w:pStyle w:val="ListeParagraf1"/>
        <w:spacing w:after="0" w:line="240" w:lineRule="auto"/>
        <w:ind w:left="397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A1F62" w:rsidTr="000231EB">
        <w:trPr>
          <w:trHeight w:val="227"/>
        </w:trPr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79">
                <v:shape id="_x0000_i1046" type="#_x0000_t75" style="width:17.25pt;height:14.25pt" o:ole="">
                  <v:imagedata r:id="rId45" o:title=""/>
                </v:shape>
                <o:OLEObject Type="Embed" ProgID="Equation.DSMT4" ShapeID="_x0000_i1046" DrawAspect="Content" ObjectID="_1393262881" r:id="rId46"/>
              </w:objec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47" type="#_x0000_t75" style="width:17.25pt;height:15pt" o:ole="">
                  <v:imagedata r:id="rId47" o:title=""/>
                </v:shape>
                <o:OLEObject Type="Embed" ProgID="Equation.DSMT4" ShapeID="_x0000_i1047" DrawAspect="Content" ObjectID="_1393262882" r:id="rId48"/>
              </w:object>
            </w:r>
          </w:p>
        </w:tc>
      </w:tr>
    </w:tbl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D87A3F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group id="_x0000_s1128" editas="canvas" style="position:absolute;left:0;text-align:left;margin-left:14.55pt;margin-top:3.45pt;width:241.15pt;height:87.7pt;z-index:251660288" coordorigin="868,4252" coordsize="4823,1754">
            <o:lock v:ext="edit" aspectratio="t"/>
            <v:shape id="_x0000_s1129" type="#_x0000_t75" style="position:absolute;left:868;top:4252;width:4823;height:1754" o:preferrelative="f">
              <v:fill o:detectmouseclick="t"/>
              <v:path o:extrusionok="t" o:connecttype="none"/>
              <o:lock v:ext="edit" text="t"/>
            </v:shape>
            <v:shape id="_x0000_s1130" type="#_x0000_t6" style="position:absolute;left:1227;top:4450;width:1279;height:1289" strokecolor="#7f7f7f"/>
            <v:group id="_x0000_s1131" style="position:absolute;left:1227;top:5626;width:113;height:113" coordorigin="2093,5769" coordsize="113,113">
              <v:rect id="_x0000_s1132" style="position:absolute;left:2093;top:5769;width:113;height:113" strokecolor="#7f7f7f" strokeweight=".25pt"/>
              <v:oval id="_x0000_s1133" style="position:absolute;left:2141;top:5815;width:17;height:17" strokecolor="#7f7f7f"/>
            </v:group>
            <v:shape id="_x0000_s1134" type="#_x0000_t202" style="position:absolute;left:1083;top:4252;width:161;height:257" filled="f" stroked="f" strokecolor="#7f7f7f">
              <v:textbox style="mso-next-textbox:#_x0000_s1134" inset="0,0,0,0">
                <w:txbxContent>
                  <w:p w:rsidR="000A1F62" w:rsidRPr="008027CB" w:rsidRDefault="000A1F62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135" type="#_x0000_t202" style="position:absolute;left:1072;top:5612;width:161;height:257" filled="f" stroked="f" strokecolor="#7f7f7f">
              <v:textbox style="mso-next-textbox:#_x0000_s1135" inset="0,0,0,0">
                <w:txbxContent>
                  <w:p w:rsidR="000A1F62" w:rsidRPr="008027CB" w:rsidRDefault="000A1F62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136" type="#_x0000_t202" style="position:absolute;left:2512;top:5612;width:161;height:257" filled="f" stroked="f" strokecolor="#7f7f7f">
              <v:textbox style="mso-next-textbox:#_x0000_s1136" inset="0,0,0,0">
                <w:txbxContent>
                  <w:p w:rsidR="000A1F62" w:rsidRPr="008027CB" w:rsidRDefault="000A1F62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137" type="#_x0000_t202" style="position:absolute;left:1788;top:5732;width:278;height:257" filled="f" stroked="f" strokecolor="#7f7f7f">
              <v:textbox style="mso-next-textbox:#_x0000_s1137" inset="0,0,0,0">
                <w:txbxContent>
                  <w:p w:rsidR="000A1F62" w:rsidRPr="008027CB" w:rsidRDefault="000A1F62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1138" type="#_x0000_t6" style="position:absolute;left:3564;top:4740;width:1661;height:1016" strokecolor="#7f7f7f"/>
            <v:group id="_x0000_s1139" style="position:absolute;left:3564;top:5643;width:113;height:113" coordorigin="2093,5769" coordsize="113,113">
              <v:rect id="_x0000_s1140" style="position:absolute;left:2093;top:5769;width:113;height:113" strokecolor="#7f7f7f" strokeweight=".25pt"/>
              <v:oval id="_x0000_s1141" style="position:absolute;left:2141;top:5815;width:17;height:17" strokecolor="#7f7f7f"/>
            </v:group>
            <v:shape id="_x0000_s1142" type="#_x0000_t202" style="position:absolute;left:3432;top:4509;width:161;height:257" filled="f" stroked="f" strokecolor="#7f7f7f">
              <v:textbox style="mso-next-textbox:#_x0000_s1142" inset="0,0,0,0">
                <w:txbxContent>
                  <w:p w:rsidR="000A1F62" w:rsidRPr="008027CB" w:rsidRDefault="000A1F62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143" type="#_x0000_t202" style="position:absolute;left:3409;top:5629;width:161;height:257" filled="f" stroked="f" strokecolor="#7f7f7f">
              <v:textbox style="mso-next-textbox:#_x0000_s1143" inset="0,0,0,0">
                <w:txbxContent>
                  <w:p w:rsidR="000A1F62" w:rsidRPr="008027CB" w:rsidRDefault="000A1F62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144" type="#_x0000_t202" style="position:absolute;left:5225;top:5643;width:161;height:257" filled="f" stroked="f" strokecolor="#7f7f7f">
              <v:textbox style="mso-next-textbox:#_x0000_s1144" inset="0,0,0,0">
                <w:txbxContent>
                  <w:p w:rsidR="000A1F62" w:rsidRPr="008027CB" w:rsidRDefault="000A1F62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</w:t>
                    </w:r>
                  </w:p>
                </w:txbxContent>
              </v:textbox>
            </v:shape>
            <v:shape id="_x0000_s1145" type="#_x0000_t202" style="position:absolute;left:4245;top:5749;width:278;height:257" filled="f" stroked="f" strokecolor="#7f7f7f">
              <v:textbox style="mso-next-textbox:#_x0000_s1145" inset="0,0,0,0">
                <w:txbxContent>
                  <w:p w:rsidR="000A1F62" w:rsidRPr="008027CB" w:rsidRDefault="000A1F62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146" type="#_x0000_t202" style="position:absolute;left:3286;top:5004;width:278;height:257" filled="f" stroked="f" strokecolor="#7f7f7f">
              <v:textbox style="mso-next-textbox:#_x0000_s1146" inset="0,0,0,0">
                <w:txbxContent>
                  <w:p w:rsidR="000A1F62" w:rsidRPr="008027CB" w:rsidRDefault="000A1F62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1147" type="#_x0000_t202" style="position:absolute;left:1014;top:5004;width:278;height:257" filled="f" stroked="f" strokecolor="#7f7f7f">
              <v:textbox style="mso-next-textbox:#_x0000_s1147" inset="0,0,0,0">
                <w:txbxContent>
                  <w:p w:rsidR="000A1F62" w:rsidRPr="008027CB" w:rsidRDefault="000A1F62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</v:group>
        </w:pict>
      </w: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verilenlere göre </w:t>
      </w:r>
      <w:r w:rsidRPr="002E7BB9">
        <w:rPr>
          <w:rFonts w:ascii="Arial" w:hAnsi="Arial" w:cs="Arial"/>
          <w:position w:val="-22"/>
          <w:sz w:val="20"/>
          <w:szCs w:val="20"/>
        </w:rPr>
        <w:object w:dxaOrig="540" w:dyaOrig="600">
          <v:shape id="_x0000_i1048" type="#_x0000_t75" style="width:27pt;height:30pt" o:ole="">
            <v:imagedata r:id="rId49" o:title=""/>
          </v:shape>
          <o:OLEObject Type="Embed" ProgID="Equation.DSMT4" ShapeID="_x0000_i1048" DrawAspect="Content" ObjectID="_1393262883" r:id="rId50"/>
        </w:object>
      </w:r>
      <w:r>
        <w:rPr>
          <w:rFonts w:ascii="Arial" w:hAnsi="Arial" w:cs="Arial"/>
          <w:sz w:val="20"/>
          <w:szCs w:val="20"/>
        </w:rPr>
        <w:t>oranı kaçtır?</w:t>
      </w: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A1F62" w:rsidTr="000231EB">
        <w:trPr>
          <w:trHeight w:val="227"/>
        </w:trPr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49" type="#_x0000_t75" style="width:9.75pt;height:27pt" o:ole="">
                  <v:imagedata r:id="rId51" o:title=""/>
                </v:shape>
                <o:OLEObject Type="Embed" ProgID="Equation.DSMT4" ShapeID="_x0000_i1049" DrawAspect="Content" ObjectID="_1393262884" r:id="rId52"/>
              </w:objec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50" type="#_x0000_t75" style="width:15pt;height:27pt" o:ole="">
                  <v:imagedata r:id="rId53" o:title=""/>
                </v:shape>
                <o:OLEObject Type="Embed" ProgID="Equation.DSMT4" ShapeID="_x0000_i1050" DrawAspect="Content" ObjectID="_1393262885" r:id="rId54"/>
              </w:objec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51" type="#_x0000_t75" style="width:15pt;height:27pt" o:ole="">
                  <v:imagedata r:id="rId55" o:title=""/>
                </v:shape>
                <o:OLEObject Type="Embed" ProgID="Equation.DSMT4" ShapeID="_x0000_i1051" DrawAspect="Content" ObjectID="_1393262886" r:id="rId56"/>
              </w:objec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18"/>
                <w:sz w:val="20"/>
                <w:szCs w:val="20"/>
              </w:rPr>
              <w:object w:dxaOrig="300" w:dyaOrig="520">
                <v:shape id="_x0000_i1052" type="#_x0000_t75" style="width:15pt;height:26.25pt" o:ole="">
                  <v:imagedata r:id="rId57" o:title=""/>
                </v:shape>
                <o:OLEObject Type="Embed" ProgID="Equation.DSMT4" ShapeID="_x0000_i1052" DrawAspect="Content" ObjectID="_1393262887" r:id="rId58"/>
              </w:object>
            </w:r>
          </w:p>
        </w:tc>
      </w:tr>
    </w:tbl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A910EE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10EE">
        <w:rPr>
          <w:rFonts w:ascii="Arial" w:hAnsi="Arial" w:cs="Arial"/>
          <w:position w:val="-18"/>
          <w:sz w:val="20"/>
          <w:szCs w:val="20"/>
        </w:rPr>
        <w:object w:dxaOrig="960" w:dyaOrig="520">
          <v:shape id="_x0000_i1053" type="#_x0000_t75" style="width:48pt;height:26.25pt" o:ole="">
            <v:imagedata r:id="rId59" o:title=""/>
          </v:shape>
          <o:OLEObject Type="Embed" ProgID="Equation.DSMT4" ShapeID="_x0000_i1053" DrawAspect="Content" ObjectID="_1393262888" r:id="rId60"/>
        </w:object>
      </w:r>
      <w:r>
        <w:rPr>
          <w:rFonts w:ascii="Arial" w:hAnsi="Arial" w:cs="Arial"/>
          <w:sz w:val="20"/>
          <w:szCs w:val="20"/>
        </w:rPr>
        <w:t xml:space="preserve"> ise </w:t>
      </w:r>
      <w:r w:rsidRPr="00A910EE">
        <w:rPr>
          <w:rFonts w:ascii="Arial" w:hAnsi="Arial" w:cs="Arial"/>
          <w:position w:val="-6"/>
          <w:sz w:val="20"/>
          <w:szCs w:val="20"/>
        </w:rPr>
        <w:object w:dxaOrig="540" w:dyaOrig="220">
          <v:shape id="_x0000_i1054" type="#_x0000_t75" style="width:27pt;height:11.25pt" o:ole="">
            <v:imagedata r:id="rId61" o:title=""/>
          </v:shape>
          <o:OLEObject Type="Embed" ProgID="Equation.DSMT4" ShapeID="_x0000_i1054" DrawAspect="Content" ObjectID="_1393262889" r:id="rId62"/>
        </w:object>
      </w:r>
      <w:r>
        <w:rPr>
          <w:rFonts w:ascii="Arial" w:hAnsi="Arial" w:cs="Arial"/>
          <w:sz w:val="20"/>
          <w:szCs w:val="20"/>
        </w:rPr>
        <w:t>değeri kaçtır?</w:t>
      </w: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A1F62" w:rsidTr="000231EB">
        <w:trPr>
          <w:trHeight w:val="227"/>
        </w:trPr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55" type="#_x0000_t75" style="width:15pt;height:27pt" o:ole="">
                  <v:imagedata r:id="rId63" o:title=""/>
                </v:shape>
                <o:OLEObject Type="Embed" ProgID="Equation.DSMT4" ShapeID="_x0000_i1055" DrawAspect="Content" ObjectID="_1393262890" r:id="rId64"/>
              </w:objec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56" type="#_x0000_t75" style="width:15pt;height:27pt" o:ole="">
                  <v:imagedata r:id="rId65" o:title=""/>
                </v:shape>
                <o:OLEObject Type="Embed" ProgID="Equation.DSMT4" ShapeID="_x0000_i1056" DrawAspect="Content" ObjectID="_1393262891" r:id="rId66"/>
              </w:objec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57" type="#_x0000_t75" style="width:15pt;height:27pt" o:ole="">
                  <v:imagedata r:id="rId67" o:title=""/>
                </v:shape>
                <o:OLEObject Type="Embed" ProgID="Equation.DSMT4" ShapeID="_x0000_i1057" DrawAspect="Content" ObjectID="_1393262892" r:id="rId68"/>
              </w:objec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18"/>
                <w:sz w:val="20"/>
                <w:szCs w:val="20"/>
              </w:rPr>
              <w:object w:dxaOrig="300" w:dyaOrig="520">
                <v:shape id="_x0000_i1058" type="#_x0000_t75" style="width:15pt;height:26.25pt" o:ole="">
                  <v:imagedata r:id="rId69" o:title=""/>
                </v:shape>
                <o:OLEObject Type="Embed" ProgID="Equation.DSMT4" ShapeID="_x0000_i1058" DrawAspect="Content" ObjectID="_1393262893" r:id="rId70"/>
              </w:object>
            </w:r>
          </w:p>
        </w:tc>
      </w:tr>
    </w:tbl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5106B4">
      <w:pPr>
        <w:pStyle w:val="ListeParagraf1"/>
        <w:numPr>
          <w:ilvl w:val="0"/>
          <w:numId w:val="25"/>
        </w:numPr>
        <w:spacing w:after="0" w:line="240" w:lineRule="auto"/>
        <w:ind w:left="426" w:hanging="113"/>
        <w:jc w:val="both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10"/>
          <w:sz w:val="20"/>
          <w:szCs w:val="20"/>
        </w:rPr>
        <w:object w:dxaOrig="1579" w:dyaOrig="300">
          <v:shape id="_x0000_i1059" type="#_x0000_t75" style="width:78pt;height:15pt" o:ole="">
            <v:imagedata r:id="rId71" o:title=""/>
          </v:shape>
          <o:OLEObject Type="Embed" ProgID="Equation.DSMT4" ShapeID="_x0000_i1059" DrawAspect="Content" ObjectID="_1393262894" r:id="rId72"/>
        </w:object>
      </w:r>
    </w:p>
    <w:p w:rsidR="000A1F62" w:rsidRDefault="000A1F62" w:rsidP="005106B4">
      <w:pPr>
        <w:pStyle w:val="ListeParagraf1"/>
        <w:numPr>
          <w:ilvl w:val="0"/>
          <w:numId w:val="25"/>
        </w:numPr>
        <w:spacing w:after="0" w:line="24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20"/>
          <w:sz w:val="20"/>
          <w:szCs w:val="20"/>
        </w:rPr>
        <w:object w:dxaOrig="2220" w:dyaOrig="540">
          <v:shape id="_x0000_i1060" type="#_x0000_t75" style="width:111pt;height:27pt" o:ole="">
            <v:imagedata r:id="rId73" o:title=""/>
          </v:shape>
          <o:OLEObject Type="Embed" ProgID="Equation.DSMT4" ShapeID="_x0000_i1060" DrawAspect="Content" ObjectID="_1393262895" r:id="rId74"/>
        </w:object>
      </w:r>
    </w:p>
    <w:p w:rsidR="000A1F62" w:rsidRDefault="000A1F62" w:rsidP="009917DF">
      <w:pPr>
        <w:pStyle w:val="ListeParagraf1"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142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10"/>
          <w:sz w:val="20"/>
          <w:szCs w:val="20"/>
        </w:rPr>
        <w:object w:dxaOrig="1680" w:dyaOrig="300">
          <v:shape id="_x0000_i1061" type="#_x0000_t75" style="width:84pt;height:15pt" o:ole="">
            <v:imagedata r:id="rId75" o:title=""/>
          </v:shape>
          <o:OLEObject Type="Embed" ProgID="Equation.DSMT4" ShapeID="_x0000_i1061" DrawAspect="Content" ObjectID="_1393262896" r:id="rId76"/>
        </w:object>
      </w:r>
      <w:r>
        <w:rPr>
          <w:rFonts w:ascii="Arial" w:hAnsi="Arial" w:cs="Arial"/>
          <w:sz w:val="20"/>
          <w:szCs w:val="20"/>
        </w:rPr>
        <w:t xml:space="preserve"> ve </w:t>
      </w:r>
      <w:r w:rsidRPr="009A4AB2">
        <w:rPr>
          <w:rFonts w:ascii="Arial" w:hAnsi="Arial" w:cs="Arial"/>
          <w:position w:val="-10"/>
          <w:sz w:val="20"/>
          <w:szCs w:val="20"/>
        </w:rPr>
        <w:object w:dxaOrig="2760" w:dyaOrig="300">
          <v:shape id="_x0000_i1062" type="#_x0000_t75" style="width:138pt;height:15pt" o:ole="">
            <v:imagedata r:id="rId77" o:title=""/>
          </v:shape>
          <o:OLEObject Type="Embed" ProgID="Equation.DSMT4" ShapeID="_x0000_i1062" DrawAspect="Content" ObjectID="_1393262897" r:id="rId78"/>
        </w:object>
      </w:r>
    </w:p>
    <w:p w:rsidR="000A1F62" w:rsidRPr="009917DF" w:rsidRDefault="000A1F62" w:rsidP="009917DF">
      <w:pPr>
        <w:pStyle w:val="ListeParagraf1"/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0A1F62" w:rsidRPr="00147DAF" w:rsidRDefault="000A1F62" w:rsidP="006D405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verilenlerden hangisi ya da hangileri doğrudur?</w:t>
      </w: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Layout w:type="fixed"/>
        <w:tblCellMar>
          <w:left w:w="0" w:type="dxa"/>
          <w:right w:w="0" w:type="dxa"/>
        </w:tblCellMar>
        <w:tblLook w:val="00A0"/>
      </w:tblPr>
      <w:tblGrid>
        <w:gridCol w:w="255"/>
        <w:gridCol w:w="2126"/>
        <w:gridCol w:w="227"/>
        <w:gridCol w:w="2126"/>
      </w:tblGrid>
      <w:tr w:rsidR="000A1F62" w:rsidTr="000231EB">
        <w:trPr>
          <w:trHeight w:val="340"/>
        </w:trPr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Yalnız I</w:t>
            </w:r>
          </w:p>
        </w:tc>
        <w:tc>
          <w:tcPr>
            <w:tcW w:w="227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I ve II</w:t>
            </w:r>
          </w:p>
        </w:tc>
      </w:tr>
      <w:tr w:rsidR="000A1F62" w:rsidTr="000231EB">
        <w:trPr>
          <w:trHeight w:val="340"/>
        </w:trPr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II ve III</w:t>
            </w:r>
          </w:p>
        </w:tc>
        <w:tc>
          <w:tcPr>
            <w:tcW w:w="227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I, II ve III</w:t>
            </w:r>
          </w:p>
        </w:tc>
      </w:tr>
    </w:tbl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7B21F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denklemleri verilen doğrulardan eğimi en büyük olan hangisidir?</w:t>
      </w: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Layout w:type="fixed"/>
        <w:tblCellMar>
          <w:left w:w="0" w:type="dxa"/>
          <w:right w:w="0" w:type="dxa"/>
        </w:tblCellMar>
        <w:tblLook w:val="00A0"/>
      </w:tblPr>
      <w:tblGrid>
        <w:gridCol w:w="255"/>
        <w:gridCol w:w="2126"/>
        <w:gridCol w:w="227"/>
        <w:gridCol w:w="2126"/>
      </w:tblGrid>
      <w:tr w:rsidR="000A1F62" w:rsidTr="000231EB">
        <w:trPr>
          <w:trHeight w:val="340"/>
        </w:trPr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10"/>
                <w:sz w:val="20"/>
                <w:szCs w:val="20"/>
              </w:rPr>
              <w:object w:dxaOrig="540" w:dyaOrig="260">
                <v:shape id="_x0000_i1063" type="#_x0000_t75" style="width:27pt;height:12.75pt" o:ole="">
                  <v:imagedata r:id="rId79" o:title=""/>
                </v:shape>
                <o:OLEObject Type="Embed" ProgID="Equation.DSMT4" ShapeID="_x0000_i1063" DrawAspect="Content" ObjectID="_1393262898" r:id="rId80"/>
              </w:object>
            </w:r>
          </w:p>
        </w:tc>
        <w:tc>
          <w:tcPr>
            <w:tcW w:w="227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20"/>
                <w:sz w:val="20"/>
                <w:szCs w:val="20"/>
              </w:rPr>
              <w:object w:dxaOrig="999" w:dyaOrig="540">
                <v:shape id="_x0000_i1064" type="#_x0000_t75" style="width:50.25pt;height:27pt" o:ole="">
                  <v:imagedata r:id="rId81" o:title=""/>
                </v:shape>
                <o:OLEObject Type="Embed" ProgID="Equation.DSMT4" ShapeID="_x0000_i1064" DrawAspect="Content" ObjectID="_1393262899" r:id="rId82"/>
              </w:object>
            </w:r>
          </w:p>
        </w:tc>
      </w:tr>
      <w:tr w:rsidR="000A1F62" w:rsidTr="000231EB">
        <w:trPr>
          <w:trHeight w:val="340"/>
        </w:trPr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10"/>
                <w:sz w:val="20"/>
                <w:szCs w:val="20"/>
              </w:rPr>
              <w:object w:dxaOrig="639" w:dyaOrig="260">
                <v:shape id="_x0000_i1065" type="#_x0000_t75" style="width:32.25pt;height:12.75pt" o:ole="">
                  <v:imagedata r:id="rId83" o:title=""/>
                </v:shape>
                <o:OLEObject Type="Embed" ProgID="Equation.DSMT4" ShapeID="_x0000_i1065" DrawAspect="Content" ObjectID="_1393262900" r:id="rId84"/>
              </w:object>
            </w:r>
          </w:p>
        </w:tc>
        <w:tc>
          <w:tcPr>
            <w:tcW w:w="227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position w:val="-20"/>
                <w:sz w:val="20"/>
                <w:szCs w:val="20"/>
              </w:rPr>
              <w:object w:dxaOrig="1140" w:dyaOrig="540">
                <v:shape id="_x0000_i1066" type="#_x0000_t75" style="width:57pt;height:27pt" o:ole="">
                  <v:imagedata r:id="rId85" o:title=""/>
                </v:shape>
                <o:OLEObject Type="Embed" ProgID="Equation.DSMT4" ShapeID="_x0000_i1066" DrawAspect="Content" ObjectID="_1393262901" r:id="rId86"/>
              </w:object>
            </w:r>
          </w:p>
        </w:tc>
      </w:tr>
    </w:tbl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691D30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group id="_x0000_s1148" editas="canvas" style="position:absolute;left:0;text-align:left;margin-left:18.8pt;margin-top:0;width:249pt;height:119.25pt;z-index:251661312" coordorigin="868,4024" coordsize="4980,2385">
            <o:lock v:ext="edit" aspectratio="t"/>
            <v:shape id="_x0000_s1149" type="#_x0000_t75" style="position:absolute;left:868;top:4024;width:4980;height:2385" o:preferrelative="f">
              <v:fill o:detectmouseclick="t"/>
              <v:path o:extrusionok="t" o:connecttype="none"/>
              <o:lock v:ext="edit" text="t"/>
            </v:shape>
            <v:shape id="_x0000_s1150" type="#_x0000_t202" style="position:absolute;left:1740;top:4075;width:161;height:257" filled="f" stroked="f" strokecolor="#7f7f7f">
              <v:textbox style="mso-next-textbox:#_x0000_s1150" inset="0,0,0,0">
                <w:txbxContent>
                  <w:p w:rsidR="000A1F62" w:rsidRPr="00F17836" w:rsidRDefault="000A1F62" w:rsidP="00A77ED0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y</w:t>
                    </w:r>
                  </w:p>
                </w:txbxContent>
              </v:textbox>
            </v:shape>
            <v:shape id="_x0000_s1151" type="#_x0000_t202" style="position:absolute;left:3605;top:4357;width:2077;height:1767" filled="f" stroked="f" strokecolor="#7f7f7f">
              <v:textbox style="mso-next-textbox:#_x0000_s1151" inset="0,0,0,0">
                <w:txbxContent>
                  <w:p w:rsidR="000A1F62" w:rsidRPr="00F17836" w:rsidRDefault="000A1F62" w:rsidP="00A77ED0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Yanda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ki 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koordinat düzleminde verilen doğruların eğimleri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1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,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2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,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3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ve 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4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’tür. Buna göre aşağıdakilerden hangisi doğrudur?</w:t>
                    </w:r>
                  </w:p>
                </w:txbxContent>
              </v:textbox>
            </v:shape>
            <v:shape id="_x0000_s1152" type="#_x0000_t32" style="position:absolute;left:1739;top:4174;width:1;height:2235" o:connectortype="straight" strokecolor="#7f7f7f" strokeweight="1pt">
              <v:stroke startarrow="block" startarrowwidth="narrow" startarrowlength="short" endarrow="block" endarrowwidth="narrow" endarrowlength="short"/>
            </v:shape>
            <v:shape id="_x0000_s1153" type="#_x0000_t32" style="position:absolute;left:931;top:5278;width:2212;height:1" o:connectortype="straight" strokecolor="#7f7f7f" strokeweight="1pt">
              <v:stroke startarrow="block" startarrowwidth="narrow" startarrowlength="short" endarrow="block" endarrowwidth="narrow" endarrowlength="short"/>
            </v:shape>
            <v:shape id="_x0000_s1154" type="#_x0000_t32" style="position:absolute;left:1490;top:4537;width:1185;height:1359" o:connectortype="straight" strokecolor="#7f7f7f">
              <v:stroke startarrow="block" startarrowwidth="narrow" startarrowlength="short" endarrow="block" endarrowwidth="narrow" endarrowlength="short"/>
            </v:shape>
            <v:shape id="_x0000_s1155" type="#_x0000_t32" style="position:absolute;left:1146;top:4854;width:1757;height:772" o:connectortype="straight" strokecolor="#7f7f7f">
              <v:stroke startarrow="block" startarrowwidth="narrow" startarrowlength="short" endarrow="block" endarrowwidth="narrow" endarrowlength="short"/>
            </v:shape>
            <v:shape id="_x0000_s1156" type="#_x0000_t32" style="position:absolute;left:1314;top:4664;width:1525;height:1352;flip:x" o:connectortype="straight" strokecolor="#7f7f7f">
              <v:stroke startarrow="block" startarrowwidth="narrow" startarrowlength="short" endarrow="block" endarrowwidth="narrow" endarrowlength="short"/>
            </v:shape>
            <v:shape id="_x0000_s1157" type="#_x0000_t32" style="position:absolute;left:1810;top:4387;width:651;height:1917;flip:x" o:connectortype="straight" strokecolor="#7f7f7f">
              <v:stroke startarrow="block" startarrowwidth="narrow" startarrowlength="short" endarrow="block" endarrowwidth="narrow" endarrowlength="short"/>
            </v:shape>
            <v:shape id="_x0000_s1158" type="#_x0000_t202" style="position:absolute;left:931;top:4677;width:258;height:301" filled="f" stroked="f" strokecolor="#7f7f7f">
              <v:textbox style="mso-next-textbox:#_x0000_s1158" inset="0,0,0,0">
                <w:txbxContent>
                  <w:p w:rsidR="000A1F62" w:rsidRPr="00F17836" w:rsidRDefault="000A1F62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159" type="#_x0000_t202" style="position:absolute;left:1232;top:4386;width:258;height:301" filled="f" stroked="f" strokecolor="#7f7f7f">
              <v:textbox style="mso-next-textbox:#_x0000_s1159" inset="0,0,0,0">
                <w:txbxContent>
                  <w:p w:rsidR="000A1F62" w:rsidRPr="00F17836" w:rsidRDefault="000A1F62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160" type="#_x0000_t202" style="position:absolute;left:2405;top:4208;width:258;height:301" filled="f" stroked="f" strokecolor="#7f7f7f">
              <v:textbox style="mso-next-textbox:#_x0000_s1160" inset="0,0,0,0">
                <w:txbxContent>
                  <w:p w:rsidR="000A1F62" w:rsidRPr="00F17836" w:rsidRDefault="000A1F62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1161" type="#_x0000_t202" style="position:absolute;left:2839;top:4483;width:258;height:301" filled="f" stroked="f" strokecolor="#7f7f7f">
              <v:textbox style="mso-next-textbox:#_x0000_s1161" inset="0,0,0,0">
                <w:txbxContent>
                  <w:p w:rsidR="000A1F62" w:rsidRPr="00F17836" w:rsidRDefault="000A1F62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Layout w:type="fixed"/>
        <w:tblCellMar>
          <w:left w:w="0" w:type="dxa"/>
          <w:right w:w="0" w:type="dxa"/>
        </w:tblCellMar>
        <w:tblLook w:val="00A0"/>
      </w:tblPr>
      <w:tblGrid>
        <w:gridCol w:w="255"/>
        <w:gridCol w:w="2126"/>
        <w:gridCol w:w="227"/>
        <w:gridCol w:w="2126"/>
      </w:tblGrid>
      <w:tr w:rsidR="000A1F62" w:rsidTr="000231EB">
        <w:trPr>
          <w:trHeight w:val="506"/>
        </w:trPr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m</w:t>
            </w:r>
            <w:r w:rsidRPr="000231EB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0231EB">
              <w:rPr>
                <w:rFonts w:ascii="Arial" w:hAnsi="Arial" w:cs="Arial"/>
                <w:sz w:val="20"/>
                <w:szCs w:val="20"/>
              </w:rPr>
              <w:t xml:space="preserve"> &gt; m</w:t>
            </w:r>
            <w:r w:rsidRPr="000231EB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0231EB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 w:rsidRPr="000231EB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0231EB">
              <w:rPr>
                <w:rFonts w:ascii="Arial" w:hAnsi="Arial" w:cs="Arial"/>
                <w:sz w:val="20"/>
                <w:szCs w:val="20"/>
              </w:rPr>
              <w:t>m</w:t>
            </w:r>
            <w:r w:rsidRPr="000231EB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0231EB">
              <w:rPr>
                <w:rFonts w:ascii="Arial" w:hAnsi="Arial" w:cs="Arial"/>
                <w:sz w:val="20"/>
                <w:szCs w:val="20"/>
              </w:rPr>
              <w:t xml:space="preserve"> &gt; m</w:t>
            </w:r>
            <w:r w:rsidRPr="000231EB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27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m</w:t>
            </w:r>
            <w:r w:rsidRPr="000231EB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0231EB">
              <w:rPr>
                <w:rFonts w:ascii="Arial" w:hAnsi="Arial" w:cs="Arial"/>
                <w:sz w:val="20"/>
                <w:szCs w:val="20"/>
              </w:rPr>
              <w:t xml:space="preserve"> &gt; m</w:t>
            </w:r>
            <w:r w:rsidRPr="000231EB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0231EB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 w:rsidRPr="000231EB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0231EB">
              <w:rPr>
                <w:rFonts w:ascii="Arial" w:hAnsi="Arial" w:cs="Arial"/>
                <w:sz w:val="20"/>
                <w:szCs w:val="20"/>
              </w:rPr>
              <w:t>m</w:t>
            </w:r>
            <w:r w:rsidRPr="000231EB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0231EB">
              <w:rPr>
                <w:rFonts w:ascii="Arial" w:hAnsi="Arial" w:cs="Arial"/>
                <w:sz w:val="20"/>
                <w:szCs w:val="20"/>
              </w:rPr>
              <w:t xml:space="preserve"> &gt; m</w:t>
            </w:r>
            <w:r w:rsidRPr="000231EB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</w:p>
        </w:tc>
      </w:tr>
      <w:tr w:rsidR="000A1F62" w:rsidTr="000231EB">
        <w:trPr>
          <w:trHeight w:val="340"/>
        </w:trPr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m</w:t>
            </w:r>
            <w:r w:rsidRPr="000231EB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0231EB">
              <w:rPr>
                <w:rFonts w:ascii="Arial" w:hAnsi="Arial" w:cs="Arial"/>
                <w:sz w:val="20"/>
                <w:szCs w:val="20"/>
              </w:rPr>
              <w:t xml:space="preserve"> &lt; m</w:t>
            </w:r>
            <w:r w:rsidRPr="000231EB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0231EB">
              <w:rPr>
                <w:rFonts w:ascii="Arial" w:hAnsi="Arial" w:cs="Arial"/>
                <w:sz w:val="20"/>
                <w:szCs w:val="20"/>
              </w:rPr>
              <w:t xml:space="preserve"> &lt;</w:t>
            </w:r>
            <w:r w:rsidRPr="000231EB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0231EB">
              <w:rPr>
                <w:rFonts w:ascii="Arial" w:hAnsi="Arial" w:cs="Arial"/>
                <w:sz w:val="20"/>
                <w:szCs w:val="20"/>
              </w:rPr>
              <w:t>m</w:t>
            </w:r>
            <w:r w:rsidRPr="000231EB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0231EB">
              <w:rPr>
                <w:rFonts w:ascii="Arial" w:hAnsi="Arial" w:cs="Arial"/>
                <w:sz w:val="20"/>
                <w:szCs w:val="20"/>
              </w:rPr>
              <w:t xml:space="preserve"> &lt; m</w:t>
            </w:r>
            <w:r w:rsidRPr="000231EB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27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m</w:t>
            </w:r>
            <w:r w:rsidRPr="000231EB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0231EB">
              <w:rPr>
                <w:rFonts w:ascii="Arial" w:hAnsi="Arial" w:cs="Arial"/>
                <w:sz w:val="20"/>
                <w:szCs w:val="20"/>
              </w:rPr>
              <w:t xml:space="preserve"> &gt; m</w:t>
            </w:r>
            <w:r w:rsidRPr="000231EB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0231EB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 w:rsidRPr="000231EB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0231EB">
              <w:rPr>
                <w:rFonts w:ascii="Arial" w:hAnsi="Arial" w:cs="Arial"/>
                <w:sz w:val="20"/>
                <w:szCs w:val="20"/>
              </w:rPr>
              <w:t>m</w:t>
            </w:r>
            <w:r w:rsidRPr="000231EB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0231EB">
              <w:rPr>
                <w:rFonts w:ascii="Arial" w:hAnsi="Arial" w:cs="Arial"/>
                <w:sz w:val="20"/>
                <w:szCs w:val="20"/>
              </w:rPr>
              <w:t xml:space="preserve"> &gt; m</w:t>
            </w:r>
            <w:r w:rsidRPr="000231EB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</w:p>
        </w:tc>
      </w:tr>
    </w:tbl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6A78C5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Orijinden ve A(2,4) noktasından geçen doğrunun eğimi kaçtır?</w:t>
      </w: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A1F62" w:rsidTr="000231EB">
        <w:trPr>
          <w:trHeight w:val="227"/>
        </w:trPr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B13C1B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group id="_x0000_s1162" editas="canvas" style="position:absolute;left:0;text-align:left;margin-left:32.7pt;margin-top:2.6pt;width:202.25pt;height:67.7pt;z-index:251662336" coordorigin="1387,4140" coordsize="4045,1354">
            <o:lock v:ext="edit" aspectratio="t"/>
            <v:shape id="_x0000_s1163" type="#_x0000_t75" style="position:absolute;left:1387;top:4140;width:4045;height:1354" o:preferrelative="f">
              <v:fill o:detectmouseclick="t"/>
              <v:path o:extrusionok="t" o:connecttype="none"/>
              <o:lock v:ext="edit" text="t"/>
            </v:shape>
            <v:shape id="_x0000_s1164" type="#_x0000_t32" style="position:absolute;left:2874;top:5222;width:1077;height:1" o:connectortype="straight" strokecolor="#7f7f7f"/>
            <v:shape id="_x0000_s1165" type="#_x0000_t32" style="position:absolute;left:3945;top:4330;width:1;height:890" o:connectortype="straight" strokecolor="#7f7f7f"/>
            <v:rect id="_x0000_s1166" style="position:absolute;left:1387;top:4842;width:1487;height:380" fillcolor="#7f7f7f" stroked="f" strokecolor="#7f7f7f"/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167" type="#_x0000_t7" style="position:absolute;left:2665;top:4520;width:1487;height:325;rotation:327" adj="3052" fillcolor="#7f7f7f" stroked="f" strokecolor="#bfbfbf"/>
            <v:rect id="_x0000_s1168" style="position:absolute;left:3945;top:4140;width:1487;height:380" fillcolor="#7f7f7f" stroked="f" strokecolor="#bfbfbf"/>
            <v:shape id="_x0000_s1169" type="#_x0000_t32" style="position:absolute;left:1387;top:5030;width:1485;height:16;flip:y" o:connectortype="straight" o:regroupid="5" strokecolor="white">
              <v:stroke dashstyle="longDash"/>
            </v:shape>
            <v:shape id="_x0000_s1170" type="#_x0000_t32" style="position:absolute;left:2872;top:4330;width:1073;height:700;flip:y" o:connectortype="straight" o:regroupid="5" strokecolor="white">
              <v:stroke dashstyle="longDash"/>
            </v:shape>
            <v:shape id="_x0000_s1171" type="#_x0000_t32" style="position:absolute;left:3945;top:4330;width:1487;height:1" o:connectortype="straight" o:regroupid="5" strokecolor="white">
              <v:stroke dashstyle="longDash"/>
            </v:shape>
            <v:shape id="_x0000_s1172" type="#_x0000_t202" style="position:absolute;left:3977;top:4736;width:443;height:257" filled="f" stroked="f" strokecolor="#7f7f7f">
              <v:textbox style="mso-next-textbox:#_x0000_s1172" inset="0,0,0,0">
                <w:txbxContent>
                  <w:p w:rsidR="000A1F62" w:rsidRPr="00F17836" w:rsidRDefault="000A1F62" w:rsidP="007E6535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35m</w:t>
                    </w:r>
                  </w:p>
                </w:txbxContent>
              </v:textbox>
            </v:shape>
            <v:group id="_x0000_s1173" style="position:absolute;left:3832;top:5107;width:113;height:113" coordorigin="2093,5769" coordsize="113,113">
              <v:rect id="_x0000_s1174" style="position:absolute;left:2093;top:5769;width:113;height:113" strokecolor="#7f7f7f" strokeweight=".25pt"/>
              <v:oval id="_x0000_s1175" style="position:absolute;left:2141;top:5815;width:17;height:17" strokecolor="#7f7f7f"/>
            </v:group>
            <v:shape id="_x0000_s1176" type="#_x0000_t202" style="position:absolute;left:3384;top:5237;width:462;height:257" filled="f" stroked="f" strokecolor="#7f7f7f">
              <v:textbox style="mso-next-textbox:#_x0000_s1176" inset="0,0,0,0">
                <w:txbxContent>
                  <w:p w:rsidR="000A1F62" w:rsidRPr="00F17836" w:rsidRDefault="000A1F62" w:rsidP="007E6535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50m</w:t>
                    </w:r>
                  </w:p>
                </w:txbxContent>
              </v:textbox>
            </v:shape>
          </v:group>
        </w:pict>
      </w: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B13C1B">
      <w:pPr>
        <w:pStyle w:val="ListeParagraf1"/>
        <w:spacing w:after="0" w:line="240" w:lineRule="auto"/>
        <w:ind w:left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 şekilde verilen yolun eğimi yüzde kaçtır?</w:t>
      </w: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A1F62" w:rsidTr="000231EB">
        <w:trPr>
          <w:trHeight w:val="227"/>
        </w:trPr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45</w:t>
            </w:r>
          </w:p>
        </w:tc>
      </w:tr>
    </w:tbl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Pr="00B21D97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hyperlink r:id="rId87" w:history="1">
        <w:r w:rsidRPr="000B5F1B">
          <w:rPr>
            <w:rStyle w:val="Hyperlink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0A1F62" w:rsidRDefault="000A1F6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1F62" w:rsidRDefault="000A1F62" w:rsidP="00214E72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14E72">
        <w:rPr>
          <w:rFonts w:ascii="Arial" w:hAnsi="Arial" w:cs="Arial"/>
          <w:position w:val="-10"/>
          <w:sz w:val="20"/>
          <w:szCs w:val="20"/>
        </w:rPr>
        <w:object w:dxaOrig="1380" w:dyaOrig="300">
          <v:shape id="_x0000_i1067" type="#_x0000_t75" style="width:69pt;height:15pt" o:ole="">
            <v:imagedata r:id="rId88" o:title=""/>
          </v:shape>
          <o:OLEObject Type="Embed" ProgID="Equation.DSMT4" ShapeID="_x0000_i1067" DrawAspect="Content" ObjectID="_1393262902" r:id="rId89"/>
        </w:object>
      </w:r>
      <w:r>
        <w:rPr>
          <w:rFonts w:ascii="Arial" w:hAnsi="Arial" w:cs="Arial"/>
          <w:sz w:val="20"/>
          <w:szCs w:val="20"/>
        </w:rPr>
        <w:t>doğrusunun eğimi kaçtır?</w:t>
      </w:r>
    </w:p>
    <w:p w:rsidR="000A1F62" w:rsidRDefault="000A1F62" w:rsidP="00C02916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26" w:type="dxa"/>
        <w:tblCellMar>
          <w:left w:w="0" w:type="dxa"/>
          <w:right w:w="0" w:type="dxa"/>
        </w:tblCellMar>
        <w:tblLook w:val="00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A1F62" w:rsidTr="000231EB">
        <w:trPr>
          <w:trHeight w:val="227"/>
        </w:trPr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–2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–3</w:t>
            </w:r>
          </w:p>
        </w:tc>
        <w:tc>
          <w:tcPr>
            <w:tcW w:w="255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A1F62" w:rsidRPr="000231EB" w:rsidRDefault="000A1F62" w:rsidP="000231E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31E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0A1F62" w:rsidRDefault="000A1F62" w:rsidP="00A85272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sectPr w:rsidR="000A1F62" w:rsidSect="00181570">
      <w:headerReference w:type="even" r:id="rId90"/>
      <w:headerReference w:type="default" r:id="rId91"/>
      <w:footerReference w:type="even" r:id="rId92"/>
      <w:footerReference w:type="default" r:id="rId93"/>
      <w:headerReference w:type="first" r:id="rId94"/>
      <w:footerReference w:type="first" r:id="rId95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F62" w:rsidRDefault="000A1F62">
      <w:r>
        <w:separator/>
      </w:r>
    </w:p>
  </w:endnote>
  <w:endnote w:type="continuationSeparator" w:id="0">
    <w:p w:rsidR="000A1F62" w:rsidRDefault="000A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F62" w:rsidRDefault="000A1F6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F62" w:rsidRDefault="000A1F6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F62" w:rsidRDefault="000A1F6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F62" w:rsidRDefault="000A1F62">
      <w:r>
        <w:separator/>
      </w:r>
    </w:p>
  </w:footnote>
  <w:footnote w:type="continuationSeparator" w:id="0">
    <w:p w:rsidR="000A1F62" w:rsidRDefault="000A1F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F62" w:rsidRDefault="000A1F62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8" o:spid="_x0000_s2049" type="#_x0000_t75" style="position:absolute;margin-left:0;margin-top:0;width:537.4pt;height:695.45pt;z-index:-25165670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rPr>
        <w:noProof/>
        <w:lang w:eastAsia="tr-TR"/>
      </w:rPr>
      <w:pict>
        <v:shape id="WordPictureWatermark5107844" o:spid="_x0000_s2050" type="#_x0000_t75" style="position:absolute;margin-left:0;margin-top:0;width:537.4pt;height:695.45pt;z-index:-251658752;mso-position-horizontal:center;mso-position-horizontal-relative:margin;mso-position-vertical:center;mso-position-vertical-relative:margin" o:allowincell="f">
          <v:imagedata r:id="rId2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F62" w:rsidRPr="00390B65" w:rsidRDefault="000A1F62" w:rsidP="00390B65">
    <w:pPr>
      <w:pStyle w:val="Header"/>
      <w:spacing w:after="0" w:line="240" w:lineRule="auto"/>
      <w:jc w:val="cent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9" o:spid="_x0000_s2051" type="#_x0000_t75" style="position:absolute;left:0;text-align:left;margin-left:0;margin-top:0;width:537.4pt;height:695.45pt;z-index:-251655680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Pr="00390B65">
      <w:rPr>
        <w:rFonts w:ascii="Arial" w:hAnsi="Arial" w:cs="Arial"/>
        <w:sz w:val="24"/>
        <w:szCs w:val="24"/>
      </w:rPr>
      <w:t>2011–2012 EĞİTİM ÖĞRETİM YILI SABİHA AHMET TABAK İLKÖĞRETİM OKULU</w:t>
    </w:r>
  </w:p>
  <w:p w:rsidR="000A1F62" w:rsidRDefault="000A1F62" w:rsidP="00390B65">
    <w:pPr>
      <w:pStyle w:val="Header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-31.35pt;margin-top:6.35pt;width:598.5pt;height:32.05pt;z-index:-251660800" filled="f" stroked="f" strokecolor="#7f7f7f">
          <v:textbox style="mso-next-textbox:#_x0000_s2052">
            <w:txbxContent>
              <w:p w:rsidR="000A1F62" w:rsidRPr="004C7935" w:rsidRDefault="000A1F62" w:rsidP="00491522">
                <w:pPr>
                  <w:jc w:val="center"/>
                  <w:rPr>
                    <w:sz w:val="18"/>
                  </w:rPr>
                </w:pPr>
                <w:r w:rsidRPr="000231EB">
                  <w:rPr>
                    <w:b/>
                    <w:color w:val="808080"/>
                    <w:sz w:val="56"/>
                  </w:rPr>
                  <w:t>A                      A                      A                      A</w:t>
                </w:r>
              </w:p>
            </w:txbxContent>
          </v:textbox>
        </v:shape>
      </w:pict>
    </w:r>
    <w:r w:rsidRPr="00390B65">
      <w:rPr>
        <w:rFonts w:ascii="Arial" w:hAnsi="Arial" w:cs="Arial"/>
        <w:sz w:val="24"/>
        <w:szCs w:val="24"/>
      </w:rPr>
      <w:t xml:space="preserve">MATEMATİK </w:t>
    </w:r>
    <w:r w:rsidRPr="000E0876">
      <w:rPr>
        <w:rFonts w:ascii="Arial" w:hAnsi="Arial" w:cs="Arial"/>
        <w:sz w:val="24"/>
        <w:szCs w:val="24"/>
      </w:rPr>
      <w:t>DERSİ 8. SINIF 2. DÖNEM</w:t>
    </w:r>
    <w:r w:rsidRPr="00390B65">
      <w:rPr>
        <w:rFonts w:ascii="Arial" w:hAnsi="Arial" w:cs="Arial"/>
        <w:sz w:val="24"/>
        <w:szCs w:val="24"/>
      </w:rPr>
      <w:t xml:space="preserve"> </w:t>
    </w:r>
    <w:r>
      <w:rPr>
        <w:rFonts w:ascii="Arial" w:hAnsi="Arial" w:cs="Arial"/>
        <w:sz w:val="24"/>
        <w:szCs w:val="24"/>
      </w:rPr>
      <w:t>1</w:t>
    </w:r>
    <w:r w:rsidRPr="00390B65">
      <w:rPr>
        <w:rFonts w:ascii="Arial" w:hAnsi="Arial" w:cs="Arial"/>
        <w:sz w:val="24"/>
        <w:szCs w:val="24"/>
      </w:rPr>
      <w:t>. SINAV SORULARI</w:t>
    </w:r>
    <w:r>
      <w:rPr>
        <w:rFonts w:ascii="Arial" w:hAnsi="Arial" w:cs="Arial"/>
        <w:sz w:val="24"/>
        <w:szCs w:val="24"/>
      </w:rPr>
      <w:t xml:space="preserve"> </w:t>
    </w:r>
    <w:r>
      <w:rPr>
        <w:rFonts w:ascii="Arial" w:hAnsi="Arial" w:cs="Arial"/>
        <w:sz w:val="18"/>
        <w:szCs w:val="24"/>
      </w:rPr>
      <w:t>(05.03.2012)</w:t>
    </w:r>
  </w:p>
  <w:p w:rsidR="000A1F62" w:rsidRPr="00D57D5C" w:rsidRDefault="000A1F62" w:rsidP="00390B65">
    <w:pPr>
      <w:pStyle w:val="Header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0A1F62" w:rsidRPr="0091523C" w:rsidRDefault="000A1F62" w:rsidP="00D57D5C">
    <w:pPr>
      <w:pStyle w:val="Header"/>
      <w:spacing w:after="0" w:line="240" w:lineRule="auto"/>
      <w:jc w:val="center"/>
      <w:rPr>
        <w:rFonts w:ascii="Arial" w:hAnsi="Arial" w:cs="Arial"/>
        <w:b/>
        <w:color w:val="000000"/>
        <w:sz w:val="28"/>
        <w:szCs w:val="24"/>
      </w:rPr>
    </w:pPr>
    <w:r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3" type="#_x0000_t32" style="position:absolute;left:0;text-align:left;margin-left:-31.35pt;margin-top:20.35pt;width:598.5pt;height:.05pt;z-index:251654656" o:connectortype="straight"/>
      </w:pict>
    </w:r>
    <w:r w:rsidRPr="0091523C">
      <w:rPr>
        <w:rFonts w:ascii="Arial" w:hAnsi="Arial" w:cs="Arial"/>
        <w:b/>
        <w:color w:val="000000"/>
        <w:sz w:val="28"/>
        <w:szCs w:val="24"/>
      </w:rPr>
      <w:t xml:space="preserve"> </w:t>
    </w:r>
    <w:r w:rsidRPr="0091523C">
      <w:rPr>
        <w:rFonts w:ascii="Arial" w:hAnsi="Arial" w:cs="Arial"/>
        <w:b/>
        <w:color w:val="000000"/>
        <w:spacing w:val="60"/>
        <w:sz w:val="24"/>
        <w:szCs w:val="24"/>
      </w:rPr>
      <w:t>-</w:t>
    </w:r>
    <w:r>
      <w:rPr>
        <w:rFonts w:ascii="Arial" w:hAnsi="Arial" w:cs="Arial"/>
        <w:b/>
        <w:color w:val="000000"/>
        <w:spacing w:val="60"/>
        <w:sz w:val="24"/>
        <w:szCs w:val="24"/>
      </w:rPr>
      <w:t>A</w:t>
    </w:r>
    <w:r w:rsidRPr="0091523C">
      <w:rPr>
        <w:rFonts w:ascii="Arial" w:hAnsi="Arial" w:cs="Arial"/>
        <w:b/>
        <w:color w:val="000000"/>
        <w:spacing w:val="60"/>
        <w:sz w:val="24"/>
        <w:szCs w:val="24"/>
      </w:rPr>
      <w:t xml:space="preserve"> KİTAPÇIĞI</w:t>
    </w:r>
    <w:r>
      <w:rPr>
        <w:rFonts w:ascii="Arial" w:hAnsi="Arial" w:cs="Arial"/>
        <w:b/>
        <w:color w:val="000000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F62" w:rsidRDefault="000A1F62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7" o:spid="_x0000_s2054" type="#_x0000_t75" style="position:absolute;margin-left:0;margin-top:0;width:537.4pt;height:695.4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rPr>
        <w:noProof/>
        <w:lang w:eastAsia="tr-TR"/>
      </w:rPr>
      <w:pict>
        <v:shape id="WordPictureWatermark5107843" o:spid="_x0000_s2055" type="#_x0000_t75" style="position:absolute;margin-left:0;margin-top:0;width:537.4pt;height:695.45pt;z-index:-251659776;mso-position-horizontal:center;mso-position-horizontal-relative:margin;mso-position-vertical:center;mso-position-vertical-relative:margin" o:allowincell="f">
          <v:imagedata r:id="rId2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6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1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0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24"/>
  </w:num>
  <w:num w:numId="5">
    <w:abstractNumId w:val="9"/>
  </w:num>
  <w:num w:numId="6">
    <w:abstractNumId w:val="22"/>
  </w:num>
  <w:num w:numId="7">
    <w:abstractNumId w:val="14"/>
  </w:num>
  <w:num w:numId="8">
    <w:abstractNumId w:val="18"/>
  </w:num>
  <w:num w:numId="9">
    <w:abstractNumId w:val="23"/>
  </w:num>
  <w:num w:numId="10">
    <w:abstractNumId w:val="5"/>
  </w:num>
  <w:num w:numId="11">
    <w:abstractNumId w:val="20"/>
  </w:num>
  <w:num w:numId="12">
    <w:abstractNumId w:val="1"/>
  </w:num>
  <w:num w:numId="13">
    <w:abstractNumId w:val="16"/>
  </w:num>
  <w:num w:numId="14">
    <w:abstractNumId w:val="17"/>
  </w:num>
  <w:num w:numId="15">
    <w:abstractNumId w:val="4"/>
  </w:num>
  <w:num w:numId="16">
    <w:abstractNumId w:val="10"/>
  </w:num>
  <w:num w:numId="17">
    <w:abstractNumId w:val="3"/>
  </w:num>
  <w:num w:numId="18">
    <w:abstractNumId w:val="12"/>
  </w:num>
  <w:num w:numId="19">
    <w:abstractNumId w:val="6"/>
  </w:num>
  <w:num w:numId="20">
    <w:abstractNumId w:val="13"/>
  </w:num>
  <w:num w:numId="21">
    <w:abstractNumId w:val="19"/>
  </w:num>
  <w:num w:numId="22">
    <w:abstractNumId w:val="2"/>
  </w:num>
  <w:num w:numId="23">
    <w:abstractNumId w:val="15"/>
  </w:num>
  <w:num w:numId="24">
    <w:abstractNumId w:val="8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6D30"/>
    <w:rsid w:val="00016C63"/>
    <w:rsid w:val="0002090E"/>
    <w:rsid w:val="000231EB"/>
    <w:rsid w:val="00032207"/>
    <w:rsid w:val="000368F9"/>
    <w:rsid w:val="00054439"/>
    <w:rsid w:val="00062C8C"/>
    <w:rsid w:val="000647E0"/>
    <w:rsid w:val="00083D1E"/>
    <w:rsid w:val="0008609C"/>
    <w:rsid w:val="000926BE"/>
    <w:rsid w:val="00092BE7"/>
    <w:rsid w:val="00097BF9"/>
    <w:rsid w:val="000A0FB1"/>
    <w:rsid w:val="000A1F62"/>
    <w:rsid w:val="000A5BBD"/>
    <w:rsid w:val="000B590B"/>
    <w:rsid w:val="000B5F1B"/>
    <w:rsid w:val="000D4CAF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2435B"/>
    <w:rsid w:val="00125093"/>
    <w:rsid w:val="00126477"/>
    <w:rsid w:val="00130CF6"/>
    <w:rsid w:val="00133082"/>
    <w:rsid w:val="00140489"/>
    <w:rsid w:val="00147DAF"/>
    <w:rsid w:val="00151304"/>
    <w:rsid w:val="001643DF"/>
    <w:rsid w:val="00166EF2"/>
    <w:rsid w:val="00172A27"/>
    <w:rsid w:val="001736B0"/>
    <w:rsid w:val="00176A15"/>
    <w:rsid w:val="00180DD2"/>
    <w:rsid w:val="00181570"/>
    <w:rsid w:val="001931F9"/>
    <w:rsid w:val="001A292B"/>
    <w:rsid w:val="001A736D"/>
    <w:rsid w:val="001B0CC4"/>
    <w:rsid w:val="001B4D7D"/>
    <w:rsid w:val="001B52D5"/>
    <w:rsid w:val="001C537F"/>
    <w:rsid w:val="001D3F50"/>
    <w:rsid w:val="001E39F1"/>
    <w:rsid w:val="001E4DFF"/>
    <w:rsid w:val="001F175E"/>
    <w:rsid w:val="00212572"/>
    <w:rsid w:val="002132C2"/>
    <w:rsid w:val="00214E72"/>
    <w:rsid w:val="00216AB4"/>
    <w:rsid w:val="00216DAF"/>
    <w:rsid w:val="00220A1B"/>
    <w:rsid w:val="00230E22"/>
    <w:rsid w:val="002422B3"/>
    <w:rsid w:val="00245C65"/>
    <w:rsid w:val="00270F68"/>
    <w:rsid w:val="00275514"/>
    <w:rsid w:val="002755DA"/>
    <w:rsid w:val="002762A7"/>
    <w:rsid w:val="00294880"/>
    <w:rsid w:val="002A1BC3"/>
    <w:rsid w:val="002B0865"/>
    <w:rsid w:val="002B6098"/>
    <w:rsid w:val="002C191C"/>
    <w:rsid w:val="002C26BC"/>
    <w:rsid w:val="002C4546"/>
    <w:rsid w:val="002C4DD1"/>
    <w:rsid w:val="002C6E1F"/>
    <w:rsid w:val="002C782C"/>
    <w:rsid w:val="002E5CAB"/>
    <w:rsid w:val="002E7BB9"/>
    <w:rsid w:val="002E7ED7"/>
    <w:rsid w:val="002F46AF"/>
    <w:rsid w:val="003038AD"/>
    <w:rsid w:val="00321097"/>
    <w:rsid w:val="003234D2"/>
    <w:rsid w:val="0032482E"/>
    <w:rsid w:val="003263FB"/>
    <w:rsid w:val="0033547E"/>
    <w:rsid w:val="00337CD8"/>
    <w:rsid w:val="003446F3"/>
    <w:rsid w:val="00357585"/>
    <w:rsid w:val="00360ADA"/>
    <w:rsid w:val="00363E50"/>
    <w:rsid w:val="0036404A"/>
    <w:rsid w:val="00366188"/>
    <w:rsid w:val="00381BF6"/>
    <w:rsid w:val="003874F8"/>
    <w:rsid w:val="00390B65"/>
    <w:rsid w:val="003962CA"/>
    <w:rsid w:val="00397B49"/>
    <w:rsid w:val="003A7EF0"/>
    <w:rsid w:val="003C204C"/>
    <w:rsid w:val="003D0B17"/>
    <w:rsid w:val="003D46B9"/>
    <w:rsid w:val="003D537F"/>
    <w:rsid w:val="003E5DC4"/>
    <w:rsid w:val="003F245B"/>
    <w:rsid w:val="003F705F"/>
    <w:rsid w:val="003F7CB2"/>
    <w:rsid w:val="0040616A"/>
    <w:rsid w:val="00411D1E"/>
    <w:rsid w:val="00412830"/>
    <w:rsid w:val="00421400"/>
    <w:rsid w:val="00431B90"/>
    <w:rsid w:val="00433324"/>
    <w:rsid w:val="00434AC0"/>
    <w:rsid w:val="0044001C"/>
    <w:rsid w:val="0044346B"/>
    <w:rsid w:val="00457A6B"/>
    <w:rsid w:val="004704CB"/>
    <w:rsid w:val="004712A0"/>
    <w:rsid w:val="004809FA"/>
    <w:rsid w:val="00486250"/>
    <w:rsid w:val="004876E8"/>
    <w:rsid w:val="00491522"/>
    <w:rsid w:val="004922CF"/>
    <w:rsid w:val="004B1391"/>
    <w:rsid w:val="004C1C58"/>
    <w:rsid w:val="004C7935"/>
    <w:rsid w:val="004D0B95"/>
    <w:rsid w:val="004D243E"/>
    <w:rsid w:val="004E4F35"/>
    <w:rsid w:val="004F263C"/>
    <w:rsid w:val="00502158"/>
    <w:rsid w:val="005023DE"/>
    <w:rsid w:val="00506078"/>
    <w:rsid w:val="0050628F"/>
    <w:rsid w:val="0051056A"/>
    <w:rsid w:val="005106B4"/>
    <w:rsid w:val="00517D29"/>
    <w:rsid w:val="00522BA2"/>
    <w:rsid w:val="00531BA2"/>
    <w:rsid w:val="00560236"/>
    <w:rsid w:val="00560E05"/>
    <w:rsid w:val="00563C94"/>
    <w:rsid w:val="005653B3"/>
    <w:rsid w:val="005740E3"/>
    <w:rsid w:val="00576EBF"/>
    <w:rsid w:val="00585790"/>
    <w:rsid w:val="00590F7D"/>
    <w:rsid w:val="00594063"/>
    <w:rsid w:val="005A20AE"/>
    <w:rsid w:val="005A4FC1"/>
    <w:rsid w:val="005C4398"/>
    <w:rsid w:val="005D0856"/>
    <w:rsid w:val="005D62D8"/>
    <w:rsid w:val="005E2808"/>
    <w:rsid w:val="005F1979"/>
    <w:rsid w:val="005F2597"/>
    <w:rsid w:val="00602E0F"/>
    <w:rsid w:val="00603217"/>
    <w:rsid w:val="006102EB"/>
    <w:rsid w:val="00615669"/>
    <w:rsid w:val="00634F39"/>
    <w:rsid w:val="0064612C"/>
    <w:rsid w:val="006529A9"/>
    <w:rsid w:val="00683EDD"/>
    <w:rsid w:val="00691BC3"/>
    <w:rsid w:val="00691D30"/>
    <w:rsid w:val="006A2E71"/>
    <w:rsid w:val="006A5EB5"/>
    <w:rsid w:val="006A78C5"/>
    <w:rsid w:val="006B355E"/>
    <w:rsid w:val="006B50A0"/>
    <w:rsid w:val="006D3E17"/>
    <w:rsid w:val="006D4050"/>
    <w:rsid w:val="006D46DA"/>
    <w:rsid w:val="006D493A"/>
    <w:rsid w:val="006E1981"/>
    <w:rsid w:val="006E3A46"/>
    <w:rsid w:val="006F1C71"/>
    <w:rsid w:val="00701E19"/>
    <w:rsid w:val="007067AE"/>
    <w:rsid w:val="00712185"/>
    <w:rsid w:val="00715442"/>
    <w:rsid w:val="007169BE"/>
    <w:rsid w:val="0072350F"/>
    <w:rsid w:val="00736B9E"/>
    <w:rsid w:val="0074478B"/>
    <w:rsid w:val="007505EB"/>
    <w:rsid w:val="007571F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21F9"/>
    <w:rsid w:val="007B32E1"/>
    <w:rsid w:val="007C1C12"/>
    <w:rsid w:val="007C2240"/>
    <w:rsid w:val="007D09A1"/>
    <w:rsid w:val="007E070D"/>
    <w:rsid w:val="007E524B"/>
    <w:rsid w:val="007E6535"/>
    <w:rsid w:val="008027CB"/>
    <w:rsid w:val="0080544E"/>
    <w:rsid w:val="00812CC7"/>
    <w:rsid w:val="00817E33"/>
    <w:rsid w:val="00821CFF"/>
    <w:rsid w:val="008326CE"/>
    <w:rsid w:val="00833640"/>
    <w:rsid w:val="00855066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67E"/>
    <w:rsid w:val="008B43B3"/>
    <w:rsid w:val="008B5F4C"/>
    <w:rsid w:val="008D11F6"/>
    <w:rsid w:val="008E2D15"/>
    <w:rsid w:val="008E2F2F"/>
    <w:rsid w:val="008F0C0A"/>
    <w:rsid w:val="008F64B1"/>
    <w:rsid w:val="00901F03"/>
    <w:rsid w:val="00904A11"/>
    <w:rsid w:val="00915189"/>
    <w:rsid w:val="0091523C"/>
    <w:rsid w:val="00916E45"/>
    <w:rsid w:val="009359AD"/>
    <w:rsid w:val="00936AA3"/>
    <w:rsid w:val="0094090B"/>
    <w:rsid w:val="009440D2"/>
    <w:rsid w:val="0094689B"/>
    <w:rsid w:val="00972456"/>
    <w:rsid w:val="00973157"/>
    <w:rsid w:val="0097638F"/>
    <w:rsid w:val="00977E90"/>
    <w:rsid w:val="0098127A"/>
    <w:rsid w:val="009838C5"/>
    <w:rsid w:val="00990770"/>
    <w:rsid w:val="009917DF"/>
    <w:rsid w:val="00994CE3"/>
    <w:rsid w:val="009A2238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7F4A"/>
    <w:rsid w:val="00A428D6"/>
    <w:rsid w:val="00A531DF"/>
    <w:rsid w:val="00A57C3A"/>
    <w:rsid w:val="00A6473B"/>
    <w:rsid w:val="00A7162D"/>
    <w:rsid w:val="00A74A3E"/>
    <w:rsid w:val="00A75693"/>
    <w:rsid w:val="00A77ED0"/>
    <w:rsid w:val="00A85272"/>
    <w:rsid w:val="00A910EE"/>
    <w:rsid w:val="00A9138F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6088"/>
    <w:rsid w:val="00AC7F38"/>
    <w:rsid w:val="00AD5B95"/>
    <w:rsid w:val="00AE1C25"/>
    <w:rsid w:val="00AE575E"/>
    <w:rsid w:val="00AE67FB"/>
    <w:rsid w:val="00AF0DD1"/>
    <w:rsid w:val="00AF718F"/>
    <w:rsid w:val="00B10371"/>
    <w:rsid w:val="00B1105B"/>
    <w:rsid w:val="00B13C1B"/>
    <w:rsid w:val="00B170EB"/>
    <w:rsid w:val="00B21D97"/>
    <w:rsid w:val="00B34036"/>
    <w:rsid w:val="00B3765F"/>
    <w:rsid w:val="00B44887"/>
    <w:rsid w:val="00B45FFE"/>
    <w:rsid w:val="00B538E2"/>
    <w:rsid w:val="00B56FB8"/>
    <w:rsid w:val="00B82D34"/>
    <w:rsid w:val="00B94CAC"/>
    <w:rsid w:val="00B9773E"/>
    <w:rsid w:val="00BC2E41"/>
    <w:rsid w:val="00BC62A8"/>
    <w:rsid w:val="00BC7C61"/>
    <w:rsid w:val="00BD77D7"/>
    <w:rsid w:val="00BE1C5D"/>
    <w:rsid w:val="00BF25E1"/>
    <w:rsid w:val="00BF4AAA"/>
    <w:rsid w:val="00C02916"/>
    <w:rsid w:val="00C03445"/>
    <w:rsid w:val="00C04AD4"/>
    <w:rsid w:val="00C057F5"/>
    <w:rsid w:val="00C05D9E"/>
    <w:rsid w:val="00C06DC5"/>
    <w:rsid w:val="00C07214"/>
    <w:rsid w:val="00C13148"/>
    <w:rsid w:val="00C22DD7"/>
    <w:rsid w:val="00C520E3"/>
    <w:rsid w:val="00C62DD8"/>
    <w:rsid w:val="00C63E56"/>
    <w:rsid w:val="00C668A0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A385F"/>
    <w:rsid w:val="00CB45EC"/>
    <w:rsid w:val="00CB60E1"/>
    <w:rsid w:val="00CC37AD"/>
    <w:rsid w:val="00CD31CD"/>
    <w:rsid w:val="00CD62B5"/>
    <w:rsid w:val="00CE3FED"/>
    <w:rsid w:val="00CE52D9"/>
    <w:rsid w:val="00D066B1"/>
    <w:rsid w:val="00D12E64"/>
    <w:rsid w:val="00D13529"/>
    <w:rsid w:val="00D17339"/>
    <w:rsid w:val="00D2563B"/>
    <w:rsid w:val="00D351FE"/>
    <w:rsid w:val="00D3594A"/>
    <w:rsid w:val="00D405DB"/>
    <w:rsid w:val="00D471C6"/>
    <w:rsid w:val="00D55163"/>
    <w:rsid w:val="00D57A25"/>
    <w:rsid w:val="00D57D5C"/>
    <w:rsid w:val="00D60F7C"/>
    <w:rsid w:val="00D624A7"/>
    <w:rsid w:val="00D63F0C"/>
    <w:rsid w:val="00D66206"/>
    <w:rsid w:val="00D7426D"/>
    <w:rsid w:val="00D80D3D"/>
    <w:rsid w:val="00D83E92"/>
    <w:rsid w:val="00D86D0C"/>
    <w:rsid w:val="00D87A3F"/>
    <w:rsid w:val="00D90751"/>
    <w:rsid w:val="00D92189"/>
    <w:rsid w:val="00D95E37"/>
    <w:rsid w:val="00DA5A6F"/>
    <w:rsid w:val="00DB1FCB"/>
    <w:rsid w:val="00DC6DF2"/>
    <w:rsid w:val="00DD0CB5"/>
    <w:rsid w:val="00DD0E86"/>
    <w:rsid w:val="00DE1041"/>
    <w:rsid w:val="00DE128A"/>
    <w:rsid w:val="00DE326B"/>
    <w:rsid w:val="00DE3822"/>
    <w:rsid w:val="00E00783"/>
    <w:rsid w:val="00E0316F"/>
    <w:rsid w:val="00E06F64"/>
    <w:rsid w:val="00E10B99"/>
    <w:rsid w:val="00E1178A"/>
    <w:rsid w:val="00E13344"/>
    <w:rsid w:val="00E1334D"/>
    <w:rsid w:val="00E163EF"/>
    <w:rsid w:val="00E24B01"/>
    <w:rsid w:val="00E2604B"/>
    <w:rsid w:val="00E272E8"/>
    <w:rsid w:val="00E41FBD"/>
    <w:rsid w:val="00E45ECA"/>
    <w:rsid w:val="00E51961"/>
    <w:rsid w:val="00E6123A"/>
    <w:rsid w:val="00E64F95"/>
    <w:rsid w:val="00E7668D"/>
    <w:rsid w:val="00E82AB6"/>
    <w:rsid w:val="00E8360D"/>
    <w:rsid w:val="00E87C57"/>
    <w:rsid w:val="00E90677"/>
    <w:rsid w:val="00E90BE5"/>
    <w:rsid w:val="00E94571"/>
    <w:rsid w:val="00E97C8B"/>
    <w:rsid w:val="00EA6041"/>
    <w:rsid w:val="00EB2543"/>
    <w:rsid w:val="00EB2CAA"/>
    <w:rsid w:val="00EB452C"/>
    <w:rsid w:val="00EB4BCF"/>
    <w:rsid w:val="00EC53CB"/>
    <w:rsid w:val="00EC5D61"/>
    <w:rsid w:val="00ED3EC8"/>
    <w:rsid w:val="00ED78FA"/>
    <w:rsid w:val="00EE10E0"/>
    <w:rsid w:val="00EE4977"/>
    <w:rsid w:val="00EE6AD9"/>
    <w:rsid w:val="00EF02C3"/>
    <w:rsid w:val="00EF0EF7"/>
    <w:rsid w:val="00EF1FD9"/>
    <w:rsid w:val="00F03D6A"/>
    <w:rsid w:val="00F17836"/>
    <w:rsid w:val="00F25BD9"/>
    <w:rsid w:val="00F30966"/>
    <w:rsid w:val="00F42A06"/>
    <w:rsid w:val="00F44CCE"/>
    <w:rsid w:val="00F47567"/>
    <w:rsid w:val="00F47D09"/>
    <w:rsid w:val="00F47F61"/>
    <w:rsid w:val="00F535A1"/>
    <w:rsid w:val="00F53D0E"/>
    <w:rsid w:val="00F5668F"/>
    <w:rsid w:val="00F64330"/>
    <w:rsid w:val="00F70B8C"/>
    <w:rsid w:val="00F74A5E"/>
    <w:rsid w:val="00F74ED4"/>
    <w:rsid w:val="00F769DE"/>
    <w:rsid w:val="00F836E6"/>
    <w:rsid w:val="00F837EA"/>
    <w:rsid w:val="00F83CD0"/>
    <w:rsid w:val="00F92B1C"/>
    <w:rsid w:val="00F94703"/>
    <w:rsid w:val="00F96FAB"/>
    <w:rsid w:val="00FA61AA"/>
    <w:rsid w:val="00FB2C3A"/>
    <w:rsid w:val="00FC0864"/>
    <w:rsid w:val="00FC354F"/>
    <w:rsid w:val="00FC4B17"/>
    <w:rsid w:val="00FD3B15"/>
    <w:rsid w:val="00FE4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locked/>
    <w:rsid w:val="008B167E"/>
    <w:rPr>
      <w:rFonts w:ascii="Tahoma" w:hAnsi="Tahoma"/>
      <w:sz w:val="16"/>
    </w:rPr>
  </w:style>
  <w:style w:type="character" w:customStyle="1" w:styleId="YerTutucuMetni1">
    <w:name w:val="Yer Tutucu Metni1"/>
    <w:uiPriority w:val="99"/>
    <w:rsid w:val="008B167E"/>
    <w:rPr>
      <w:color w:val="808080"/>
    </w:rPr>
  </w:style>
  <w:style w:type="paragraph" w:customStyle="1" w:styleId="ListeParagraf1">
    <w:name w:val="Liste Paragraf1"/>
    <w:basedOn w:val="Normal"/>
    <w:uiPriority w:val="99"/>
    <w:rsid w:val="008B167E"/>
    <w:pPr>
      <w:ind w:left="720"/>
    </w:pPr>
  </w:style>
  <w:style w:type="paragraph" w:styleId="BalloonText">
    <w:name w:val="Balloon Text"/>
    <w:basedOn w:val="Normal"/>
    <w:link w:val="BalloonTextChar"/>
    <w:uiPriority w:val="99"/>
    <w:rsid w:val="008B167E"/>
    <w:pPr>
      <w:spacing w:after="0" w:line="240" w:lineRule="auto"/>
    </w:pPr>
    <w:rPr>
      <w:rFonts w:ascii="Tahoma" w:hAnsi="Tahoma"/>
      <w:sz w:val="16"/>
      <w:szCs w:val="16"/>
      <w:lang w:eastAsia="tr-TR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FD20E7"/>
    <w:rPr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7169B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90B6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D20E7"/>
    <w:rPr>
      <w:rFonts w:ascii="Calibri" w:hAnsi="Calibri"/>
      <w:lang w:eastAsia="en-US"/>
    </w:rPr>
  </w:style>
  <w:style w:type="paragraph" w:styleId="Footer">
    <w:name w:val="footer"/>
    <w:basedOn w:val="Normal"/>
    <w:link w:val="FooterChar"/>
    <w:uiPriority w:val="99"/>
    <w:rsid w:val="00390B6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D20E7"/>
    <w:rPr>
      <w:rFonts w:ascii="Calibri" w:hAnsi="Calibri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422B3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DefaultParagraphFont"/>
    <w:uiPriority w:val="99"/>
    <w:rsid w:val="00E87C57"/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B21D9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1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oleObject" Target="embeddings/oleObject38.bin"/><Relationship Id="rId89" Type="http://schemas.openxmlformats.org/officeDocument/2006/relationships/oleObject" Target="embeddings/oleObject40.bin"/><Relationship Id="rId97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34.wmf"/><Relationship Id="rId9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8.wmf"/><Relationship Id="rId87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90" Type="http://schemas.openxmlformats.org/officeDocument/2006/relationships/header" Target="header1.xml"/><Relationship Id="rId95" Type="http://schemas.openxmlformats.org/officeDocument/2006/relationships/footer" Target="footer3.xml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jpeg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1.wmf"/><Relationship Id="rId93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image" Target="media/image42.wmf"/><Relationship Id="rId91" Type="http://schemas.openxmlformats.org/officeDocument/2006/relationships/header" Target="header2.xml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9.wmf"/><Relationship Id="rId86" Type="http://schemas.openxmlformats.org/officeDocument/2006/relationships/oleObject" Target="embeddings/oleObject39.bin"/><Relationship Id="rId94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9" Type="http://schemas.openxmlformats.org/officeDocument/2006/relationships/image" Target="media/image18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4.jpeg"/><Relationship Id="rId1" Type="http://schemas.openxmlformats.org/officeDocument/2006/relationships/image" Target="media/image4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4.jpeg"/><Relationship Id="rId1" Type="http://schemas.openxmlformats.org/officeDocument/2006/relationships/image" Target="media/image4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1193</TotalTime>
  <Pages>2</Pages>
  <Words>409</Words>
  <Characters>2336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</dc:title>
  <dc:subject/>
  <dc:creator>Math</dc:creator>
  <cp:keywords/>
  <dc:description/>
  <cp:lastModifiedBy>edanur</cp:lastModifiedBy>
  <cp:revision>229</cp:revision>
  <cp:lastPrinted>2012-03-03T22:31:00Z</cp:lastPrinted>
  <dcterms:created xsi:type="dcterms:W3CDTF">2011-12-03T21:19:00Z</dcterms:created>
  <dcterms:modified xsi:type="dcterms:W3CDTF">2012-03-14T18:41:00Z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[Styles]Text=ArialFunction=ArialVariable=ArialLCGreek=SymbolUCGreek=SymbolSymbol=SymbolVector=Arial,BNumber=ArialUser1=Courier NewUser2=Times New RomanMTExtra=MT Extra[Sizes]Full=10 ptScript=58 %ScriptScript=60 %Symbol=15</vt:lpwstr>
  </property>
  <property fmtid="{D5CDD505-2E9C-101B-9397-08002B2CF9AE}" pid="4" name="MTPreferences 1">
    <vt:lpwstr>0 %SubSymbol=100 %User1=75 %User2=150 %SmallLargeIncr=1 pt[Spacing]LineSpacing=150 %MatrixRowSpacing=150 %MatrixColSpacing=100 %SuperscriptHeight=40 %SubscriptDepth=20 %SubSupGap=8 %LimHeight=40 %LimDepth=90 %LimLineSpacing=1</vt:lpwstr>
  </property>
  <property fmtid="{D5CDD505-2E9C-101B-9397-08002B2CF9AE}" pid="5" name="MTPreferences 2">
    <vt:lpwstr>00 %NumerHeight=35 %DenomDepth=90 %FractBarOver=5 %FractBarThick=5 %SubFractBarThick=2.5 %FractGap=8 %FenceOver=0 %OperSpacing=120 %NonOperSpacing=100 %CharWidth=0 %MinGap=8 %VertRadGap=10 %HorizRadGap=15 %RadWidth=100 %Embel</vt:lpwstr>
  </property>
  <property fmtid="{D5CDD505-2E9C-101B-9397-08002B2CF9AE}" pid="6" name="MTPreferences 3">
    <vt:lpwstr>lGap=12.5 %PrimeHeight=45 %BoxStrokeThick=5 %StikeThruThick=5 %MatrixLineThick=5 %RadStrokeThick=5 %HorizFenceGap=20 %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