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31" w:rsidRDefault="007D5F31" w:rsidP="00204C64">
      <w:pPr>
        <w:rPr>
          <w:rFonts w:ascii="Comic Sans MS" w:hAnsi="Comic Sans MS"/>
          <w:b/>
          <w:sz w:val="18"/>
          <w:szCs w:val="18"/>
        </w:rPr>
      </w:pPr>
    </w:p>
    <w:p w:rsidR="007D5F31" w:rsidRDefault="007D5F31" w:rsidP="00204C64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2011-2012 EĞİTİM ÖĞRETİM YILI ………………………………..İ.Ö.O. MATEMATİK DERSİ</w:t>
      </w:r>
    </w:p>
    <w:p w:rsidR="007D5F31" w:rsidRDefault="007D5F31" w:rsidP="00204C64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   SINIFI 2. DÖNEM 1. YAZILI SORULARIDIR.</w:t>
      </w:r>
    </w:p>
    <w:p w:rsidR="007D5F31" w:rsidRDefault="007D5F31" w:rsidP="00204C64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1-)</w: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Aşağıdaki verilen ifadelerde noktalı yerleri  “ düzgün çokgen , çap ,  daire , oran   ” kelimelerinden uygun olanı ile doldurunuz. </w:t>
      </w:r>
      <w:r>
        <w:rPr>
          <w:rFonts w:ascii="Comic Sans MS" w:hAnsi="Comic Sans MS"/>
          <w:b/>
          <w:sz w:val="20"/>
          <w:szCs w:val="20"/>
          <w:u w:val="single"/>
        </w:rPr>
        <w:t>(10 p)</w:t>
      </w:r>
    </w:p>
    <w:p w:rsidR="007D5F31" w:rsidRDefault="007D5F31" w:rsidP="00204C64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çemberde en büyük kiriş ………………. dır</w:t>
      </w:r>
    </w:p>
    <w:p w:rsidR="007D5F31" w:rsidRDefault="007D5F31" w:rsidP="00204C64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Aynı cinsten iki çokluğun birbirine bölünmesiyle oluşan kesre ………………………………….. denir.</w:t>
      </w:r>
    </w:p>
    <w:p w:rsidR="007D5F31" w:rsidRDefault="007D5F31" w:rsidP="00204C64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Bütün iç açı ölçüleri ve kenar uzunlukları eşit olan çokgenlere  ……………………………………………………  denir.</w:t>
      </w:r>
    </w:p>
    <w:p w:rsidR="007D5F31" w:rsidRDefault="007D5F31" w:rsidP="00204C64">
      <w:pPr>
        <w:pStyle w:val="ListParagraph"/>
        <w:contextualSpacing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Çember ile çemberin iç noktasının birleşim kümesine  …………………………………….. denir.</w:t>
      </w:r>
    </w:p>
    <w:p w:rsidR="007D5F31" w:rsidRDefault="007D5F31" w:rsidP="00204C64">
      <w:pPr>
        <w:pStyle w:val="ListParagraph"/>
        <w:contextualSpacing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pStyle w:val="ListParagraph"/>
        <w:contextualSpacing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2-)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Aşağıdaki ifadelerin başına doğru ise “D” ; yanlış ise “Y” yazınız.</w:t>
      </w:r>
      <w:r>
        <w:rPr>
          <w:rFonts w:ascii="Comic Sans MS" w:hAnsi="Comic Sans MS"/>
          <w:b/>
          <w:sz w:val="20"/>
          <w:szCs w:val="20"/>
          <w:u w:val="single"/>
        </w:rPr>
        <w:t xml:space="preserve"> (10 p)</w:t>
      </w:r>
    </w:p>
    <w:p w:rsidR="007D5F31" w:rsidRDefault="007D5F31" w:rsidP="00204C64">
      <w:r>
        <w:t>(………) 5x+16 cebirsel ifadesinin terim sayısı 1’dir.</w:t>
      </w:r>
    </w:p>
    <w:p w:rsidR="007D5F31" w:rsidRDefault="007D5F31" w:rsidP="00204C64">
      <w:r>
        <w:t>(………) Rasyonel sayılarda bir sayının toplamaya göre tersi  o sayının ters işaretlisidir.</w:t>
      </w:r>
    </w:p>
    <w:p w:rsidR="007D5F31" w:rsidRDefault="007D5F31" w:rsidP="00204C64">
      <w:r>
        <w:t>(………) Bir çemberde aynı yayı gören çevre açının  ölçüsü merkez açının ölçüsünün yarısına eşittir.</w:t>
      </w:r>
    </w:p>
    <w:p w:rsidR="007D5F31" w:rsidRDefault="007D5F31" w:rsidP="00204C64">
      <w:r>
        <w:t xml:space="preserve">(………)Bir arabanın aldığı yol ile deposundaki benzin miktarı arasında ters orantı vardır. </w:t>
      </w:r>
    </w:p>
    <w:p w:rsidR="007D5F31" w:rsidRDefault="007D5F31" w:rsidP="00204C64">
      <w:pPr>
        <w:rPr>
          <w:b/>
        </w:rPr>
      </w:pPr>
    </w:p>
    <w:p w:rsidR="007D5F31" w:rsidRDefault="007D5F31" w:rsidP="00204C64">
      <w:pPr>
        <w:tabs>
          <w:tab w:val="left" w:pos="36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3-)</w:t>
      </w:r>
      <w:r>
        <w:rPr>
          <w:b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(2x+5)+(3x–4) işleminin sonucu hangisidir? (5 p)</w:t>
      </w: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5x–9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5x–1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-4x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5x+1</w:t>
      </w: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6-)</w:t>
      </w:r>
      <w:r>
        <w:rPr>
          <w:rFonts w:ascii="Comic Sans MS" w:hAnsi="Comic Sans MS"/>
          <w:sz w:val="20"/>
          <w:szCs w:val="20"/>
        </w:rPr>
        <w:t xml:space="preserve"> </w:t>
      </w:r>
      <w:r w:rsidRPr="00066B96">
        <w:rPr>
          <w:rFonts w:ascii="Comic Sans MS" w:hAnsi="Comic Sans MS"/>
          <w:color w:val="0000FF"/>
          <w:position w:val="-24"/>
          <w:sz w:val="20"/>
          <w:szCs w:val="20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0.75pt" o:ole="">
            <v:imagedata r:id="rId5" o:title=""/>
          </v:shape>
          <o:OLEObject Type="Embed" ProgID="Equation.3" ShapeID="_x0000_i1025" DrawAspect="Content" ObjectID="_1392973706" r:id="rId6"/>
        </w:object>
      </w:r>
      <w:r>
        <w:rPr>
          <w:rFonts w:ascii="Comic Sans MS" w:hAnsi="Comic Sans MS"/>
          <w:color w:val="0000FF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orantısında x 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nin değeri aşağıdakilerden hangisidir? (5 p)</w:t>
      </w:r>
    </w:p>
    <w:p w:rsidR="007D5F31" w:rsidRDefault="007D5F31" w:rsidP="00204C64">
      <w:pPr>
        <w:tabs>
          <w:tab w:val="left" w:pos="360"/>
        </w:tabs>
        <w:rPr>
          <w:color w:val="0000FF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i/>
          <w:color w:val="0000FF"/>
        </w:rPr>
        <w:tab/>
      </w:r>
      <w:r>
        <w:t>36</w:t>
      </w:r>
      <w:r>
        <w:tab/>
      </w:r>
      <w:r>
        <w:tab/>
      </w:r>
      <w:r>
        <w:rPr>
          <w:b/>
        </w:rPr>
        <w:t>b)</w:t>
      </w:r>
      <w:r>
        <w:t xml:space="preserve"> 21</w:t>
      </w:r>
      <w:r>
        <w:tab/>
      </w:r>
      <w:r>
        <w:tab/>
      </w:r>
      <w:r>
        <w:rPr>
          <w:b/>
        </w:rPr>
        <w:t>c)</w:t>
      </w:r>
      <w:r>
        <w:t xml:space="preserve"> 44</w:t>
      </w:r>
      <w:r>
        <w:tab/>
      </w:r>
      <w:r>
        <w:tab/>
      </w:r>
      <w:r>
        <w:rPr>
          <w:b/>
        </w:rPr>
        <w:t>d)</w:t>
      </w:r>
      <w:r>
        <w:t xml:space="preserve"> 10</w:t>
      </w:r>
      <w:r>
        <w:rPr>
          <w:color w:val="0000FF"/>
        </w:rPr>
        <w:tab/>
      </w: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26" type="#_x0000_t75" style="position:absolute;margin-left:19.5pt;margin-top:23.75pt;width:132pt;height:90.4pt;z-index:-251658240">
            <v:imagedata r:id="rId7" o:title=""/>
          </v:shape>
        </w:pict>
      </w:r>
    </w:p>
    <w:p w:rsidR="007D5F31" w:rsidRDefault="007D5F31" w:rsidP="00204C6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7-)</w:t>
      </w:r>
    </w:p>
    <w:p w:rsidR="007D5F31" w:rsidRDefault="007D5F31" w:rsidP="00204C64">
      <w:pPr>
        <w:ind w:left="3900" w:firstLine="348"/>
        <w:jc w:val="both"/>
      </w:pPr>
      <w:r>
        <w:t>Yandaki şekilde [AB // [DE olduğuna göre s(CDE) kaç derecedir?</w:t>
      </w:r>
    </w:p>
    <w:p w:rsidR="007D5F31" w:rsidRDefault="007D5F31" w:rsidP="00204C64">
      <w:pPr>
        <w:ind w:left="3552" w:firstLine="696"/>
        <w:jc w:val="both"/>
      </w:pPr>
      <w:r>
        <w:t>a)70</w:t>
      </w:r>
      <w:r>
        <w:tab/>
        <w:t xml:space="preserve">   </w:t>
      </w:r>
      <w:r>
        <w:tab/>
        <w:t>b)60</w:t>
      </w:r>
      <w:r>
        <w:tab/>
        <w:t xml:space="preserve">           c)110</w:t>
      </w:r>
      <w:r>
        <w:tab/>
        <w:t xml:space="preserve">      d)120</w:t>
      </w:r>
    </w:p>
    <w:p w:rsidR="007D5F31" w:rsidRDefault="007D5F31" w:rsidP="00204C64">
      <w:pPr>
        <w:pStyle w:val="NoSpacing"/>
        <w:jc w:val="center"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8-) 4</w:t>
      </w:r>
      <w:r w:rsidRPr="00066B96">
        <w:rPr>
          <w:position w:val="-8"/>
        </w:rPr>
        <w:pict>
          <v:shape id="_x0000_i1026" type="#_x0000_t75" style="width:51.75pt;height:13.5pt" equationxml="&lt;">
            <v:imagedata r:id="rId8" o:title="" chromakey="white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cebirsel ifadesinde A terim sayısını , B katsayılar toplamını ve C  sabit terimi gösterdiğine göre  A + B + C toplamı aşağıdakilerden hangisidir? (5 p)</w:t>
      </w: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b)</w:t>
      </w:r>
      <w:r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c) </w:t>
      </w:r>
      <w:r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d)</w:t>
      </w:r>
      <w:r>
        <w:rPr>
          <w:rFonts w:ascii="Comic Sans MS" w:hAnsi="Comic Sans MS"/>
          <w:sz w:val="20"/>
          <w:szCs w:val="20"/>
        </w:rPr>
        <w:t xml:space="preserve"> 7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7D5F31" w:rsidRDefault="007D5F31" w:rsidP="00204C64">
      <w:pPr>
        <w:tabs>
          <w:tab w:val="left" w:pos="360"/>
        </w:tabs>
        <w:rPr>
          <w:b/>
        </w:rPr>
      </w:pP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b/>
        </w:rPr>
        <w:t>9-)</w:t>
      </w:r>
      <w:r>
        <w:t xml:space="preserve"> </w:t>
      </w:r>
      <w:r>
        <w:rPr>
          <w:rFonts w:ascii="Comic Sans MS" w:hAnsi="Comic Sans MS"/>
          <w:sz w:val="20"/>
          <w:szCs w:val="20"/>
        </w:rPr>
        <w:t>* 4 bahçıvanın 3 saatte diktiği çiçekler 6 bahçıvan kaç saatte diker?</w:t>
      </w: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* 4 günde 5 yumurta yumurtlayan bir tavuk 30 yumurtayı kaç günde yumurtlar?</w:t>
      </w:r>
    </w:p>
    <w:p w:rsidR="007D5F31" w:rsidRDefault="007D5F31" w:rsidP="00204C64">
      <w:pPr>
        <w:tabs>
          <w:tab w:val="left" w:pos="36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Sorularını orantı kullanarak çözünüz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( 10 p)</w:t>
      </w: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tabs>
          <w:tab w:val="left" w:pos="36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10-)</w:t>
      </w:r>
      <w:r>
        <w:rPr>
          <w:rFonts w:ascii="Comic Sans MS" w:hAnsi="Comic Sans MS"/>
          <w:sz w:val="20"/>
          <w:szCs w:val="20"/>
        </w:rPr>
        <w:t xml:space="preserve"> Düzgün bir çokgenin bir dış açısının ölçüsü 45</w:t>
      </w:r>
      <w:r>
        <w:rPr>
          <w:rFonts w:ascii="Comic Sans MS" w:hAnsi="Comic Sans MS"/>
          <w:sz w:val="20"/>
          <w:szCs w:val="20"/>
          <w:vertAlign w:val="superscript"/>
        </w:rPr>
        <w:t>0</w:t>
      </w:r>
      <w:r>
        <w:rPr>
          <w:rFonts w:ascii="Comic Sans MS" w:hAnsi="Comic Sans MS"/>
          <w:sz w:val="20"/>
          <w:szCs w:val="20"/>
        </w:rPr>
        <w:t xml:space="preserve">‘dir.Bu düzgün çokgen için ;         </w:t>
      </w:r>
      <w:r>
        <w:rPr>
          <w:rFonts w:ascii="Comic Sans MS" w:hAnsi="Comic Sans MS"/>
          <w:b/>
          <w:sz w:val="20"/>
          <w:szCs w:val="20"/>
        </w:rPr>
        <w:t>(15 p)</w:t>
      </w:r>
    </w:p>
    <w:p w:rsidR="007D5F31" w:rsidRDefault="007D5F31" w:rsidP="00204C64">
      <w:pPr>
        <w:pStyle w:val="ListParagrap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  Bir iç açısı kaç derecedir?</w:t>
      </w:r>
    </w:p>
    <w:p w:rsidR="007D5F31" w:rsidRDefault="007D5F31" w:rsidP="00204C64">
      <w:pPr>
        <w:pStyle w:val="ListParagrap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 Çokgenin  kaç gen  olduğunu bulunuz?</w:t>
      </w:r>
    </w:p>
    <w:p w:rsidR="007D5F31" w:rsidRDefault="007D5F31" w:rsidP="00204C6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11-)</w:t>
      </w:r>
      <w:r w:rsidRPr="00066B96">
        <w:rPr>
          <w:rFonts w:ascii="Comic Sans MS" w:hAnsi="Comic Sans MS"/>
          <w:position w:val="-24"/>
          <w:sz w:val="20"/>
          <w:szCs w:val="20"/>
        </w:rPr>
        <w:object w:dxaOrig="1419" w:dyaOrig="620">
          <v:shape id="_x0000_i1027" type="#_x0000_t75" style="width:114pt;height:30pt" o:ole="">
            <v:imagedata r:id="rId9" o:title=""/>
          </v:shape>
          <o:OLEObject Type="Embed" ProgID="Equation.3" ShapeID="_x0000_i1027" DrawAspect="Content" ObjectID="_1392973707" r:id="rId10"/>
        </w:objec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Denkleminin </w:t>
      </w:r>
      <w:r>
        <w:rPr>
          <w:rFonts w:ascii="Comic Sans MS" w:hAnsi="Comic Sans MS"/>
          <w:b/>
          <w:sz w:val="20"/>
          <w:szCs w:val="20"/>
          <w:u w:val="single"/>
        </w:rPr>
        <w:t>çözüm kümesini</w:t>
      </w:r>
      <w:r>
        <w:rPr>
          <w:rFonts w:ascii="Comic Sans MS" w:hAnsi="Comic Sans MS"/>
          <w:b/>
          <w:sz w:val="20"/>
          <w:szCs w:val="20"/>
        </w:rPr>
        <w:t xml:space="preserve"> yazınız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(10 p)</w:t>
      </w:r>
    </w:p>
    <w:p w:rsidR="007D5F31" w:rsidRDefault="007D5F31" w:rsidP="00204C64">
      <w:pPr>
        <w:tabs>
          <w:tab w:val="left" w:pos="3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</w:p>
    <w:p w:rsidR="007D5F31" w:rsidRPr="00204C64" w:rsidRDefault="007D5F31" w:rsidP="00204C64">
      <w:pPr>
        <w:tabs>
          <w:tab w:val="left" w:pos="390"/>
        </w:tabs>
        <w:rPr>
          <w:rFonts w:ascii="Comic Sans MS" w:hAnsi="Comic Sans MS"/>
          <w:sz w:val="20"/>
          <w:szCs w:val="20"/>
        </w:rPr>
      </w:pPr>
    </w:p>
    <w:p w:rsidR="007D5F31" w:rsidRDefault="007D5F31" w:rsidP="00204C64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.1pt;margin-top:2.15pt;width:45.1pt;height:24.25pt;z-index:-251657216" filled="f" stroked="f">
            <v:textbox style="mso-next-textbox:#_x0000_s1027">
              <w:txbxContent>
                <w:p w:rsidR="007D5F31" w:rsidRDefault="007D5F31" w:rsidP="00204C64"/>
              </w:txbxContent>
            </v:textbox>
          </v:shape>
        </w:pict>
      </w:r>
      <w:r>
        <w:rPr>
          <w:b/>
        </w:rPr>
        <w:t xml:space="preserve">12-)            </w:t>
      </w:r>
      <w:r>
        <w:rPr>
          <w:b/>
          <w:sz w:val="20"/>
          <w:szCs w:val="20"/>
        </w:rPr>
        <w:t xml:space="preserve">           </w:t>
      </w:r>
    </w:p>
    <w:p w:rsidR="007D5F31" w:rsidRDefault="007D5F31" w:rsidP="00204C64">
      <w:pPr>
        <w:tabs>
          <w:tab w:val="center" w:pos="5233"/>
        </w:tabs>
        <w:rPr>
          <w:b/>
        </w:rPr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34.35pt;margin-top:8.45pt;width:17.15pt;height:18.3pt;rotation:4550fd;flip:y;z-index:251660288" coordsize="21181,21600" adj="-6177896,-1639508,1607" path="wr-19993,,23207,43200,,60,21181,12466nfewr-19993,,23207,43200,,60,21181,12466l1607,21600nsxe">
            <v:path o:connectlocs="0,60;21181,12466;1607,21600"/>
          </v:shape>
        </w:pict>
      </w:r>
      <w:r>
        <w:rPr>
          <w:noProof/>
          <w:lang w:eastAsia="tr-TR"/>
        </w:rPr>
        <w:pict>
          <v:line id="_x0000_s1029" style="position:absolute;z-index:251661312" from="38.95pt,12.95pt" to="137.95pt,39.95pt"/>
        </w:pict>
      </w:r>
      <w:r>
        <w:rPr>
          <w:noProof/>
          <w:lang w:eastAsia="tr-TR"/>
        </w:rPr>
        <w:pict>
          <v:line id="_x0000_s1030" style="position:absolute;flip:x;z-index:251662336" from="11.95pt,12.95pt" to="38.95pt,102.95pt"/>
        </w:pict>
      </w:r>
      <w:r>
        <w:rPr>
          <w:b/>
        </w:rPr>
        <w:t xml:space="preserve">           D                                         </w:t>
      </w:r>
      <w:r>
        <w:rPr>
          <w:b/>
        </w:rPr>
        <w:tab/>
        <w:t xml:space="preserve">                                    Yanda verilen ABCD çokgeninde verilenlere göre </w:t>
      </w:r>
    </w:p>
    <w:p w:rsidR="007D5F31" w:rsidRDefault="007D5F31" w:rsidP="00204C6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1" type="#_x0000_t19" style="position:absolute;margin-left:120.1pt;margin-top:4.7pt;width:17.05pt;height:26.15pt;rotation:-30945879fd;flip:y;z-index:251663360" coordsize="19574,20909" adj="-4945847,-1639508,,20909" path="wr-21600,-691,21600,42509,5420,,19574,11775nfewr-21600,-691,21600,42509,5420,,19574,11775l,20909nsxe">
            <v:path o:connectlocs="5420,0;19574,11775;0,20909"/>
          </v:shape>
        </w:pict>
      </w:r>
      <w:r>
        <w:rPr>
          <w:noProof/>
          <w:lang w:eastAsia="tr-TR"/>
        </w:rPr>
        <w:pict>
          <v:line id="_x0000_s1032" style="position:absolute;flip:x;z-index:251664384" from="98.2pt,14.5pt" to="134.2pt,77.5pt"/>
        </w:pict>
      </w:r>
      <w:r>
        <w:rPr>
          <w:b/>
        </w:rPr>
        <w:t xml:space="preserve">               85                         </w:t>
      </w:r>
      <w:r>
        <w:rPr>
          <w:b/>
        </w:rPr>
        <w:tab/>
        <w:t>C</w:t>
      </w:r>
      <w:r>
        <w:rPr>
          <w:b/>
        </w:rPr>
        <w:tab/>
      </w:r>
      <w:r>
        <w:rPr>
          <w:b/>
        </w:rPr>
        <w:tab/>
        <w:t xml:space="preserve">     x açısının ölçüsü kaç derecedir?</w:t>
      </w:r>
      <w:r>
        <w:rPr>
          <w:rFonts w:ascii="Comic Sans MS" w:hAnsi="Comic Sans MS"/>
          <w:sz w:val="20"/>
          <w:szCs w:val="20"/>
        </w:rPr>
        <w:t xml:space="preserve"> .</w:t>
      </w:r>
      <w:r>
        <w:rPr>
          <w:rFonts w:ascii="Comic Sans MS" w:hAnsi="Comic Sans MS"/>
          <w:b/>
          <w:sz w:val="20"/>
          <w:szCs w:val="20"/>
        </w:rPr>
        <w:t xml:space="preserve"> (15 p)</w:t>
      </w:r>
    </w:p>
    <w:p w:rsidR="007D5F31" w:rsidRDefault="007D5F31" w:rsidP="00204C64">
      <w:pPr>
        <w:rPr>
          <w:b/>
        </w:rPr>
      </w:pPr>
      <w:r>
        <w:rPr>
          <w:b/>
        </w:rPr>
        <w:t xml:space="preserve">                                 </w:t>
      </w:r>
    </w:p>
    <w:p w:rsidR="007D5F31" w:rsidRDefault="007D5F31" w:rsidP="00204C64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3" type="#_x0000_t19" style="position:absolute;margin-left:80.3pt;margin-top:14pt;width:26.8pt;height:12.6pt;rotation:12910773fd;flip:y;z-index:251665408" coordsize="32335,21600" adj="-8271448,-1639508,12761" path="wr-8839,,34361,43200,,4172,32335,12466nfewr-8839,,34361,43200,,4172,32335,12466l12761,21600nsxe">
            <v:path o:connectlocs="0,4172;32335,12466;12761,21600"/>
          </v:shape>
        </w:pict>
      </w:r>
      <w:r>
        <w:rPr>
          <w:noProof/>
          <w:lang w:eastAsia="tr-TR"/>
        </w:rPr>
        <w:pict>
          <v:shape id="_x0000_s1034" type="#_x0000_t19" style="position:absolute;margin-left:8.6pt;margin-top:9.1pt;width:17.1pt;height:17.9pt;rotation:4752414fd;flip:y;z-index:251666432" coordsize="19574,21429" adj="-5425526,-1639508,,21429" path="wr-21600,-171,21600,43029,2712,,19574,12295nfewr-21600,-171,21600,43029,2712,,19574,12295l,21429nsxe">
            <v:path o:connectlocs="2712,0;19574,12295;0,21429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              130</w:t>
      </w:r>
    </w:p>
    <w:p w:rsidR="007D5F31" w:rsidRDefault="007D5F31" w:rsidP="00204C64">
      <w:pPr>
        <w:rPr>
          <w:b/>
        </w:rPr>
      </w:pPr>
      <w:r>
        <w:rPr>
          <w:noProof/>
          <w:lang w:eastAsia="tr-TR"/>
        </w:rPr>
        <w:pict>
          <v:line id="_x0000_s1035" style="position:absolute;flip:x;z-index:251667456" from="8.2pt,.6pt" to="98.2pt,.6pt"/>
        </w:pict>
      </w:r>
      <w:r>
        <w:rPr>
          <w:b/>
        </w:rPr>
        <w:t>A                                    B</w:t>
      </w:r>
    </w:p>
    <w:p w:rsidR="007D5F31" w:rsidRDefault="007D5F31" w:rsidP="00204C64">
      <w:pPr>
        <w:rPr>
          <w:b/>
        </w:rPr>
      </w:pPr>
      <w:hyperlink r:id="rId11" w:history="1">
        <w:r w:rsidRPr="002F108D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7D5F31" w:rsidRDefault="007D5F31" w:rsidP="00204C64">
      <w:pPr>
        <w:rPr>
          <w:b/>
        </w:rPr>
      </w:pPr>
    </w:p>
    <w:p w:rsidR="007D5F31" w:rsidRPr="00204C64" w:rsidRDefault="007D5F31" w:rsidP="00204C6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13-) Bir çember çizip çemberin üzerinde  çemberin yarıçapını, çapını, çemberin teğetini, kesenini    ve  kirişini gösteriniz.</w:t>
      </w:r>
      <w:r>
        <w:rPr>
          <w:rFonts w:ascii="Comic Sans MS" w:hAnsi="Comic Sans MS"/>
          <w:sz w:val="20"/>
          <w:szCs w:val="20"/>
        </w:rPr>
        <w:t xml:space="preserve"> .</w:t>
      </w:r>
      <w:r>
        <w:rPr>
          <w:rFonts w:ascii="Comic Sans MS" w:hAnsi="Comic Sans MS"/>
          <w:b/>
          <w:sz w:val="20"/>
          <w:szCs w:val="20"/>
        </w:rPr>
        <w:t>(10 p)</w:t>
      </w:r>
    </w:p>
    <w:sectPr w:rsidR="007D5F31" w:rsidRPr="00204C64" w:rsidSect="00204C64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339B9"/>
    <w:multiLevelType w:val="hybridMultilevel"/>
    <w:tmpl w:val="D990E40E"/>
    <w:lvl w:ilvl="0" w:tplc="C9F8C69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C64"/>
    <w:rsid w:val="000363F4"/>
    <w:rsid w:val="00066B96"/>
    <w:rsid w:val="001917AE"/>
    <w:rsid w:val="00204C64"/>
    <w:rsid w:val="002D7039"/>
    <w:rsid w:val="002F108D"/>
    <w:rsid w:val="00534B4D"/>
    <w:rsid w:val="007D5F31"/>
    <w:rsid w:val="00F9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C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4C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basedOn w:val="Normal"/>
    <w:uiPriority w:val="99"/>
    <w:qFormat/>
    <w:rsid w:val="00204C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34B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88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370</Words>
  <Characters>2114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eminkırtasiye</dc:creator>
  <cp:keywords/>
  <dc:description/>
  <cp:lastModifiedBy>edanur</cp:lastModifiedBy>
  <cp:revision>4</cp:revision>
  <dcterms:created xsi:type="dcterms:W3CDTF">2012-03-05T22:48:00Z</dcterms:created>
  <dcterms:modified xsi:type="dcterms:W3CDTF">2012-03-11T10:22:00Z</dcterms:modified>
</cp:coreProperties>
</file>