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A36D7E" w:rsidRPr="00AE6474">
        <w:trPr>
          <w:trHeight w:val="212"/>
          <w:jc w:val="center"/>
        </w:trPr>
        <w:tc>
          <w:tcPr>
            <w:tcW w:w="1401" w:type="pct"/>
          </w:tcPr>
          <w:p w:rsidR="00A36D7E" w:rsidRPr="005041D0" w:rsidRDefault="00A36D7E" w:rsidP="0022701A">
            <w:pPr>
              <w:rPr>
                <w:rFonts w:ascii="Comic Sans MS" w:hAnsi="Comic Sans MS" w:cs="Comic Sans MS"/>
                <w:b/>
                <w:sz w:val="18"/>
                <w:szCs w:val="18"/>
              </w:rPr>
            </w:pPr>
            <w:r w:rsidRPr="005041D0">
              <w:rPr>
                <w:rFonts w:ascii="Comic Sans MS" w:hAnsi="Comic Sans MS" w:cs="Comic Sans MS"/>
                <w:b/>
                <w:sz w:val="18"/>
                <w:szCs w:val="18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A36D7E" w:rsidRPr="005041D0" w:rsidRDefault="00A36D7E" w:rsidP="00390B1D">
            <w:pPr>
              <w:jc w:val="center"/>
              <w:rPr>
                <w:rFonts w:ascii="Comic Sans MS" w:hAnsi="Comic Sans MS" w:cs="Comic Sans MS"/>
                <w:b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sz w:val="18"/>
                <w:szCs w:val="18"/>
              </w:rPr>
              <w:t xml:space="preserve">MUSTAFA KEMAL </w:t>
            </w:r>
            <w:r w:rsidRPr="005041D0">
              <w:rPr>
                <w:rFonts w:ascii="Comic Sans MS" w:hAnsi="Comic Sans MS" w:cs="Comic Sans MS"/>
                <w:b/>
                <w:sz w:val="18"/>
                <w:szCs w:val="18"/>
              </w:rPr>
              <w:t>İLKÖĞRETİM OKULU</w:t>
            </w:r>
          </w:p>
        </w:tc>
        <w:tc>
          <w:tcPr>
            <w:tcW w:w="979" w:type="pct"/>
            <w:vMerge w:val="restart"/>
          </w:tcPr>
          <w:p w:rsidR="00A36D7E" w:rsidRDefault="00A36D7E" w:rsidP="00466CE3">
            <w:hyperlink r:id="rId7" w:history="1">
              <w:r>
                <w:rPr>
                  <w:rStyle w:val="Hyperlink"/>
                </w:rPr>
                <w:t>www.sorubak.com</w:t>
              </w:r>
            </w:hyperlink>
            <w:r>
              <w:t xml:space="preserve"> </w:t>
            </w:r>
          </w:p>
          <w:p w:rsidR="00A36D7E" w:rsidRPr="00424EFC" w:rsidRDefault="00A36D7E" w:rsidP="00424EFC">
            <w:pPr>
              <w:jc w:val="center"/>
              <w:rPr>
                <w:rFonts w:ascii="Comic Sans MS" w:hAnsi="Comic Sans MS" w:cs="Comic Sans MS"/>
                <w:sz w:val="40"/>
                <w:szCs w:val="40"/>
              </w:rPr>
            </w:pPr>
          </w:p>
        </w:tc>
      </w:tr>
      <w:tr w:rsidR="00A36D7E" w:rsidRPr="00AE6474">
        <w:trPr>
          <w:trHeight w:val="212"/>
          <w:jc w:val="center"/>
        </w:trPr>
        <w:tc>
          <w:tcPr>
            <w:tcW w:w="1401" w:type="pct"/>
          </w:tcPr>
          <w:p w:rsidR="00A36D7E" w:rsidRPr="005041D0" w:rsidRDefault="00A36D7E" w:rsidP="0022701A">
            <w:pPr>
              <w:rPr>
                <w:rFonts w:ascii="Comic Sans MS" w:hAnsi="Comic Sans MS" w:cs="Comic Sans MS"/>
                <w:b/>
                <w:sz w:val="18"/>
                <w:szCs w:val="18"/>
              </w:rPr>
            </w:pPr>
            <w:r w:rsidRPr="005041D0">
              <w:rPr>
                <w:rFonts w:ascii="Comic Sans MS" w:hAnsi="Comic Sans MS" w:cs="Comic Sans MS"/>
                <w:b/>
                <w:sz w:val="18"/>
                <w:szCs w:val="18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A36D7E" w:rsidRPr="00AE6474" w:rsidRDefault="00A36D7E" w:rsidP="00390B1D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 w:rsidRPr="00AE6474">
              <w:rPr>
                <w:rFonts w:ascii="Comic Sans MS" w:hAnsi="Comic Sans MS" w:cs="Comic Sans MS"/>
                <w:b/>
                <w:bCs/>
                <w:sz w:val="18"/>
                <w:szCs w:val="18"/>
              </w:rPr>
              <w:t>SOSYAL BİLGİLER 7</w:t>
            </w:r>
          </w:p>
        </w:tc>
        <w:tc>
          <w:tcPr>
            <w:tcW w:w="979" w:type="pct"/>
            <w:vMerge/>
          </w:tcPr>
          <w:p w:rsidR="00A36D7E" w:rsidRPr="00AE6474" w:rsidRDefault="00A36D7E" w:rsidP="00390B1D">
            <w:pPr>
              <w:jc w:val="center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</w:tr>
      <w:tr w:rsidR="00A36D7E" w:rsidRPr="00AE6474">
        <w:trPr>
          <w:trHeight w:val="250"/>
          <w:jc w:val="center"/>
        </w:trPr>
        <w:tc>
          <w:tcPr>
            <w:tcW w:w="1401" w:type="pct"/>
            <w:vAlign w:val="center"/>
          </w:tcPr>
          <w:p w:rsidR="00A36D7E" w:rsidRPr="005041D0" w:rsidRDefault="00A36D7E" w:rsidP="000832D7">
            <w:pPr>
              <w:rPr>
                <w:rFonts w:ascii="Comic Sans MS" w:hAnsi="Comic Sans MS" w:cs="Comic Sans MS"/>
                <w:b/>
                <w:sz w:val="18"/>
                <w:szCs w:val="18"/>
              </w:rPr>
            </w:pPr>
            <w:r w:rsidRPr="005041D0">
              <w:rPr>
                <w:rFonts w:ascii="Comic Sans MS" w:hAnsi="Comic Sans MS" w:cs="Comic Sans MS"/>
                <w:b/>
                <w:sz w:val="18"/>
                <w:szCs w:val="18"/>
              </w:rPr>
              <w:t xml:space="preserve">SINIFI : 7      NO: </w:t>
            </w:r>
          </w:p>
        </w:tc>
        <w:tc>
          <w:tcPr>
            <w:tcW w:w="2620" w:type="pct"/>
            <w:tcBorders>
              <w:top w:val="nil"/>
            </w:tcBorders>
          </w:tcPr>
          <w:p w:rsidR="00A36D7E" w:rsidRPr="005041D0" w:rsidRDefault="00A36D7E" w:rsidP="002A2797">
            <w:pPr>
              <w:jc w:val="center"/>
              <w:rPr>
                <w:rFonts w:ascii="Comic Sans MS" w:hAnsi="Comic Sans MS" w:cs="Comic Sans MS"/>
                <w:b/>
                <w:sz w:val="18"/>
                <w:szCs w:val="18"/>
              </w:rPr>
            </w:pPr>
            <w:r>
              <w:rPr>
                <w:rFonts w:ascii="Comic Sans MS" w:hAnsi="Comic Sans MS" w:cs="Comic Sans MS"/>
                <w:b/>
                <w:sz w:val="18"/>
                <w:szCs w:val="18"/>
              </w:rPr>
              <w:t>2011-2012</w:t>
            </w:r>
            <w:r w:rsidRPr="005041D0">
              <w:rPr>
                <w:rFonts w:ascii="Comic Sans MS" w:hAnsi="Comic Sans MS" w:cs="Comic Sans MS"/>
                <w:b/>
                <w:sz w:val="18"/>
                <w:szCs w:val="18"/>
              </w:rPr>
              <w:t xml:space="preserve"> ÖĞRETİM YILI I. DÖNEM III. ORTAK SINAVI</w:t>
            </w:r>
          </w:p>
        </w:tc>
        <w:tc>
          <w:tcPr>
            <w:tcW w:w="979" w:type="pct"/>
            <w:vMerge/>
          </w:tcPr>
          <w:p w:rsidR="00A36D7E" w:rsidRPr="00AE6474" w:rsidRDefault="00A36D7E" w:rsidP="00390B1D">
            <w:pPr>
              <w:jc w:val="center"/>
              <w:rPr>
                <w:rFonts w:ascii="Comic Sans MS" w:hAnsi="Comic Sans MS" w:cs="Comic Sans MS"/>
                <w:sz w:val="18"/>
                <w:szCs w:val="18"/>
              </w:rPr>
            </w:pPr>
          </w:p>
        </w:tc>
      </w:tr>
    </w:tbl>
    <w:p w:rsidR="00A36D7E" w:rsidRPr="00AE6474" w:rsidRDefault="00A36D7E" w:rsidP="00BC50B8">
      <w:pPr>
        <w:jc w:val="center"/>
        <w:rPr>
          <w:rFonts w:ascii="Comic Sans MS" w:hAnsi="Comic Sans MS" w:cs="Comic Sans MS"/>
          <w:sz w:val="18"/>
          <w:szCs w:val="18"/>
        </w:rPr>
        <w:sectPr w:rsidR="00A36D7E" w:rsidRPr="00AE6474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A36D7E" w:rsidRPr="00CD42AE" w:rsidRDefault="00A36D7E" w:rsidP="00CD42AE">
      <w:pPr>
        <w:ind w:left="-540" w:right="-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1</w:t>
      </w:r>
      <w:r w:rsidRPr="00CD42AE">
        <w:rPr>
          <w:rFonts w:ascii="Comic Sans MS" w:hAnsi="Comic Sans MS"/>
          <w:b/>
          <w:sz w:val="18"/>
          <w:szCs w:val="18"/>
        </w:rPr>
        <w:t>-</w:t>
      </w:r>
      <w:r w:rsidRPr="00424EFC">
        <w:rPr>
          <w:rFonts w:ascii="Comic Sans MS" w:hAnsi="Comic Sans MS"/>
          <w:sz w:val="16"/>
          <w:szCs w:val="16"/>
        </w:rPr>
        <w:t xml:space="preserve"> </w:t>
      </w:r>
      <w:r w:rsidRPr="00424EFC">
        <w:rPr>
          <w:rFonts w:ascii="Comic Sans MS" w:hAnsi="Comic Sans MS"/>
          <w:b/>
          <w:sz w:val="16"/>
          <w:szCs w:val="16"/>
        </w:rPr>
        <w:t>Ülkemizde iç göçler genellikle daha gelişmiş alanlara doğrudur.</w:t>
      </w:r>
    </w:p>
    <w:p w:rsidR="00A36D7E" w:rsidRPr="00CD42AE" w:rsidRDefault="00A36D7E" w:rsidP="00CD42AE">
      <w:pPr>
        <w:ind w:left="-540" w:right="-360"/>
        <w:jc w:val="center"/>
        <w:rPr>
          <w:rFonts w:ascii="Comic Sans MS" w:hAnsi="Comic Sans MS"/>
          <w:b/>
          <w:sz w:val="18"/>
          <w:szCs w:val="18"/>
        </w:rPr>
      </w:pPr>
      <w:r w:rsidRPr="00C42EEC">
        <w:rPr>
          <w:b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93pt">
            <v:imagedata r:id="rId8" o:title=""/>
          </v:shape>
        </w:pict>
      </w:r>
    </w:p>
    <w:p w:rsidR="00A36D7E" w:rsidRPr="00CD42AE" w:rsidRDefault="00A36D7E" w:rsidP="00CD42AE">
      <w:pPr>
        <w:ind w:right="-1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</w:t>
      </w:r>
      <w:r w:rsidRPr="00CD42AE">
        <w:rPr>
          <w:rFonts w:ascii="Comic Sans MS" w:hAnsi="Comic Sans MS"/>
          <w:sz w:val="18"/>
          <w:szCs w:val="18"/>
        </w:rPr>
        <w:t xml:space="preserve">Buna göre Yukarıdaki haritada ok yönünde yapılan göç bu duruma örnek </w:t>
      </w:r>
      <w:r w:rsidRPr="00424EFC">
        <w:rPr>
          <w:rFonts w:ascii="Comic Sans MS" w:hAnsi="Comic Sans MS"/>
          <w:b/>
          <w:sz w:val="18"/>
          <w:szCs w:val="18"/>
          <w:u w:val="single"/>
        </w:rPr>
        <w:t>gösterilemez</w:t>
      </w:r>
      <w:r w:rsidRPr="00424EFC">
        <w:rPr>
          <w:rFonts w:ascii="Comic Sans MS" w:hAnsi="Comic Sans MS"/>
          <w:b/>
          <w:sz w:val="18"/>
          <w:szCs w:val="18"/>
        </w:rPr>
        <w:t>?</w:t>
      </w:r>
      <w:r w:rsidRPr="00CD42AE">
        <w:rPr>
          <w:rFonts w:ascii="Comic Sans MS" w:hAnsi="Comic Sans MS"/>
          <w:sz w:val="18"/>
          <w:szCs w:val="18"/>
        </w:rPr>
        <w:t xml:space="preserve"> </w:t>
      </w:r>
    </w:p>
    <w:p w:rsidR="00A36D7E" w:rsidRPr="00CD42AE" w:rsidRDefault="00A36D7E" w:rsidP="00CD42AE">
      <w:pPr>
        <w:ind w:left="-540" w:right="-1"/>
        <w:rPr>
          <w:rFonts w:ascii="Comic Sans MS" w:hAnsi="Comic Sans MS"/>
          <w:sz w:val="18"/>
          <w:szCs w:val="18"/>
        </w:rPr>
      </w:pPr>
      <w:r w:rsidRPr="00CD42AE">
        <w:rPr>
          <w:rFonts w:ascii="Comic Sans MS" w:hAnsi="Comic Sans MS"/>
          <w:sz w:val="18"/>
          <w:szCs w:val="18"/>
        </w:rPr>
        <w:t xml:space="preserve">   </w:t>
      </w:r>
      <w:r>
        <w:rPr>
          <w:rFonts w:ascii="Comic Sans MS" w:hAnsi="Comic Sans MS"/>
          <w:sz w:val="18"/>
          <w:szCs w:val="18"/>
        </w:rPr>
        <w:t xml:space="preserve">             </w:t>
      </w:r>
      <w:r w:rsidRPr="00424EFC">
        <w:rPr>
          <w:rFonts w:ascii="Comic Sans MS" w:hAnsi="Comic Sans MS"/>
          <w:b/>
          <w:sz w:val="18"/>
          <w:szCs w:val="18"/>
        </w:rPr>
        <w:t xml:space="preserve">A) </w:t>
      </w:r>
      <w:r w:rsidRPr="00CD42AE">
        <w:rPr>
          <w:rFonts w:ascii="Comic Sans MS" w:hAnsi="Comic Sans MS"/>
          <w:sz w:val="18"/>
          <w:szCs w:val="18"/>
        </w:rPr>
        <w:t xml:space="preserve">1           </w:t>
      </w:r>
      <w:r w:rsidRPr="00424EFC">
        <w:rPr>
          <w:rFonts w:ascii="Comic Sans MS" w:hAnsi="Comic Sans MS"/>
          <w:b/>
          <w:sz w:val="18"/>
          <w:szCs w:val="18"/>
        </w:rPr>
        <w:t xml:space="preserve">B)  </w:t>
      </w:r>
      <w:r w:rsidRPr="00CD42AE">
        <w:rPr>
          <w:rFonts w:ascii="Comic Sans MS" w:hAnsi="Comic Sans MS"/>
          <w:sz w:val="18"/>
          <w:szCs w:val="18"/>
        </w:rPr>
        <w:t xml:space="preserve">2             </w:t>
      </w:r>
      <w:r w:rsidRPr="00424EFC">
        <w:rPr>
          <w:rFonts w:ascii="Comic Sans MS" w:hAnsi="Comic Sans MS"/>
          <w:b/>
          <w:sz w:val="18"/>
          <w:szCs w:val="18"/>
        </w:rPr>
        <w:t xml:space="preserve">C) </w:t>
      </w:r>
      <w:r w:rsidRPr="00CD42AE">
        <w:rPr>
          <w:rFonts w:ascii="Comic Sans MS" w:hAnsi="Comic Sans MS"/>
          <w:sz w:val="18"/>
          <w:szCs w:val="18"/>
        </w:rPr>
        <w:t xml:space="preserve">3                 </w:t>
      </w:r>
      <w:r w:rsidRPr="00424EFC">
        <w:rPr>
          <w:rFonts w:ascii="Comic Sans MS" w:hAnsi="Comic Sans MS"/>
          <w:b/>
          <w:sz w:val="18"/>
          <w:szCs w:val="18"/>
        </w:rPr>
        <w:t xml:space="preserve">D) </w:t>
      </w:r>
      <w:r w:rsidRPr="00CD42AE">
        <w:rPr>
          <w:rFonts w:ascii="Comic Sans MS" w:hAnsi="Comic Sans MS"/>
          <w:sz w:val="18"/>
          <w:szCs w:val="18"/>
        </w:rPr>
        <w:t>4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</w:p>
    <w:p w:rsidR="00A36D7E" w:rsidRPr="00424EFC" w:rsidRDefault="00A36D7E" w:rsidP="006D2310">
      <w:pPr>
        <w:ind w:right="-498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2</w:t>
      </w:r>
      <w:r w:rsidRPr="006D2310">
        <w:rPr>
          <w:rFonts w:ascii="Comic Sans MS" w:hAnsi="Comic Sans MS"/>
          <w:b/>
          <w:sz w:val="18"/>
          <w:szCs w:val="18"/>
        </w:rPr>
        <w:t>-</w:t>
      </w:r>
      <w:r w:rsidRPr="006D2310">
        <w:rPr>
          <w:sz w:val="18"/>
          <w:szCs w:val="18"/>
        </w:rPr>
        <w:t xml:space="preserve"> </w:t>
      </w:r>
      <w:r w:rsidRPr="00424EFC">
        <w:rPr>
          <w:rFonts w:ascii="Comic Sans MS" w:hAnsi="Comic Sans MS"/>
          <w:b/>
          <w:sz w:val="18"/>
          <w:szCs w:val="18"/>
        </w:rPr>
        <w:t xml:space="preserve">İletişimi olumlu etkileyen tutum ve davranışlar arasında aşağıdakilerden hangisi </w:t>
      </w:r>
      <w:r w:rsidRPr="00424EFC">
        <w:rPr>
          <w:rFonts w:ascii="Comic Sans MS" w:hAnsi="Comic Sans MS"/>
          <w:b/>
          <w:sz w:val="18"/>
          <w:szCs w:val="18"/>
          <w:u w:val="single"/>
        </w:rPr>
        <w:t>yer almaz?</w:t>
      </w:r>
    </w:p>
    <w:p w:rsidR="00A36D7E" w:rsidRPr="006D2310" w:rsidRDefault="00A36D7E" w:rsidP="006D2310">
      <w:pPr>
        <w:ind w:right="-498"/>
        <w:jc w:val="both"/>
        <w:rPr>
          <w:rFonts w:ascii="Comic Sans MS" w:hAnsi="Comic Sans MS"/>
          <w:sz w:val="18"/>
          <w:szCs w:val="18"/>
        </w:rPr>
      </w:pPr>
      <w:r w:rsidRPr="00424EFC">
        <w:rPr>
          <w:rFonts w:ascii="Comic Sans MS" w:hAnsi="Comic Sans MS"/>
          <w:b/>
          <w:sz w:val="18"/>
          <w:szCs w:val="18"/>
        </w:rPr>
        <w:t>A.</w:t>
      </w:r>
      <w:r w:rsidRPr="006D2310">
        <w:rPr>
          <w:rFonts w:ascii="Comic Sans MS" w:hAnsi="Comic Sans MS"/>
          <w:sz w:val="18"/>
          <w:szCs w:val="18"/>
        </w:rPr>
        <w:t>Farklı görüşlere açık olmak</w:t>
      </w:r>
    </w:p>
    <w:p w:rsidR="00A36D7E" w:rsidRPr="006D2310" w:rsidRDefault="00A36D7E" w:rsidP="006D2310">
      <w:pPr>
        <w:ind w:right="-498"/>
        <w:jc w:val="both"/>
        <w:rPr>
          <w:rFonts w:ascii="Comic Sans MS" w:hAnsi="Comic Sans MS"/>
          <w:sz w:val="18"/>
          <w:szCs w:val="18"/>
        </w:rPr>
      </w:pPr>
      <w:r w:rsidRPr="00424EFC">
        <w:rPr>
          <w:rFonts w:ascii="Comic Sans MS" w:hAnsi="Comic Sans MS"/>
          <w:b/>
          <w:sz w:val="18"/>
          <w:szCs w:val="18"/>
        </w:rPr>
        <w:t>B.</w:t>
      </w:r>
      <w:r w:rsidRPr="006D2310">
        <w:rPr>
          <w:rFonts w:ascii="Comic Sans MS" w:hAnsi="Comic Sans MS"/>
          <w:sz w:val="18"/>
          <w:szCs w:val="18"/>
        </w:rPr>
        <w:t>Dinleme becerisine sahip olmak</w:t>
      </w:r>
    </w:p>
    <w:p w:rsidR="00A36D7E" w:rsidRPr="006D2310" w:rsidRDefault="00A36D7E" w:rsidP="006D2310">
      <w:pPr>
        <w:ind w:right="-498"/>
        <w:jc w:val="both"/>
        <w:rPr>
          <w:rFonts w:ascii="Comic Sans MS" w:hAnsi="Comic Sans MS"/>
          <w:sz w:val="18"/>
          <w:szCs w:val="18"/>
        </w:rPr>
      </w:pPr>
      <w:r w:rsidRPr="00424EFC">
        <w:rPr>
          <w:rFonts w:ascii="Comic Sans MS" w:hAnsi="Comic Sans MS"/>
          <w:b/>
          <w:sz w:val="18"/>
          <w:szCs w:val="18"/>
        </w:rPr>
        <w:t>C.</w:t>
      </w:r>
      <w:r w:rsidRPr="006D2310">
        <w:rPr>
          <w:rFonts w:ascii="Comic Sans MS" w:hAnsi="Comic Sans MS"/>
          <w:sz w:val="18"/>
          <w:szCs w:val="18"/>
        </w:rPr>
        <w:t>Ön yargılı davranmak</w:t>
      </w:r>
    </w:p>
    <w:p w:rsidR="00A36D7E" w:rsidRPr="006D2310" w:rsidRDefault="00A36D7E" w:rsidP="006D2310">
      <w:pPr>
        <w:ind w:right="-498"/>
        <w:jc w:val="both"/>
        <w:rPr>
          <w:rFonts w:ascii="Comic Sans MS" w:hAnsi="Comic Sans MS"/>
          <w:sz w:val="18"/>
          <w:szCs w:val="18"/>
        </w:rPr>
      </w:pPr>
      <w:r w:rsidRPr="00424EFC">
        <w:rPr>
          <w:rFonts w:ascii="Comic Sans MS" w:hAnsi="Comic Sans MS"/>
          <w:b/>
          <w:sz w:val="18"/>
          <w:szCs w:val="18"/>
        </w:rPr>
        <w:t>D.</w:t>
      </w:r>
      <w:r w:rsidRPr="006D2310">
        <w:rPr>
          <w:rFonts w:ascii="Comic Sans MS" w:hAnsi="Comic Sans MS"/>
          <w:sz w:val="18"/>
          <w:szCs w:val="18"/>
        </w:rPr>
        <w:t>Kendimizi karşımızdakinin yerine koyabilmek</w:t>
      </w:r>
    </w:p>
    <w:p w:rsidR="00A36D7E" w:rsidRDefault="00A36D7E" w:rsidP="00183A60">
      <w:pPr>
        <w:rPr>
          <w:rFonts w:ascii="Comic Sans MS" w:hAnsi="Comic Sans MS"/>
          <w:b/>
          <w:sz w:val="18"/>
          <w:szCs w:val="18"/>
        </w:rPr>
      </w:pPr>
    </w:p>
    <w:p w:rsidR="00A36D7E" w:rsidRPr="004D20C9" w:rsidRDefault="00A36D7E" w:rsidP="00183A60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3</w:t>
      </w:r>
      <w:r w:rsidRPr="004D20C9">
        <w:rPr>
          <w:rFonts w:ascii="Comic Sans MS" w:hAnsi="Comic Sans MS"/>
          <w:b/>
          <w:sz w:val="18"/>
          <w:szCs w:val="18"/>
        </w:rPr>
        <w:t xml:space="preserve">-Haçlı Seferleri sonucunda Avrupa’da;                      </w:t>
      </w:r>
    </w:p>
    <w:p w:rsidR="00A36D7E" w:rsidRPr="004D20C9" w:rsidRDefault="00A36D7E" w:rsidP="00183A60">
      <w:pPr>
        <w:rPr>
          <w:rFonts w:ascii="Comic Sans MS" w:hAnsi="Comic Sans MS"/>
          <w:b/>
          <w:sz w:val="18"/>
          <w:szCs w:val="18"/>
        </w:rPr>
      </w:pPr>
      <w:r w:rsidRPr="004D20C9">
        <w:rPr>
          <w:rFonts w:ascii="Comic Sans MS" w:hAnsi="Comic Sans MS"/>
          <w:sz w:val="18"/>
          <w:szCs w:val="18"/>
        </w:rPr>
        <w:t>• Derebeylik yönetimi zayıflayarak kralların siyasal gücü artmış,</w:t>
      </w:r>
    </w:p>
    <w:p w:rsidR="00A36D7E" w:rsidRPr="004D20C9" w:rsidRDefault="00A36D7E" w:rsidP="00183A60">
      <w:pPr>
        <w:rPr>
          <w:rFonts w:ascii="Comic Sans MS" w:hAnsi="Comic Sans MS"/>
          <w:b/>
          <w:sz w:val="18"/>
          <w:szCs w:val="18"/>
        </w:rPr>
      </w:pPr>
      <w:r w:rsidRPr="004D20C9">
        <w:rPr>
          <w:rFonts w:ascii="Comic Sans MS" w:hAnsi="Comic Sans MS"/>
          <w:sz w:val="18"/>
          <w:szCs w:val="18"/>
        </w:rPr>
        <w:t>• Akdeniz limanları gelişmiş,</w:t>
      </w:r>
    </w:p>
    <w:p w:rsidR="00A36D7E" w:rsidRPr="004D20C9" w:rsidRDefault="00A36D7E" w:rsidP="00183A60">
      <w:pPr>
        <w:rPr>
          <w:rFonts w:ascii="Comic Sans MS" w:hAnsi="Comic Sans MS"/>
          <w:b/>
          <w:sz w:val="18"/>
          <w:szCs w:val="18"/>
        </w:rPr>
      </w:pPr>
      <w:r w:rsidRPr="004D20C9">
        <w:rPr>
          <w:rFonts w:ascii="Comic Sans MS" w:hAnsi="Comic Sans MS"/>
          <w:sz w:val="18"/>
          <w:szCs w:val="18"/>
        </w:rPr>
        <w:t>• Din adamlarına güven azalmış,</w:t>
      </w:r>
    </w:p>
    <w:p w:rsidR="00A36D7E" w:rsidRPr="004D20C9" w:rsidRDefault="00A36D7E" w:rsidP="00183A60">
      <w:pPr>
        <w:rPr>
          <w:rFonts w:ascii="Comic Sans MS" w:hAnsi="Comic Sans MS"/>
          <w:sz w:val="18"/>
          <w:szCs w:val="18"/>
        </w:rPr>
      </w:pPr>
      <w:r w:rsidRPr="004D20C9">
        <w:rPr>
          <w:rFonts w:ascii="Comic Sans MS" w:hAnsi="Comic Sans MS"/>
          <w:sz w:val="18"/>
          <w:szCs w:val="18"/>
        </w:rPr>
        <w:t>• Matbaa, kâğıt, pusula gibi buluşlar, dışarıdan alınmıştır.</w:t>
      </w:r>
      <w:r w:rsidRPr="004D20C9">
        <w:rPr>
          <w:rFonts w:ascii="Comic Sans MS" w:hAnsi="Comic Sans MS"/>
          <w:b/>
          <w:sz w:val="18"/>
          <w:szCs w:val="18"/>
        </w:rPr>
        <w:t>Buna göre, Avrupa’yla ilgili olarak aşağıdakilerden</w:t>
      </w:r>
      <w:r w:rsidRPr="004D20C9">
        <w:rPr>
          <w:rFonts w:ascii="Comic Sans MS" w:hAnsi="Comic Sans MS"/>
          <w:sz w:val="18"/>
          <w:szCs w:val="18"/>
        </w:rPr>
        <w:t xml:space="preserve"> </w:t>
      </w:r>
      <w:r w:rsidRPr="004D20C9">
        <w:rPr>
          <w:rFonts w:ascii="Comic Sans MS" w:hAnsi="Comic Sans MS"/>
          <w:b/>
          <w:sz w:val="18"/>
          <w:szCs w:val="18"/>
        </w:rPr>
        <w:t xml:space="preserve">hangisi </w:t>
      </w:r>
      <w:r w:rsidRPr="00424EFC">
        <w:rPr>
          <w:rFonts w:ascii="Comic Sans MS" w:hAnsi="Comic Sans MS"/>
          <w:b/>
          <w:sz w:val="18"/>
          <w:szCs w:val="18"/>
          <w:u w:val="single"/>
        </w:rPr>
        <w:t>söylenemez?</w:t>
      </w:r>
    </w:p>
    <w:p w:rsidR="00A36D7E" w:rsidRPr="004D20C9" w:rsidRDefault="00A36D7E" w:rsidP="00183A6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183A60">
        <w:rPr>
          <w:rFonts w:ascii="Comic Sans MS" w:hAnsi="Comic Sans MS"/>
          <w:b/>
          <w:sz w:val="18"/>
          <w:szCs w:val="18"/>
        </w:rPr>
        <w:t>A)</w:t>
      </w:r>
      <w:r w:rsidRPr="004D20C9">
        <w:rPr>
          <w:rFonts w:ascii="Comic Sans MS" w:hAnsi="Comic Sans MS"/>
          <w:sz w:val="18"/>
          <w:szCs w:val="18"/>
        </w:rPr>
        <w:t xml:space="preserve"> Önemli siyasal değişimler geçirmişlerdir.</w:t>
      </w:r>
    </w:p>
    <w:p w:rsidR="00A36D7E" w:rsidRPr="004D20C9" w:rsidRDefault="00A36D7E" w:rsidP="00183A60">
      <w:pPr>
        <w:rPr>
          <w:rFonts w:ascii="Comic Sans MS" w:hAnsi="Comic Sans MS"/>
          <w:sz w:val="18"/>
          <w:szCs w:val="18"/>
        </w:rPr>
      </w:pPr>
      <w:r w:rsidRPr="00183A60">
        <w:rPr>
          <w:rFonts w:ascii="Comic Sans MS" w:hAnsi="Comic Sans MS"/>
          <w:b/>
          <w:sz w:val="18"/>
          <w:szCs w:val="18"/>
        </w:rPr>
        <w:t xml:space="preserve"> B)</w:t>
      </w:r>
      <w:r w:rsidRPr="004D20C9">
        <w:rPr>
          <w:rFonts w:ascii="Comic Sans MS" w:hAnsi="Comic Sans MS"/>
          <w:sz w:val="18"/>
          <w:szCs w:val="18"/>
        </w:rPr>
        <w:t xml:space="preserve"> Halkın Kiliseye bakış biçimi değişmiştir.</w:t>
      </w:r>
    </w:p>
    <w:p w:rsidR="00A36D7E" w:rsidRPr="004D20C9" w:rsidRDefault="00A36D7E" w:rsidP="00183A6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183A60">
        <w:rPr>
          <w:rFonts w:ascii="Comic Sans MS" w:hAnsi="Comic Sans MS"/>
          <w:b/>
          <w:sz w:val="18"/>
          <w:szCs w:val="18"/>
        </w:rPr>
        <w:t>C)</w:t>
      </w:r>
      <w:r w:rsidRPr="004D20C9">
        <w:rPr>
          <w:rFonts w:ascii="Comic Sans MS" w:hAnsi="Comic Sans MS"/>
          <w:sz w:val="18"/>
          <w:szCs w:val="18"/>
        </w:rPr>
        <w:t xml:space="preserve"> Teknolojik gelişmelerden yararlanmışlardır.</w:t>
      </w:r>
    </w:p>
    <w:p w:rsidR="00A36D7E" w:rsidRPr="00424EFC" w:rsidRDefault="00A36D7E" w:rsidP="00424EF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Comic Sans MS"/>
          <w:b/>
          <w:bCs/>
          <w:noProof/>
          <w:sz w:val="18"/>
          <w:szCs w:val="18"/>
        </w:rPr>
        <w:t xml:space="preserve"> </w:t>
      </w:r>
      <w:r w:rsidRPr="00183A60">
        <w:rPr>
          <w:rFonts w:ascii="Comic Sans MS" w:hAnsi="Comic Sans MS" w:cs="Comic Sans MS"/>
          <w:b/>
          <w:bCs/>
          <w:noProof/>
          <w:sz w:val="18"/>
          <w:szCs w:val="18"/>
        </w:rPr>
        <w:t>D)</w:t>
      </w:r>
      <w:r w:rsidRPr="00AE6474">
        <w:rPr>
          <w:rFonts w:ascii="Comic Sans MS" w:hAnsi="Comic Sans MS" w:cs="Comic Sans MS"/>
          <w:b/>
          <w:bCs/>
          <w:noProof/>
          <w:sz w:val="18"/>
          <w:szCs w:val="18"/>
        </w:rPr>
        <w:t xml:space="preserve"> </w:t>
      </w:r>
      <w:r w:rsidRPr="004D20C9">
        <w:rPr>
          <w:rFonts w:ascii="Comic Sans MS" w:hAnsi="Comic Sans MS"/>
          <w:sz w:val="18"/>
          <w:szCs w:val="18"/>
        </w:rPr>
        <w:t>İslam dünyası üzerinde üstünlük kurmuşlardır.</w:t>
      </w:r>
      <w:r>
        <w:rPr>
          <w:noProof/>
        </w:rPr>
        <w:pict>
          <v:group id="_x0000_s1026" style="position:absolute;margin-left:9.35pt;margin-top:3.65pt;width:254.6pt;height:73.5pt;z-index:251655168;mso-position-horizontal-relative:text;mso-position-vertical-relative:text" coordorigin="495,9747" coordsize="5459,1150">
            <v:roundrect id="_x0000_s1027" style="position:absolute;left:495;top:9973;width:4539;height:924" arcsize="10923f" o:regroupid="1" fillcolor="#eaf1dd">
              <v:fill rotate="t"/>
              <v:textbox style="mso-next-textbox:#_x0000_s1027">
                <w:txbxContent>
                  <w:p w:rsidR="00A36D7E" w:rsidRPr="00F22626" w:rsidRDefault="00A36D7E">
                    <w:pPr>
                      <w:rPr>
                        <w:sz w:val="16"/>
                        <w:szCs w:val="18"/>
                      </w:rPr>
                    </w:pPr>
                    <w:r>
                      <w:rPr>
                        <w:sz w:val="16"/>
                        <w:szCs w:val="18"/>
                      </w:rPr>
                      <w:tab/>
                    </w:r>
                    <w:r w:rsidRPr="00F22626">
                      <w:rPr>
                        <w:sz w:val="16"/>
                        <w:szCs w:val="18"/>
                      </w:rPr>
                      <w:t>Tahta çıktıktan sonra İstanbul’u fethettim</w:t>
                    </w:r>
                    <w:r>
                      <w:rPr>
                        <w:sz w:val="16"/>
                        <w:szCs w:val="18"/>
                      </w:rPr>
                      <w:t>.</w:t>
                    </w:r>
                  </w:p>
                  <w:p w:rsidR="00A36D7E" w:rsidRPr="00F22626" w:rsidRDefault="00A36D7E">
                    <w:pPr>
                      <w:rPr>
                        <w:sz w:val="16"/>
                        <w:szCs w:val="18"/>
                      </w:rPr>
                    </w:pPr>
                    <w:r w:rsidRPr="00F22626">
                      <w:rPr>
                        <w:sz w:val="16"/>
                        <w:szCs w:val="18"/>
                      </w:rPr>
                      <w:t>Karadeniz kıyılarındaki Amasra, Sinop ve Trabzon’u ele geçirdim. Gökçeada, Taşoz ve Limni adalarını Cenevizlilerden, Midili ve Eğriboz Adalarını da Venediklilerden aldım.</w:t>
                    </w:r>
                  </w:p>
                </w:txbxContent>
              </v:textbox>
            </v:roundrect>
            <v:shape id="Resim 8" o:spid="_x0000_s1028" type="#_x0000_t75" style="position:absolute;left:5034;top:9747;width:920;height:1150;visibility:visible">
              <v:imagedata r:id="rId9" o:title=""/>
            </v:shape>
          </v:group>
        </w:pict>
      </w:r>
    </w:p>
    <w:p w:rsidR="00A36D7E" w:rsidRDefault="00A36D7E" w:rsidP="00F22626">
      <w:pPr>
        <w:spacing w:line="220" w:lineRule="exact"/>
        <w:rPr>
          <w:rFonts w:ascii="Comic Sans MS" w:hAnsi="Comic Sans MS" w:cs="Comic Sans MS"/>
          <w:b/>
          <w:noProof/>
          <w:sz w:val="18"/>
          <w:szCs w:val="18"/>
        </w:rPr>
      </w:pPr>
    </w:p>
    <w:p w:rsidR="00A36D7E" w:rsidRPr="00AE6474" w:rsidRDefault="00A36D7E" w:rsidP="00F22626">
      <w:pPr>
        <w:spacing w:line="220" w:lineRule="exact"/>
        <w:rPr>
          <w:rFonts w:ascii="Comic Sans MS" w:hAnsi="Comic Sans MS" w:cs="Comic Sans MS"/>
          <w:b/>
          <w:noProof/>
          <w:sz w:val="18"/>
          <w:szCs w:val="18"/>
        </w:rPr>
      </w:pPr>
      <w:r w:rsidRPr="00AE6474">
        <w:rPr>
          <w:rFonts w:ascii="Comic Sans MS" w:hAnsi="Comic Sans MS" w:cs="Comic Sans MS"/>
          <w:b/>
          <w:noProof/>
          <w:sz w:val="18"/>
          <w:szCs w:val="18"/>
        </w:rPr>
        <w:t>4-)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Buna göre, Fatih Dönemi ile ilgili;</w:t>
      </w: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sz w:val="18"/>
          <w:szCs w:val="18"/>
        </w:rPr>
        <w:t>1.</w:t>
      </w:r>
      <w:r w:rsidRPr="00AE6474">
        <w:rPr>
          <w:rFonts w:ascii="Comic Sans MS" w:hAnsi="Comic Sans MS" w:cs="Comic Sans MS"/>
          <w:sz w:val="18"/>
          <w:szCs w:val="18"/>
        </w:rPr>
        <w:t xml:space="preserve"> Anadolu ve Rumeli arasındaki bağlantının sağlandığı,</w:t>
      </w: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sz w:val="18"/>
          <w:szCs w:val="18"/>
        </w:rPr>
        <w:t>2.</w:t>
      </w:r>
      <w:r w:rsidRPr="00AE6474">
        <w:rPr>
          <w:rFonts w:ascii="Comic Sans MS" w:hAnsi="Comic Sans MS" w:cs="Comic Sans MS"/>
          <w:sz w:val="18"/>
          <w:szCs w:val="18"/>
        </w:rPr>
        <w:t xml:space="preserve"> Denizlerdeki egemenlik alanının genişlediği</w:t>
      </w: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sz w:val="18"/>
          <w:szCs w:val="18"/>
        </w:rPr>
        <w:t>3.</w:t>
      </w:r>
      <w:r w:rsidRPr="00AE6474">
        <w:rPr>
          <w:rFonts w:ascii="Comic Sans MS" w:hAnsi="Comic Sans MS" w:cs="Comic Sans MS"/>
          <w:sz w:val="18"/>
          <w:szCs w:val="18"/>
        </w:rPr>
        <w:t xml:space="preserve"> Akdeniz’deki Türk hâkimiyetinin kesinleştiği</w:t>
      </w: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yargılardan hangisine ya da hangilerine ulaşılabilir?</w:t>
      </w:r>
    </w:p>
    <w:p w:rsidR="00A36D7E" w:rsidRPr="00AE6474" w:rsidRDefault="00A36D7E" w:rsidP="00164F7B">
      <w:pPr>
        <w:pStyle w:val="ListParagraph"/>
        <w:spacing w:line="220" w:lineRule="exact"/>
        <w:ind w:left="0"/>
        <w:jc w:val="both"/>
        <w:rPr>
          <w:rFonts w:ascii="Comic Sans MS" w:hAnsi="Comic Sans MS" w:cs="Comic Sans MS"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Yalnız 1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Yalnız 3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C)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1 ve 2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1,2 ve 3</w:t>
      </w:r>
    </w:p>
    <w:p w:rsidR="00A36D7E" w:rsidRPr="007C53E1" w:rsidRDefault="00A36D7E" w:rsidP="006D231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2"/>
          <w:szCs w:val="22"/>
        </w:rPr>
        <w:t>5</w:t>
      </w:r>
      <w:r w:rsidRPr="007C53E1">
        <w:rPr>
          <w:rFonts w:ascii="Comic Sans MS" w:hAnsi="Comic Sans MS"/>
          <w:b/>
          <w:sz w:val="22"/>
          <w:szCs w:val="22"/>
        </w:rPr>
        <w:t>-</w:t>
      </w:r>
    </w:p>
    <w:p w:rsidR="00A36D7E" w:rsidRPr="003D28A0" w:rsidRDefault="00A36D7E" w:rsidP="006D2310">
      <w:pPr>
        <w:rPr>
          <w:rFonts w:ascii="Calibri" w:hAnsi="Calibri"/>
          <w:sz w:val="20"/>
          <w:szCs w:val="20"/>
        </w:rPr>
      </w:pPr>
      <w:r w:rsidRPr="00573B4E">
        <w:rPr>
          <w:rFonts w:ascii="Calibri" w:hAnsi="Calibri"/>
          <w:b/>
          <w:sz w:val="20"/>
          <w:szCs w:val="20"/>
        </w:rPr>
        <w:t xml:space="preserve">   I.  </w:t>
      </w:r>
      <w:r w:rsidRPr="00424EFC">
        <w:rPr>
          <w:rFonts w:ascii="Calibri" w:hAnsi="Calibri"/>
          <w:b/>
          <w:sz w:val="20"/>
          <w:szCs w:val="20"/>
        </w:rPr>
        <w:t>Osmanlı ordusunda devşirme olup üç ayda bir maaş alırım, evlenmem.</w:t>
      </w:r>
    </w:p>
    <w:p w:rsidR="00A36D7E" w:rsidRDefault="00A36D7E" w:rsidP="006D2310">
      <w:pPr>
        <w:rPr>
          <w:rFonts w:ascii="Calibri" w:hAnsi="Calibri"/>
          <w:sz w:val="20"/>
          <w:szCs w:val="20"/>
        </w:rPr>
      </w:pPr>
      <w:r w:rsidRPr="003D28A0">
        <w:rPr>
          <w:rFonts w:ascii="Calibri" w:hAnsi="Calibri"/>
          <w:sz w:val="20"/>
          <w:szCs w:val="20"/>
        </w:rPr>
        <w:t xml:space="preserve">   </w:t>
      </w:r>
      <w:r w:rsidRPr="00573B4E">
        <w:rPr>
          <w:rFonts w:ascii="Calibri" w:hAnsi="Calibri"/>
          <w:b/>
          <w:sz w:val="20"/>
          <w:szCs w:val="20"/>
        </w:rPr>
        <w:t xml:space="preserve">II. </w:t>
      </w:r>
      <w:r>
        <w:rPr>
          <w:rFonts w:ascii="Calibri" w:hAnsi="Calibri"/>
          <w:sz w:val="20"/>
          <w:szCs w:val="20"/>
        </w:rPr>
        <w:t>Toprak sisteminden  yetişip  savaş zamanı orduya katılır barış zamanı ise çiftçilik yaparım.</w:t>
      </w:r>
    </w:p>
    <w:p w:rsidR="00A36D7E" w:rsidRDefault="00A36D7E" w:rsidP="006D2310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3D28A0">
        <w:rPr>
          <w:rFonts w:ascii="Calibri" w:hAnsi="Calibri"/>
          <w:sz w:val="20"/>
          <w:szCs w:val="20"/>
        </w:rPr>
        <w:t xml:space="preserve">  </w:t>
      </w:r>
      <w:r w:rsidRPr="00573B4E">
        <w:rPr>
          <w:rFonts w:ascii="Calibri" w:hAnsi="Calibri"/>
          <w:b/>
          <w:sz w:val="20"/>
          <w:szCs w:val="20"/>
        </w:rPr>
        <w:t xml:space="preserve">III. </w:t>
      </w:r>
      <w:r>
        <w:rPr>
          <w:rFonts w:ascii="Calibri" w:hAnsi="Calibri"/>
          <w:sz w:val="20"/>
          <w:szCs w:val="20"/>
        </w:rPr>
        <w:t xml:space="preserve"> </w:t>
      </w:r>
      <w:r w:rsidRPr="00424EFC">
        <w:rPr>
          <w:rFonts w:ascii="Calibri" w:hAnsi="Calibri"/>
          <w:b/>
          <w:sz w:val="20"/>
          <w:szCs w:val="20"/>
        </w:rPr>
        <w:t>Ben fethe çıkmadan önce fethedilecek yer hakkında bilgiler toplar, keşif yaparım.</w:t>
      </w:r>
    </w:p>
    <w:p w:rsidR="00A36D7E" w:rsidRPr="003D28A0" w:rsidRDefault="00A36D7E" w:rsidP="006D2310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</w:t>
      </w:r>
      <w:r w:rsidRPr="00573B4E">
        <w:rPr>
          <w:rFonts w:ascii="Calibri" w:hAnsi="Calibri"/>
          <w:b/>
          <w:sz w:val="20"/>
          <w:szCs w:val="20"/>
        </w:rPr>
        <w:t xml:space="preserve">IV.  </w:t>
      </w:r>
      <w:r w:rsidRPr="008D7689">
        <w:rPr>
          <w:rFonts w:ascii="Calibri" w:hAnsi="Calibri"/>
          <w:sz w:val="20"/>
          <w:szCs w:val="20"/>
        </w:rPr>
        <w:t>Ordunun su ihtiyacı benden sorulur.</w:t>
      </w:r>
    </w:p>
    <w:p w:rsidR="00A36D7E" w:rsidRPr="00573B4E" w:rsidRDefault="00A36D7E" w:rsidP="006D2310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Osmanlı ordusu ile ilgili özellikleri verilen askeri sınıflar hangi şıkta doğru olarak verilmiştir.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"/>
        <w:gridCol w:w="1122"/>
        <w:gridCol w:w="1309"/>
        <w:gridCol w:w="1122"/>
        <w:gridCol w:w="1309"/>
      </w:tblGrid>
      <w:tr w:rsidR="00A36D7E" w:rsidTr="00D15947">
        <w:tc>
          <w:tcPr>
            <w:tcW w:w="295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2" w:type="dxa"/>
          </w:tcPr>
          <w:p w:rsidR="00A36D7E" w:rsidRPr="00C27559" w:rsidRDefault="00A36D7E" w:rsidP="00D1594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II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III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IV</w:t>
            </w:r>
          </w:p>
        </w:tc>
      </w:tr>
      <w:tr w:rsidR="00A36D7E" w:rsidTr="00D15947">
        <w:tc>
          <w:tcPr>
            <w:tcW w:w="295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Yeniçeri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Sakalar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Akıncı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Tımarlı sip.</w:t>
            </w:r>
          </w:p>
        </w:tc>
      </w:tr>
      <w:tr w:rsidR="00A36D7E" w:rsidTr="00D15947">
        <w:tc>
          <w:tcPr>
            <w:tcW w:w="295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B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Yeniçeri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Tımarlı sip.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Akıncı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Sakalar</w:t>
            </w:r>
          </w:p>
        </w:tc>
      </w:tr>
      <w:tr w:rsidR="00A36D7E" w:rsidTr="00D15947">
        <w:tc>
          <w:tcPr>
            <w:tcW w:w="295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Tımarlı Sip.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Yeniçeri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Akıncı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Sakalar</w:t>
            </w:r>
          </w:p>
        </w:tc>
      </w:tr>
      <w:tr w:rsidR="00A36D7E" w:rsidTr="00D15947">
        <w:tc>
          <w:tcPr>
            <w:tcW w:w="295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D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Yeniçeri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Akıncı</w:t>
            </w:r>
          </w:p>
        </w:tc>
        <w:tc>
          <w:tcPr>
            <w:tcW w:w="1122" w:type="dxa"/>
          </w:tcPr>
          <w:p w:rsidR="00A36D7E" w:rsidRPr="00C27559" w:rsidRDefault="00A36D7E" w:rsidP="00D1594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Sakalar</w:t>
            </w:r>
          </w:p>
        </w:tc>
        <w:tc>
          <w:tcPr>
            <w:tcW w:w="1309" w:type="dxa"/>
          </w:tcPr>
          <w:p w:rsidR="00A36D7E" w:rsidRPr="00C27559" w:rsidRDefault="00A36D7E" w:rsidP="00D1594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Tımarlı Sip.</w:t>
            </w:r>
          </w:p>
        </w:tc>
      </w:tr>
    </w:tbl>
    <w:p w:rsidR="00A36D7E" w:rsidRDefault="00A36D7E" w:rsidP="00BB377C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BB377C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6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-) Osmanlıların kısa sürede büyümesinde;</w:t>
      </w: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1</w:t>
      </w:r>
      <w:r w:rsidRPr="00AE6474">
        <w:rPr>
          <w:rFonts w:ascii="Comic Sans MS" w:hAnsi="Comic Sans MS" w:cs="Comic Sans MS"/>
          <w:sz w:val="18"/>
          <w:szCs w:val="18"/>
        </w:rPr>
        <w:t>. Osmanlı Beyliği’nin zayıf Bizans sınırında kurulmuş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 w:rsidRPr="00AE6474">
        <w:rPr>
          <w:rFonts w:ascii="Comic Sans MS" w:hAnsi="Comic Sans MS" w:cs="Comic Sans MS"/>
          <w:bCs/>
          <w:sz w:val="18"/>
          <w:szCs w:val="18"/>
        </w:rPr>
        <w:t>olması</w:t>
      </w: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2. </w:t>
      </w:r>
      <w:r w:rsidRPr="00AE6474">
        <w:rPr>
          <w:rFonts w:ascii="Comic Sans MS" w:hAnsi="Comic Sans MS" w:cs="Comic Sans MS"/>
          <w:sz w:val="18"/>
          <w:szCs w:val="18"/>
        </w:rPr>
        <w:t>Balkan topraklarında mezhep savaşlarının yaşanması</w:t>
      </w: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3. </w:t>
      </w:r>
      <w:r w:rsidRPr="00AE6474">
        <w:rPr>
          <w:rFonts w:ascii="Comic Sans MS" w:hAnsi="Comic Sans MS" w:cs="Comic Sans MS"/>
          <w:sz w:val="18"/>
          <w:szCs w:val="18"/>
        </w:rPr>
        <w:t>Osmanlıların Anadolu beyliklerinden destek görmesi</w:t>
      </w:r>
    </w:p>
    <w:p w:rsidR="00A36D7E" w:rsidRPr="00AE6474" w:rsidRDefault="00A36D7E" w:rsidP="00164F7B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4. </w:t>
      </w:r>
      <w:r w:rsidRPr="00AE6474">
        <w:rPr>
          <w:rFonts w:ascii="Comic Sans MS" w:hAnsi="Comic Sans MS" w:cs="Comic Sans MS"/>
          <w:sz w:val="18"/>
          <w:szCs w:val="18"/>
        </w:rPr>
        <w:t>Merkezi yönetimin güçlü olması ve yöneticilerin idareye hakim olması etkili olmuştur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. Yukarıda verilen nedenlerden hangisinin ya da hangilerinin </w:t>
      </w:r>
      <w:r w:rsidRPr="00424EFC">
        <w:rPr>
          <w:rFonts w:ascii="Comic Sans MS" w:hAnsi="Comic Sans MS" w:cs="Comic Sans MS"/>
          <w:b/>
          <w:bCs/>
          <w:sz w:val="20"/>
          <w:szCs w:val="20"/>
          <w:u w:val="single"/>
        </w:rPr>
        <w:t>iç etkenler</w:t>
      </w:r>
      <w:r w:rsidRPr="00AE6474">
        <w:rPr>
          <w:rFonts w:ascii="Comic Sans MS" w:hAnsi="Comic Sans MS" w:cs="Comic Sans MS"/>
          <w:b/>
          <w:bCs/>
          <w:sz w:val="18"/>
          <w:szCs w:val="18"/>
          <w:u w:val="single"/>
        </w:rPr>
        <w:t xml:space="preserve"> 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başlığı altında toplanabilir?</w:t>
      </w:r>
    </w:p>
    <w:p w:rsidR="00A36D7E" w:rsidRPr="00AE6474" w:rsidRDefault="00A36D7E" w:rsidP="00164F7B">
      <w:pPr>
        <w:pStyle w:val="ListParagraph"/>
        <w:spacing w:line="220" w:lineRule="exact"/>
        <w:ind w:left="0"/>
        <w:jc w:val="both"/>
        <w:rPr>
          <w:rFonts w:ascii="Comic Sans MS" w:hAnsi="Comic Sans MS" w:cs="Comic Sans MS"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Yalnız 3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Yalnız 4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C)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2,3 ve 4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1,2 ve 3</w:t>
      </w:r>
    </w:p>
    <w:p w:rsidR="00A36D7E" w:rsidRPr="00AE6474" w:rsidRDefault="00A36D7E" w:rsidP="00CD42AE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>7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-) </w:t>
      </w:r>
      <w:r w:rsidRPr="00AE6474">
        <w:rPr>
          <w:rFonts w:ascii="Comic Sans MS" w:hAnsi="Comic Sans MS" w:cs="Comic Sans MS"/>
          <w:sz w:val="18"/>
          <w:szCs w:val="18"/>
        </w:rPr>
        <w:t>Osmanlı Devleti’nin sınırları genişledikçe, Osmanlı Devleti’ne, farklı milletlerden ve dinlerden insanlar da katılmaya başlamıştır. Kuruluş Döneminde daha çok Müslüman Türklerden oluşan toplum, zamanla çok milletli bir hale gelmiştir.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Yukarıda verilen metine getirilebilecek en uygun başlık aşağıdakilerden hangisi olmalıdır?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AE6474">
        <w:rPr>
          <w:rFonts w:ascii="Comic Sans MS" w:hAnsi="Comic Sans MS" w:cs="Comic Sans MS"/>
          <w:sz w:val="18"/>
          <w:szCs w:val="18"/>
        </w:rPr>
        <w:t xml:space="preserve"> Seyyahların Gözünde Osmanlı Kültürü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B) </w:t>
      </w:r>
      <w:r w:rsidRPr="00AE6474">
        <w:rPr>
          <w:rFonts w:ascii="Comic Sans MS" w:hAnsi="Comic Sans MS" w:cs="Comic Sans MS"/>
          <w:sz w:val="18"/>
          <w:szCs w:val="18"/>
        </w:rPr>
        <w:t>Farklı Kültürler Bir Arada Yaşadı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.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C) </w:t>
      </w:r>
      <w:r w:rsidRPr="00AE6474">
        <w:rPr>
          <w:rFonts w:ascii="Comic Sans MS" w:hAnsi="Comic Sans MS" w:cs="Comic Sans MS"/>
          <w:sz w:val="18"/>
          <w:szCs w:val="18"/>
        </w:rPr>
        <w:t>Osmanlı Deniz İmparatorluğu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D)</w:t>
      </w:r>
      <w:r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 w:cs="Comic Sans MS"/>
          <w:sz w:val="18"/>
          <w:szCs w:val="18"/>
        </w:rPr>
        <w:t xml:space="preserve">Etkiledik, Etkilendik </w:t>
      </w:r>
      <w:r w:rsidRPr="00AE6474">
        <w:rPr>
          <w:rFonts w:ascii="Comic Sans MS" w:hAnsi="Comic Sans MS" w:cs="Comic Sans MS"/>
          <w:sz w:val="18"/>
          <w:szCs w:val="18"/>
        </w:rPr>
        <w:t>Ama Nasıl?</w:t>
      </w:r>
    </w:p>
    <w:p w:rsidR="00A36D7E" w:rsidRPr="00BB377C" w:rsidRDefault="00A36D7E" w:rsidP="00AE6474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9" type="#_x0000_t62" style="position:absolute;margin-left:-3.4pt;margin-top:9.8pt;width:137.25pt;height:32.25pt;z-index:251660288" adj="25944,29637">
            <v:fill rotate="t"/>
            <v:textbox style="mso-next-textbox:#_x0000_s1029">
              <w:txbxContent>
                <w:p w:rsidR="00A36D7E" w:rsidRPr="00AE6474" w:rsidRDefault="00A36D7E" w:rsidP="00AE6474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 w:rsidRPr="00AE6474">
                    <w:rPr>
                      <w:rFonts w:ascii="Comic Sans MS" w:hAnsi="Comic Sans MS"/>
                      <w:sz w:val="16"/>
                      <w:szCs w:val="16"/>
                    </w:rPr>
                    <w:t>Her kadın benim karım gibi çok çocuk doğurmalıdır.</w:t>
                  </w:r>
                </w:p>
              </w:txbxContent>
            </v:textbox>
          </v:shape>
        </w:pict>
      </w:r>
      <w:r w:rsidRPr="00BB377C">
        <w:rPr>
          <w:rFonts w:ascii="Comic Sans MS" w:hAnsi="Comic Sans MS"/>
          <w:b/>
          <w:sz w:val="22"/>
          <w:szCs w:val="22"/>
        </w:rPr>
        <w:t>8-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7 Resim" o:spid="_x0000_s1030" type="#_x0000_t75" alt="0012-0708-2922-0038_native_american_family_clipart.jpg" style="position:absolute;margin-left:159.95pt;margin-top:.85pt;width:107pt;height:108.7pt;z-index:-251657216;visibility:visible" wrapcoords="1813 1788 1813 19663 19938 19663 19938 1788 1813 1788">
            <v:imagedata r:id="rId10" o:title=""/>
            <o:lock v:ext="edit" aspectratio="f"/>
            <w10:wrap type="tight"/>
          </v:shape>
        </w:pic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</w:p>
    <w:p w:rsidR="00A36D7E" w:rsidRPr="00AE6474" w:rsidRDefault="00A36D7E" w:rsidP="00AE6474">
      <w:pPr>
        <w:jc w:val="both"/>
        <w:rPr>
          <w:rFonts w:ascii="Comic Sans MS" w:hAnsi="Comic Sans MS"/>
          <w:b/>
          <w:sz w:val="18"/>
          <w:szCs w:val="18"/>
          <w:u w:val="single"/>
        </w:rPr>
      </w:pPr>
      <w:r w:rsidRPr="00AE6474">
        <w:rPr>
          <w:rFonts w:ascii="Comic Sans MS" w:hAnsi="Comic Sans MS"/>
          <w:b/>
          <w:sz w:val="18"/>
          <w:szCs w:val="18"/>
        </w:rPr>
        <w:t xml:space="preserve">15-) Yandaki kişinin bu düşüncesinin gerçekleşmesi aşağıdaki sonuçlardan hangisini </w:t>
      </w:r>
      <w:r w:rsidRPr="00AE6474">
        <w:rPr>
          <w:rFonts w:ascii="Comic Sans MS" w:hAnsi="Comic Sans MS"/>
          <w:b/>
          <w:sz w:val="18"/>
          <w:szCs w:val="18"/>
          <w:u w:val="single"/>
        </w:rPr>
        <w:t>doğurmaz?</w:t>
      </w:r>
    </w:p>
    <w:p w:rsidR="00A36D7E" w:rsidRPr="00AE6474" w:rsidRDefault="00A36D7E" w:rsidP="00AE6474">
      <w:pPr>
        <w:jc w:val="both"/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b/>
          <w:sz w:val="18"/>
          <w:szCs w:val="18"/>
        </w:rPr>
        <w:t>A)</w:t>
      </w:r>
      <w:r w:rsidRPr="00AE6474">
        <w:rPr>
          <w:rFonts w:ascii="Comic Sans MS" w:hAnsi="Comic Sans MS"/>
          <w:sz w:val="18"/>
          <w:szCs w:val="18"/>
        </w:rPr>
        <w:t xml:space="preserve"> Ülke nüfusu artar.</w:t>
      </w:r>
    </w:p>
    <w:p w:rsidR="00A36D7E" w:rsidRPr="00AE6474" w:rsidRDefault="00A36D7E" w:rsidP="00AE6474">
      <w:pPr>
        <w:jc w:val="both"/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b/>
          <w:sz w:val="18"/>
          <w:szCs w:val="18"/>
        </w:rPr>
        <w:t>B)</w:t>
      </w:r>
      <w:r w:rsidRPr="00AE6474">
        <w:rPr>
          <w:rFonts w:ascii="Comic Sans MS" w:hAnsi="Comic Sans MS"/>
          <w:sz w:val="18"/>
          <w:szCs w:val="18"/>
        </w:rPr>
        <w:t xml:space="preserve"> Eğitim kalitesi düşer.</w:t>
      </w:r>
    </w:p>
    <w:p w:rsidR="00A36D7E" w:rsidRPr="00AE6474" w:rsidRDefault="00A36D7E" w:rsidP="00AE6474">
      <w:pPr>
        <w:jc w:val="both"/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b/>
          <w:sz w:val="18"/>
          <w:szCs w:val="18"/>
        </w:rPr>
        <w:t>C)</w:t>
      </w:r>
      <w:r w:rsidRPr="00AE6474">
        <w:rPr>
          <w:rFonts w:ascii="Comic Sans MS" w:hAnsi="Comic Sans MS"/>
          <w:sz w:val="18"/>
          <w:szCs w:val="18"/>
        </w:rPr>
        <w:t xml:space="preserve"> Geçim sıkıntısı artar.</w:t>
      </w:r>
    </w:p>
    <w:p w:rsidR="00A36D7E" w:rsidRPr="00AE6474" w:rsidRDefault="00A36D7E" w:rsidP="00AE6474">
      <w:pPr>
        <w:jc w:val="both"/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b/>
          <w:sz w:val="18"/>
          <w:szCs w:val="18"/>
        </w:rPr>
        <w:t xml:space="preserve">D) </w:t>
      </w:r>
      <w:r w:rsidRPr="00AE6474">
        <w:rPr>
          <w:rFonts w:ascii="Comic Sans MS" w:hAnsi="Comic Sans MS"/>
          <w:sz w:val="18"/>
          <w:szCs w:val="18"/>
        </w:rPr>
        <w:t>Yoksulluk azalır.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  <w:u w:val="single"/>
        </w:rPr>
      </w:pPr>
      <w:r>
        <w:rPr>
          <w:rFonts w:ascii="Comic Sans MS" w:hAnsi="Comic Sans MS"/>
          <w:b/>
          <w:bCs/>
          <w:sz w:val="18"/>
          <w:szCs w:val="18"/>
        </w:rPr>
        <w:t>9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-) </w:t>
      </w:r>
      <w:r w:rsidRPr="00AE6474">
        <w:rPr>
          <w:rFonts w:ascii="Comic Sans MS" w:hAnsi="Comic Sans MS" w:cs="Comic Sans MS"/>
          <w:sz w:val="18"/>
          <w:szCs w:val="18"/>
        </w:rPr>
        <w:t>İstanbul’un fethi dünya tarihini birçok açıdan etkilemiştir. Ortaya çıkan sonuçlar Avrupa’da başka olayların yaşanmasına sebep olmuştur.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Aşağıdakilerden hangisi buna örnek olarak </w:t>
      </w:r>
      <w:r w:rsidRPr="00AE6474">
        <w:rPr>
          <w:rFonts w:ascii="Comic Sans MS" w:hAnsi="Comic Sans MS" w:cs="Comic Sans MS"/>
          <w:b/>
          <w:bCs/>
          <w:sz w:val="18"/>
          <w:szCs w:val="18"/>
          <w:u w:val="single"/>
        </w:rPr>
        <w:t>gösterilemez?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ab/>
      </w:r>
      <w:r w:rsidRPr="00424EFC">
        <w:rPr>
          <w:rFonts w:ascii="Comic Sans MS" w:hAnsi="Comic Sans MS" w:cs="Comic Sans MS"/>
          <w:b/>
          <w:sz w:val="18"/>
          <w:szCs w:val="18"/>
        </w:rPr>
        <w:t>Sonuç:</w:t>
      </w:r>
      <w:r w:rsidRPr="00AE6474">
        <w:rPr>
          <w:rFonts w:ascii="Comic Sans MS" w:hAnsi="Comic Sans MS" w:cs="Comic Sans MS"/>
          <w:sz w:val="18"/>
          <w:szCs w:val="18"/>
        </w:rPr>
        <w:t xml:space="preserve"> Ticaret yolları Türklerin eline geçti.</w:t>
      </w:r>
    </w:p>
    <w:p w:rsidR="00A36D7E" w:rsidRPr="00AE6474" w:rsidRDefault="00A36D7E" w:rsidP="0050455A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424EFC">
        <w:rPr>
          <w:rFonts w:ascii="Comic Sans MS" w:hAnsi="Comic Sans MS" w:cs="Comic Sans MS"/>
          <w:b/>
          <w:sz w:val="18"/>
          <w:szCs w:val="18"/>
        </w:rPr>
        <w:t>Avrupa’ya etkisi:</w:t>
      </w:r>
      <w:r w:rsidRPr="00AE6474">
        <w:rPr>
          <w:rFonts w:ascii="Comic Sans MS" w:hAnsi="Comic Sans MS" w:cs="Comic Sans MS"/>
          <w:sz w:val="18"/>
          <w:szCs w:val="18"/>
        </w:rPr>
        <w:t xml:space="preserve"> Coğrafi Keşifler başladı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.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ab/>
      </w:r>
      <w:r w:rsidRPr="00424EFC">
        <w:rPr>
          <w:rFonts w:ascii="Comic Sans MS" w:hAnsi="Comic Sans MS" w:cs="Comic Sans MS"/>
          <w:b/>
          <w:sz w:val="18"/>
          <w:szCs w:val="18"/>
        </w:rPr>
        <w:t>Sonuç:</w:t>
      </w:r>
      <w:r w:rsidRPr="00AE6474">
        <w:rPr>
          <w:rFonts w:ascii="Comic Sans MS" w:hAnsi="Comic Sans MS" w:cs="Comic Sans MS"/>
          <w:sz w:val="18"/>
          <w:szCs w:val="18"/>
        </w:rPr>
        <w:t xml:space="preserve"> Ortodokslar, Osmanlıların korumasına girdi.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424EFC">
        <w:rPr>
          <w:rFonts w:ascii="Comic Sans MS" w:hAnsi="Comic Sans MS" w:cs="Comic Sans MS"/>
          <w:b/>
          <w:sz w:val="18"/>
          <w:szCs w:val="18"/>
        </w:rPr>
        <w:t>Avrupa’ya etkisi:</w:t>
      </w:r>
      <w:r w:rsidRPr="00AE6474">
        <w:rPr>
          <w:rFonts w:ascii="Comic Sans MS" w:hAnsi="Comic Sans MS" w:cs="Comic Sans MS"/>
          <w:sz w:val="18"/>
          <w:szCs w:val="18"/>
        </w:rPr>
        <w:t xml:space="preserve"> Avrupa Hıristiyan birliği bozuldu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.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C)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ab/>
      </w:r>
      <w:r w:rsidRPr="00424EFC">
        <w:rPr>
          <w:rFonts w:ascii="Comic Sans MS" w:hAnsi="Comic Sans MS" w:cs="Comic Sans MS"/>
          <w:b/>
          <w:sz w:val="18"/>
          <w:szCs w:val="18"/>
        </w:rPr>
        <w:t>Sonuç:</w:t>
      </w:r>
      <w:r w:rsidRPr="00AE6474">
        <w:rPr>
          <w:rFonts w:ascii="Comic Sans MS" w:hAnsi="Comic Sans MS" w:cs="Comic Sans MS"/>
          <w:sz w:val="18"/>
          <w:szCs w:val="18"/>
        </w:rPr>
        <w:t xml:space="preserve"> Büyük topların kullanılması ile surların yıkılabileceği </w:t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sz w:val="18"/>
          <w:szCs w:val="18"/>
        </w:rPr>
        <w:tab/>
        <w:t>anlaşıldı.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424EFC">
        <w:rPr>
          <w:rFonts w:ascii="Comic Sans MS" w:hAnsi="Comic Sans MS" w:cs="Comic Sans MS"/>
          <w:b/>
          <w:sz w:val="18"/>
          <w:szCs w:val="18"/>
        </w:rPr>
        <w:t>Avrupa’ya etkisi:</w:t>
      </w:r>
      <w:r w:rsidRPr="00AE6474">
        <w:rPr>
          <w:rFonts w:ascii="Comic Sans MS" w:hAnsi="Comic Sans MS" w:cs="Comic Sans MS"/>
          <w:sz w:val="18"/>
          <w:szCs w:val="18"/>
        </w:rPr>
        <w:t xml:space="preserve"> Laik eğitim sistemine geçildi.</w:t>
      </w:r>
    </w:p>
    <w:p w:rsidR="00A36D7E" w:rsidRPr="00AE6474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ab/>
      </w:r>
      <w:r w:rsidRPr="00424EFC">
        <w:rPr>
          <w:rFonts w:ascii="Comic Sans MS" w:hAnsi="Comic Sans MS" w:cs="Comic Sans MS"/>
          <w:b/>
          <w:sz w:val="18"/>
          <w:szCs w:val="18"/>
        </w:rPr>
        <w:t>Sonuç:</w:t>
      </w:r>
      <w:r w:rsidRPr="00AE6474">
        <w:rPr>
          <w:rFonts w:ascii="Comic Sans MS" w:hAnsi="Comic Sans MS" w:cs="Comic Sans MS"/>
          <w:sz w:val="18"/>
          <w:szCs w:val="18"/>
        </w:rPr>
        <w:t xml:space="preserve"> Bizanslı bilim adamları İtalya’ya gitti.</w:t>
      </w:r>
    </w:p>
    <w:p w:rsidR="00A36D7E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424EFC">
        <w:rPr>
          <w:rFonts w:ascii="Comic Sans MS" w:hAnsi="Comic Sans MS" w:cs="Comic Sans MS"/>
          <w:b/>
          <w:sz w:val="18"/>
          <w:szCs w:val="18"/>
        </w:rPr>
        <w:t>Avrupa’ya etkisi:</w:t>
      </w:r>
      <w:r w:rsidRPr="00AE6474">
        <w:rPr>
          <w:rFonts w:ascii="Comic Sans MS" w:hAnsi="Comic Sans MS" w:cs="Comic Sans MS"/>
          <w:sz w:val="18"/>
          <w:szCs w:val="18"/>
        </w:rPr>
        <w:t xml:space="preserve"> Rönesans hareketlerine zemin hazırladı.</w:t>
      </w:r>
    </w:p>
    <w:p w:rsidR="00A36D7E" w:rsidRPr="00183A60" w:rsidRDefault="00A36D7E" w:rsidP="00096785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</w:rPr>
        <w:t>10</w:t>
      </w:r>
      <w:r w:rsidRPr="00183A60">
        <w:rPr>
          <w:rFonts w:ascii="Comic Sans MS" w:hAnsi="Comic Sans MS"/>
          <w:b/>
          <w:sz w:val="16"/>
          <w:szCs w:val="16"/>
        </w:rPr>
        <w:t>-.</w:t>
      </w:r>
      <w:r w:rsidRPr="00183A60">
        <w:rPr>
          <w:rFonts w:ascii="Comic Sans MS" w:hAnsi="Comic Sans MS"/>
          <w:sz w:val="16"/>
          <w:szCs w:val="16"/>
        </w:rPr>
        <w:t xml:space="preserve"> </w:t>
      </w:r>
      <w:r w:rsidRPr="00183A60">
        <w:rPr>
          <w:rFonts w:ascii="Comic Sans MS" w:hAnsi="Comic Sans MS"/>
          <w:b/>
          <w:i/>
          <w:sz w:val="16"/>
          <w:szCs w:val="16"/>
        </w:rPr>
        <w:t>Lâle Devri’nde yapılan yeniliklerden bazıları</w:t>
      </w:r>
      <w:r w:rsidRPr="00183A60">
        <w:rPr>
          <w:rFonts w:ascii="Comic Sans MS" w:hAnsi="Comic Sans MS"/>
          <w:sz w:val="16"/>
          <w:szCs w:val="16"/>
        </w:rPr>
        <w:t xml:space="preserve"> </w:t>
      </w:r>
      <w:r w:rsidRPr="00183A60">
        <w:rPr>
          <w:rFonts w:ascii="Comic Sans MS" w:hAnsi="Comic Sans MS"/>
          <w:b/>
          <w:i/>
          <w:sz w:val="16"/>
          <w:szCs w:val="16"/>
        </w:rPr>
        <w:t>şunlardır:</w:t>
      </w:r>
    </w:p>
    <w:p w:rsidR="00A36D7E" w:rsidRPr="00183A60" w:rsidRDefault="00A36D7E" w:rsidP="00096785">
      <w:pPr>
        <w:rPr>
          <w:rFonts w:ascii="Comic Sans MS" w:hAnsi="Comic Sans MS"/>
          <w:sz w:val="16"/>
          <w:szCs w:val="16"/>
        </w:rPr>
      </w:pPr>
      <w:r w:rsidRPr="00183A60">
        <w:rPr>
          <w:rFonts w:ascii="Comic Sans MS" w:hAnsi="Comic Sans MS"/>
          <w:sz w:val="16"/>
          <w:szCs w:val="16"/>
        </w:rPr>
        <w:t>• İlk Türk matbaası kurularak, dinî eserler dışındaki eserler basılmaya başlandı.</w:t>
      </w:r>
    </w:p>
    <w:p w:rsidR="00A36D7E" w:rsidRPr="00183A60" w:rsidRDefault="00A36D7E" w:rsidP="00096785">
      <w:pPr>
        <w:rPr>
          <w:rFonts w:ascii="Comic Sans MS" w:hAnsi="Comic Sans MS"/>
          <w:sz w:val="16"/>
          <w:szCs w:val="16"/>
        </w:rPr>
      </w:pPr>
      <w:r w:rsidRPr="00183A60">
        <w:rPr>
          <w:rFonts w:ascii="Comic Sans MS" w:hAnsi="Comic Sans MS"/>
          <w:sz w:val="16"/>
          <w:szCs w:val="16"/>
        </w:rPr>
        <w:t>• Yeni kütüphaneler açılarak, çeşitli alanda birçok eser Türkçeye tercüme edildi.</w:t>
      </w:r>
    </w:p>
    <w:p w:rsidR="00A36D7E" w:rsidRPr="00183A60" w:rsidRDefault="00A36D7E" w:rsidP="00096785">
      <w:pPr>
        <w:rPr>
          <w:rFonts w:ascii="Comic Sans MS" w:hAnsi="Comic Sans MS"/>
          <w:sz w:val="16"/>
          <w:szCs w:val="16"/>
        </w:rPr>
      </w:pPr>
      <w:r w:rsidRPr="00183A60">
        <w:rPr>
          <w:rFonts w:ascii="Comic Sans MS" w:hAnsi="Comic Sans MS"/>
          <w:sz w:val="16"/>
          <w:szCs w:val="16"/>
        </w:rPr>
        <w:t>• Viyana, Paris gibi Avrupa başkentlerine elçiler gönderildi.</w:t>
      </w:r>
      <w:r w:rsidRPr="00183A60">
        <w:rPr>
          <w:rFonts w:ascii="Comic Sans MS" w:hAnsi="Comic Sans MS"/>
          <w:b/>
          <w:sz w:val="16"/>
          <w:szCs w:val="16"/>
        </w:rPr>
        <w:t>Bu bilgilere göre, Lâle Devriyle ilgili aşağıdakilerden hangisine ulaşılamaz?</w:t>
      </w:r>
    </w:p>
    <w:p w:rsidR="00A36D7E" w:rsidRPr="00CD42AE" w:rsidRDefault="00A36D7E" w:rsidP="00096785">
      <w:pPr>
        <w:ind w:left="-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</w:t>
      </w:r>
      <w:r w:rsidRPr="00424EFC">
        <w:rPr>
          <w:rFonts w:ascii="Comic Sans MS" w:hAnsi="Comic Sans MS"/>
          <w:b/>
          <w:sz w:val="18"/>
          <w:szCs w:val="18"/>
        </w:rPr>
        <w:t xml:space="preserve">A)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D42AE">
        <w:rPr>
          <w:rFonts w:ascii="Comic Sans MS" w:hAnsi="Comic Sans MS"/>
          <w:sz w:val="18"/>
          <w:szCs w:val="18"/>
        </w:rPr>
        <w:t>Daha çok askerlik alanında ıslahatlar yapıldığı</w:t>
      </w:r>
    </w:p>
    <w:p w:rsidR="00A36D7E" w:rsidRPr="00CD42AE" w:rsidRDefault="00A36D7E" w:rsidP="00096785">
      <w:pPr>
        <w:ind w:left="-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</w:t>
      </w:r>
      <w:r w:rsidRPr="00424EFC">
        <w:rPr>
          <w:rFonts w:ascii="Comic Sans MS" w:hAnsi="Comic Sans MS"/>
          <w:b/>
          <w:sz w:val="18"/>
          <w:szCs w:val="18"/>
        </w:rPr>
        <w:t xml:space="preserve">B)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D42AE">
        <w:rPr>
          <w:rFonts w:ascii="Comic Sans MS" w:hAnsi="Comic Sans MS"/>
          <w:sz w:val="18"/>
          <w:szCs w:val="18"/>
        </w:rPr>
        <w:t>Basılan kitap sayısında artış olduğu</w:t>
      </w:r>
    </w:p>
    <w:p w:rsidR="00A36D7E" w:rsidRPr="00CD42AE" w:rsidRDefault="00A36D7E" w:rsidP="00096785">
      <w:pPr>
        <w:ind w:left="-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</w:t>
      </w:r>
      <w:r w:rsidRPr="00424EFC">
        <w:rPr>
          <w:rFonts w:ascii="Comic Sans MS" w:hAnsi="Comic Sans MS"/>
          <w:b/>
          <w:sz w:val="18"/>
          <w:szCs w:val="18"/>
        </w:rPr>
        <w:t xml:space="preserve">C) 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CD42AE">
        <w:rPr>
          <w:rFonts w:ascii="Comic Sans MS" w:hAnsi="Comic Sans MS"/>
          <w:sz w:val="18"/>
          <w:szCs w:val="18"/>
        </w:rPr>
        <w:t>Avrupa’nın daha yakından tanınmak istendiği</w:t>
      </w:r>
    </w:p>
    <w:p w:rsidR="00A36D7E" w:rsidRPr="00CD42AE" w:rsidRDefault="00A36D7E" w:rsidP="00096785">
      <w:pPr>
        <w:ind w:left="-54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</w:t>
      </w:r>
      <w:r w:rsidRPr="00424EFC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b/>
          <w:sz w:val="18"/>
          <w:szCs w:val="18"/>
        </w:rPr>
        <w:t xml:space="preserve">  </w:t>
      </w:r>
      <w:r w:rsidRPr="00424EFC">
        <w:rPr>
          <w:rFonts w:ascii="Comic Sans MS" w:hAnsi="Comic Sans MS"/>
          <w:b/>
          <w:sz w:val="18"/>
          <w:szCs w:val="18"/>
        </w:rPr>
        <w:t xml:space="preserve"> </w:t>
      </w:r>
      <w:r w:rsidRPr="00CD42AE">
        <w:rPr>
          <w:rFonts w:ascii="Comic Sans MS" w:hAnsi="Comic Sans MS"/>
          <w:sz w:val="18"/>
          <w:szCs w:val="18"/>
        </w:rPr>
        <w:t>Düşünce hayatının gelişmesine önem Verildiği</w:t>
      </w:r>
    </w:p>
    <w:p w:rsidR="00A36D7E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  <w:r w:rsidRPr="004C493E">
        <w:rPr>
          <w:rFonts w:ascii="Comic Sans MS" w:hAnsi="Comic Sans MS" w:cs="Comic Sans MS"/>
          <w:b/>
          <w:sz w:val="18"/>
          <w:szCs w:val="18"/>
        </w:rPr>
        <w:t>“ Ben halkımın Müslüman olanını camide,</w:t>
      </w:r>
      <w:r>
        <w:rPr>
          <w:rFonts w:ascii="Comic Sans MS" w:hAnsi="Comic Sans MS" w:cs="Comic Sans MS"/>
          <w:b/>
          <w:sz w:val="18"/>
          <w:szCs w:val="18"/>
        </w:rPr>
        <w:t xml:space="preserve"> Hıristiyanını kilisede Yahudi</w:t>
      </w:r>
      <w:r w:rsidRPr="004C493E">
        <w:rPr>
          <w:rFonts w:ascii="Comic Sans MS" w:hAnsi="Comic Sans MS" w:cs="Comic Sans MS"/>
          <w:b/>
          <w:sz w:val="18"/>
          <w:szCs w:val="18"/>
        </w:rPr>
        <w:t>sini de havra da görmek isterim”</w:t>
      </w:r>
    </w:p>
    <w:p w:rsidR="00A36D7E" w:rsidRPr="004C493E" w:rsidRDefault="00A36D7E" w:rsidP="0050455A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  <w:r w:rsidRPr="004C493E">
        <w:rPr>
          <w:rFonts w:ascii="Comic Sans MS" w:hAnsi="Comic Sans MS" w:cs="Comic Sans MS"/>
          <w:b/>
          <w:sz w:val="18"/>
          <w:szCs w:val="18"/>
        </w:rPr>
        <w:t xml:space="preserve"> </w:t>
      </w:r>
      <w:r>
        <w:rPr>
          <w:rFonts w:ascii="Comic Sans MS" w:hAnsi="Comic Sans MS" w:cs="Comic Sans MS"/>
          <w:b/>
          <w:sz w:val="18"/>
          <w:szCs w:val="18"/>
        </w:rPr>
        <w:t xml:space="preserve">                                             </w:t>
      </w:r>
      <w:r w:rsidRPr="004C493E">
        <w:rPr>
          <w:rFonts w:ascii="Comic Sans MS" w:hAnsi="Comic Sans MS" w:cs="Comic Sans MS"/>
          <w:b/>
          <w:sz w:val="18"/>
          <w:szCs w:val="18"/>
        </w:rPr>
        <w:t>II. Mahmut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  <w:r>
        <w:rPr>
          <w:noProof/>
        </w:rPr>
        <w:pict>
          <v:group id="_x0000_s1031" style="position:absolute;left:0;text-align:left;margin-left:4.85pt;margin-top:6.25pt;width:242.8pt;height:79.55pt;z-index:-251663360" coordorigin="6435,5521" coordsize="4856,1591" wrapcoords="15133 0 -133 408 -133 13042 15133 13042 15133 21396 21600 21396 21600 0 15133 0">
            <v:shape id="_x0000_s1032" type="#_x0000_t75" style="position:absolute;left:9869;top:5521;width:1422;height:1591;visibility:visible">
              <v:imagedata r:id="rId11" o:title="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_x0000_s1033" type="#_x0000_t61" style="position:absolute;left:6435;top:5599;width:3165;height:847" adj="25756,11986" strokecolor="#f79646" strokeweight="2.5pt">
              <v:fill rotate="t"/>
              <v:shadow color="#868686"/>
              <v:textbox style="mso-next-textbox:#_x0000_s1033">
                <w:txbxContent>
                  <w:p w:rsidR="00A36D7E" w:rsidRPr="00AE6474" w:rsidRDefault="00A36D7E">
                    <w:pPr>
                      <w:rPr>
                        <w:rFonts w:ascii="Comic Sans MS" w:hAnsi="Comic Sans MS"/>
                        <w:sz w:val="16"/>
                      </w:rPr>
                    </w:pPr>
                    <w:r w:rsidRPr="00AE6474">
                      <w:rPr>
                        <w:rFonts w:ascii="Comic Sans MS" w:hAnsi="Comic Sans MS"/>
                        <w:sz w:val="16"/>
                      </w:rPr>
                      <w:tab/>
                      <w:t>Yerli malı kullanımını teşvik ettim. Yurt dışından gelen mallara sınırlamalar getirdim.</w:t>
                    </w:r>
                  </w:p>
                </w:txbxContent>
              </v:textbox>
            </v:shape>
            <w10:wrap type="tight"/>
          </v:group>
        </w:pict>
      </w:r>
      <w:r>
        <w:rPr>
          <w:rFonts w:ascii="Comic Sans MS" w:hAnsi="Comic Sans MS" w:cs="Comic Sans MS"/>
          <w:b/>
          <w:bCs/>
          <w:sz w:val="18"/>
          <w:szCs w:val="18"/>
        </w:rPr>
        <w:t>11</w:t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-)</w:t>
      </w:r>
      <w:r w:rsidRPr="00AE6474">
        <w:rPr>
          <w:rFonts w:ascii="Comic Sans MS" w:hAnsi="Comic Sans MS" w:cs="Comic Sans MS"/>
          <w:b/>
          <w:sz w:val="18"/>
          <w:szCs w:val="18"/>
        </w:rPr>
        <w:t>Yukarıda verilen uygulama ile III. Selim’in aşağıdakilerden hangisini amaçladığı söylenebilir?</w:t>
      </w:r>
    </w:p>
    <w:p w:rsidR="00A36D7E" w:rsidRPr="00AE6474" w:rsidRDefault="00A36D7E" w:rsidP="00302334">
      <w:pPr>
        <w:pStyle w:val="ListParagraph"/>
        <w:spacing w:line="220" w:lineRule="exact"/>
        <w:ind w:left="227"/>
        <w:jc w:val="both"/>
        <w:rPr>
          <w:rFonts w:ascii="Comic Sans MS" w:hAnsi="Comic Sans MS" w:cs="Comic Sans MS"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İç piyasayı yabancıların etkisinden kurtarmak.</w:t>
      </w:r>
    </w:p>
    <w:p w:rsidR="00A36D7E" w:rsidRPr="00AE6474" w:rsidRDefault="00A36D7E" w:rsidP="00302334">
      <w:pPr>
        <w:pStyle w:val="ListParagraph"/>
        <w:spacing w:line="220" w:lineRule="exact"/>
        <w:ind w:left="227"/>
        <w:jc w:val="both"/>
        <w:rPr>
          <w:rFonts w:ascii="Comic Sans MS" w:hAnsi="Comic Sans MS" w:cs="Comic Sans MS"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İrad-ı Cedit hazinesini geliştirmek.</w:t>
      </w:r>
    </w:p>
    <w:p w:rsidR="00A36D7E" w:rsidRPr="00AE6474" w:rsidRDefault="00A36D7E" w:rsidP="00302334">
      <w:pPr>
        <w:pStyle w:val="ListParagraph"/>
        <w:spacing w:line="220" w:lineRule="exact"/>
        <w:ind w:left="227"/>
        <w:jc w:val="both"/>
        <w:rPr>
          <w:rFonts w:ascii="Comic Sans MS" w:hAnsi="Comic Sans MS" w:cs="Comic Sans MS"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C)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Avrupa ile diplomatik ilişkileri geliştirmek.</w:t>
      </w:r>
    </w:p>
    <w:p w:rsidR="00A36D7E" w:rsidRPr="00096785" w:rsidRDefault="00A36D7E" w:rsidP="00096785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Ordunun maddi ihtiyaçlarını karşılamak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34" type="#_x0000_t62" style="position:absolute;margin-left:75.45pt;margin-top:0;width:193.5pt;height:74.85pt;z-index:251662336" adj="-2646,17661" strokecolor="#9bbb59" strokeweight="2.5pt">
            <v:fill rotate="t"/>
            <v:shadow color="#868686"/>
            <v:textbox style="mso-next-textbox:#_x0000_s1034">
              <w:txbxContent>
                <w:p w:rsidR="00A36D7E" w:rsidRPr="00EF1CCD" w:rsidRDefault="00A36D7E" w:rsidP="00AE6474">
                  <w:pPr>
                    <w:rPr>
                      <w:sz w:val="18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ab/>
                  </w:r>
                  <w:r w:rsidRPr="00EF1CCD">
                    <w:rPr>
                      <w:sz w:val="18"/>
                      <w:szCs w:val="16"/>
                    </w:rPr>
                    <w:t>Ey Oğul!, Beysin......</w:t>
                  </w:r>
                </w:p>
                <w:p w:rsidR="00A36D7E" w:rsidRPr="00EF1CCD" w:rsidRDefault="00A36D7E" w:rsidP="00AE6474">
                  <w:pPr>
                    <w:rPr>
                      <w:sz w:val="18"/>
                      <w:szCs w:val="16"/>
                    </w:rPr>
                  </w:pPr>
                  <w:r w:rsidRPr="00EF1CCD">
                    <w:rPr>
                      <w:sz w:val="18"/>
                      <w:szCs w:val="16"/>
                    </w:rPr>
                    <w:t>Bundan so</w:t>
                  </w:r>
                  <w:r>
                    <w:rPr>
                      <w:sz w:val="18"/>
                      <w:szCs w:val="16"/>
                    </w:rPr>
                    <w:t>nra öfke bize, uysallık sana...</w:t>
                  </w:r>
                </w:p>
                <w:p w:rsidR="00A36D7E" w:rsidRPr="00EF1CCD" w:rsidRDefault="00A36D7E" w:rsidP="00AE6474">
                  <w:pPr>
                    <w:rPr>
                      <w:sz w:val="18"/>
                      <w:szCs w:val="16"/>
                    </w:rPr>
                  </w:pPr>
                  <w:r w:rsidRPr="00EF1CCD">
                    <w:rPr>
                      <w:sz w:val="18"/>
                      <w:szCs w:val="16"/>
                    </w:rPr>
                    <w:t>Güceniklik bize, katlanmak sana...</w:t>
                  </w:r>
                </w:p>
                <w:p w:rsidR="00A36D7E" w:rsidRPr="00EF1CCD" w:rsidRDefault="00A36D7E" w:rsidP="00AE6474">
                  <w:pPr>
                    <w:rPr>
                      <w:sz w:val="18"/>
                      <w:szCs w:val="16"/>
                    </w:rPr>
                  </w:pPr>
                  <w:r w:rsidRPr="00EF1CCD">
                    <w:rPr>
                      <w:sz w:val="18"/>
                      <w:szCs w:val="16"/>
                    </w:rPr>
                    <w:t>Acizlik bize, yanılgı bize, hoş görmek sana...</w:t>
                  </w:r>
                </w:p>
                <w:p w:rsidR="00A36D7E" w:rsidRPr="00EF1CCD" w:rsidRDefault="00A36D7E" w:rsidP="00AE6474">
                  <w:pPr>
                    <w:rPr>
                      <w:sz w:val="18"/>
                      <w:szCs w:val="16"/>
                    </w:rPr>
                  </w:pPr>
                  <w:r w:rsidRPr="00EF1CCD">
                    <w:rPr>
                      <w:sz w:val="18"/>
                      <w:szCs w:val="16"/>
                    </w:rPr>
                    <w:t>Geçimsizlikler, çatışmalar, anlaşmazlıklar bize, adalet sana...</w:t>
                  </w:r>
                </w:p>
                <w:p w:rsidR="00A36D7E" w:rsidRPr="00EF1CCD" w:rsidRDefault="00A36D7E" w:rsidP="00AE6474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5 Resim" o:spid="_x0000_s1035" type="#_x0000_t75" alt="image.jpg" style="position:absolute;margin-left:-14.05pt;margin-top:3.2pt;width:74.9pt;height:91.2pt;z-index:251661312;visibility:visible;mso-wrap-distance-left:9.48pt;mso-wrap-distance-top:.96pt;mso-wrap-distance-right:9.39pt;mso-wrap-distance-bottom:1.59pt">
            <v:imagedata r:id="rId12" o:title=""/>
            <o:lock v:ext="edit" aspectratio="f"/>
          </v:shape>
        </w:pic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sz w:val="18"/>
          <w:szCs w:val="18"/>
        </w:rPr>
        <w:tab/>
      </w:r>
    </w:p>
    <w:p w:rsidR="00A36D7E" w:rsidRPr="00AE6474" w:rsidRDefault="00A36D7E" w:rsidP="00AE6474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  <w:t>12</w:t>
      </w:r>
      <w:r w:rsidRPr="00AE6474">
        <w:rPr>
          <w:rFonts w:ascii="Comic Sans MS" w:hAnsi="Comic Sans MS"/>
          <w:b/>
          <w:sz w:val="18"/>
          <w:szCs w:val="18"/>
        </w:rPr>
        <w:t>-) Şeyh Edebali’nin Osman Gazi’ye vasiyetinde yer alan yukarıdaki bölüm aşağıdakilerden hangisine yönelik bir</w:t>
      </w:r>
      <w:r w:rsidRPr="00424EFC">
        <w:rPr>
          <w:rFonts w:ascii="Comic Sans MS" w:hAnsi="Comic Sans MS"/>
          <w:b/>
          <w:sz w:val="18"/>
          <w:szCs w:val="18"/>
          <w:u w:val="single"/>
        </w:rPr>
        <w:t xml:space="preserve"> tavsiye</w:t>
      </w:r>
      <w:r w:rsidRPr="00AE6474">
        <w:rPr>
          <w:rFonts w:ascii="Comic Sans MS" w:hAnsi="Comic Sans MS"/>
          <w:b/>
          <w:sz w:val="18"/>
          <w:szCs w:val="18"/>
        </w:rPr>
        <w:t xml:space="preserve"> içermektedir?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b/>
          <w:sz w:val="18"/>
          <w:szCs w:val="18"/>
        </w:rPr>
        <w:t>A)</w:t>
      </w:r>
      <w:r w:rsidRPr="00AE6474">
        <w:rPr>
          <w:rFonts w:ascii="Comic Sans MS" w:hAnsi="Comic Sans MS"/>
          <w:sz w:val="18"/>
          <w:szCs w:val="18"/>
        </w:rPr>
        <w:t xml:space="preserve"> Devlet yönetimine</w:t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b/>
          <w:sz w:val="18"/>
          <w:szCs w:val="18"/>
        </w:rPr>
        <w:t>B)</w:t>
      </w:r>
      <w:r w:rsidRPr="00AE6474">
        <w:rPr>
          <w:rFonts w:ascii="Comic Sans MS" w:hAnsi="Comic Sans MS"/>
          <w:sz w:val="18"/>
          <w:szCs w:val="18"/>
        </w:rPr>
        <w:t xml:space="preserve"> Bayındırlık çalışmalarına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b/>
          <w:sz w:val="18"/>
          <w:szCs w:val="18"/>
        </w:rPr>
        <w:t>C)</w:t>
      </w:r>
      <w:r w:rsidRPr="00AE6474">
        <w:rPr>
          <w:rFonts w:ascii="Comic Sans MS" w:hAnsi="Comic Sans MS"/>
          <w:sz w:val="18"/>
          <w:szCs w:val="18"/>
        </w:rPr>
        <w:t xml:space="preserve"> Fetih hareketlerine</w:t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b/>
          <w:sz w:val="18"/>
          <w:szCs w:val="18"/>
        </w:rPr>
        <w:t>D)</w:t>
      </w:r>
      <w:r w:rsidRPr="00AE6474">
        <w:rPr>
          <w:rFonts w:ascii="Comic Sans MS" w:hAnsi="Comic Sans MS"/>
          <w:sz w:val="18"/>
          <w:szCs w:val="18"/>
        </w:rPr>
        <w:t xml:space="preserve"> Ekonomik hayata </w:t>
      </w:r>
    </w:p>
    <w:p w:rsidR="00A36D7E" w:rsidRPr="00AE6474" w:rsidRDefault="00A36D7E" w:rsidP="0050455A">
      <w:pPr>
        <w:pStyle w:val="ListParagraph"/>
        <w:spacing w:line="220" w:lineRule="exact"/>
        <w:ind w:left="0"/>
        <w:jc w:val="both"/>
        <w:rPr>
          <w:bCs/>
          <w:sz w:val="18"/>
          <w:szCs w:val="18"/>
        </w:rPr>
      </w:pPr>
      <w:r>
        <w:rPr>
          <w:noProof/>
        </w:rPr>
        <w:pict>
          <v:group id="_x0000_s1036" style="position:absolute;left:0;text-align:left;margin-left:-10.65pt;margin-top:7.95pt;width:270pt;height:76.8pt;z-index:251654144" coordorigin="6061,10381" coordsize="5400,1536">
            <v:rect id="_x0000_s1037" style="position:absolute;left:6684;top:10381;width:4191;height:333" o:regroupid="2" strokecolor="#b2a1c7" strokeweight="1pt">
              <v:fill color2="#ccc0d9" focusposition="1" focussize="" focus="100%" type="gradient"/>
              <v:shadow on="t" type="perspective" color="#3f3151" opacity=".5" offset="1pt" offset2="-3pt"/>
              <v:textbox style="mso-next-textbox:#_x0000_s1037">
                <w:txbxContent>
                  <w:p w:rsidR="00A36D7E" w:rsidRPr="00EB6091" w:rsidRDefault="00A36D7E" w:rsidP="00C62181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EB6091">
                      <w:rPr>
                        <w:sz w:val="16"/>
                        <w:szCs w:val="16"/>
                      </w:rPr>
                      <w:t>Medreselerin yanında Avrupa tarzı eğitim</w:t>
                    </w:r>
                    <w:r>
                      <w:t xml:space="preserve"> </w:t>
                    </w:r>
                    <w:r>
                      <w:rPr>
                        <w:sz w:val="16"/>
                        <w:szCs w:val="16"/>
                      </w:rPr>
                      <w:t>kurumları açıldı.</w:t>
                    </w:r>
                  </w:p>
                </w:txbxContent>
              </v:textbox>
            </v:rect>
            <v:rect id="_x0000_s1038" style="position:absolute;left:8154;top:10983;width:1249;height:353" o:regroupid="2" fillcolor="#fabf8f" strokecolor="#f79646" strokeweight="1pt">
              <v:fill color2="#f79646" focus="50%" type="gradient"/>
              <v:shadow on="t" type="perspective" color="#974706" offset="1pt" offset2="-3pt"/>
              <v:textbox>
                <w:txbxContent>
                  <w:p w:rsidR="00A36D7E" w:rsidRPr="00C62181" w:rsidRDefault="00A36D7E" w:rsidP="00C62181">
                    <w:pPr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 w:rsidRPr="00C62181">
                      <w:rPr>
                        <w:b/>
                        <w:sz w:val="16"/>
                        <w:szCs w:val="16"/>
                      </w:rPr>
                      <w:t>II. Mahmut</w:t>
                    </w:r>
                  </w:p>
                </w:txbxContent>
              </v:textbox>
            </v:rect>
            <v:rect id="_x0000_s1039" style="position:absolute;left:6684;top:11584;width:4191;height:333" strokecolor="#b2a1c7" strokeweight="1pt">
              <v:fill color2="#ccc0d9" focusposition="1" focussize="" focus="100%" type="gradient"/>
              <v:shadow on="t" type="perspective" color="#3f3151" opacity=".5" offset="1pt" offset2="-3pt"/>
              <v:textbox style="mso-next-textbox:#_x0000_s1039">
                <w:txbxContent>
                  <w:p w:rsidR="00A36D7E" w:rsidRPr="00EB6091" w:rsidRDefault="00A36D7E" w:rsidP="00C62181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EB6091">
                      <w:rPr>
                        <w:sz w:val="16"/>
                        <w:szCs w:val="16"/>
                      </w:rPr>
                      <w:t xml:space="preserve">Divan </w:t>
                    </w:r>
                    <w:r>
                      <w:rPr>
                        <w:sz w:val="16"/>
                        <w:szCs w:val="16"/>
                      </w:rPr>
                      <w:t>k</w:t>
                    </w:r>
                    <w:r w:rsidRPr="00EB6091">
                      <w:rPr>
                        <w:sz w:val="16"/>
                        <w:szCs w:val="16"/>
                      </w:rPr>
                      <w:t>aldırıldı, nazırlıklar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EB6091">
                      <w:rPr>
                        <w:sz w:val="16"/>
                        <w:szCs w:val="16"/>
                      </w:rPr>
                      <w:t>(bakanlıklar)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EB6091">
                      <w:rPr>
                        <w:sz w:val="16"/>
                        <w:szCs w:val="16"/>
                      </w:rPr>
                      <w:t>kuruldu</w:t>
                    </w:r>
                    <w:r>
                      <w:rPr>
                        <w:sz w:val="16"/>
                        <w:szCs w:val="16"/>
                      </w:rPr>
                      <w:t>.</w:t>
                    </w:r>
                  </w:p>
                  <w:p w:rsidR="00A36D7E" w:rsidRPr="00C62181" w:rsidRDefault="00A36D7E" w:rsidP="00C62181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  <v:rect id="_x0000_s1040" style="position:absolute;left:6061;top:10864;width:1528;height:613" strokecolor="#d99594" strokeweight="1pt">
              <v:fill color2="#e5b8b7" focusposition="1" focussize="" focus="100%" type="gradient"/>
              <v:shadow on="t" type="perspective" color="#622423" opacity=".5" offset="1pt" offset2="-3pt"/>
              <v:textbox>
                <w:txbxContent>
                  <w:p w:rsidR="00A36D7E" w:rsidRPr="00EB6091" w:rsidRDefault="00A36D7E" w:rsidP="00C62181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EB6091">
                      <w:rPr>
                        <w:sz w:val="16"/>
                        <w:szCs w:val="16"/>
                      </w:rPr>
                      <w:t>Yeniçeri Ocağı kaldırıldı</w:t>
                    </w:r>
                  </w:p>
                  <w:p w:rsidR="00A36D7E" w:rsidRPr="00C62181" w:rsidRDefault="00A36D7E" w:rsidP="00C62181"/>
                </w:txbxContent>
              </v:textbox>
            </v:rect>
            <v:rect id="_x0000_s1041" style="position:absolute;left:9933;top:10864;width:1528;height:613" strokecolor="#d99594" strokeweight="1pt">
              <v:fill color2="#e5b8b7" focusposition="1" focussize="" focus="100%" type="gradient"/>
              <v:shadow on="t" type="perspective" color="#622423" opacity=".5" offset="1pt" offset2="-3pt"/>
              <v:textbox>
                <w:txbxContent>
                  <w:p w:rsidR="00A36D7E" w:rsidRDefault="00A36D7E" w:rsidP="00C62181">
                    <w:pPr>
                      <w:jc w:val="center"/>
                    </w:pPr>
                    <w:r w:rsidRPr="00EB6091">
                      <w:rPr>
                        <w:sz w:val="16"/>
                        <w:szCs w:val="16"/>
                      </w:rPr>
                      <w:t>Posta ve polis teşkilatı kuruldu</w:t>
                    </w:r>
                    <w:r>
                      <w:t>.</w:t>
                    </w:r>
                  </w:p>
                  <w:p w:rsidR="00A36D7E" w:rsidRPr="00C62181" w:rsidRDefault="00A36D7E" w:rsidP="00C62181"/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42" type="#_x0000_t13" style="position:absolute;left:9536;top:11148;width:397;height:71" fillcolor="black" strokeweight="3pt">
              <v:shadow on="t" type="perspective" color="#7f7f7f" opacity=".5" offset="1pt" offset2="-1pt"/>
            </v:shape>
            <v:shape id="_x0000_s1043" type="#_x0000_t13" style="position:absolute;left:7589;top:11148;width:397;height:71;rotation:180" fillcolor="black" strokeweight="3pt">
              <v:shadow on="t" type="perspective" color="#7f7f7f" opacity=".5" offset="1pt" offset2="-1pt"/>
            </v:shape>
            <v:shape id="_x0000_s1044" type="#_x0000_t13" style="position:absolute;left:8636;top:11441;width:281;height:71;rotation:90" fillcolor="black" strokeweight="3pt">
              <v:shadow on="t" type="perspective" color="#7f7f7f" opacity=".5" offset="1pt" offset2="-1pt"/>
            </v:shape>
            <v:shape id="_x0000_s1045" type="#_x0000_t13" style="position:absolute;left:8636;top:10819;width:281;height:71;rotation:270" fillcolor="black" strokeweight="3pt">
              <v:shadow on="t" type="perspective" color="#7f7f7f" opacity=".5" offset="1pt" offset2="-1pt"/>
            </v:shape>
          </v:group>
        </w:pict>
      </w:r>
    </w:p>
    <w:p w:rsidR="00A36D7E" w:rsidRPr="00AE6474" w:rsidRDefault="00A36D7E" w:rsidP="001B6134">
      <w:pPr>
        <w:spacing w:line="220" w:lineRule="exact"/>
        <w:jc w:val="both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13</w:t>
      </w:r>
      <w:r w:rsidRPr="00AE6474">
        <w:rPr>
          <w:rFonts w:ascii="Comic Sans MS" w:hAnsi="Comic Sans MS"/>
          <w:b/>
          <w:bCs/>
          <w:sz w:val="18"/>
          <w:szCs w:val="18"/>
        </w:rPr>
        <w:t>-)</w:t>
      </w:r>
    </w:p>
    <w:p w:rsidR="00A36D7E" w:rsidRPr="00AE6474" w:rsidRDefault="00A36D7E" w:rsidP="00302334">
      <w:pPr>
        <w:spacing w:line="220" w:lineRule="exact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 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b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b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b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b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b/>
          <w:bCs/>
          <w:sz w:val="18"/>
          <w:szCs w:val="18"/>
        </w:rPr>
      </w:pPr>
    </w:p>
    <w:p w:rsidR="00A36D7E" w:rsidRPr="00AE6474" w:rsidRDefault="00A36D7E" w:rsidP="007D16C0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  <w:u w:val="single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II. Mahmut döneminde yapılan yenilikler aşağıdaki alanlardan hangisinde değişim yaşandığını </w:t>
      </w:r>
      <w:r w:rsidRPr="00AE6474">
        <w:rPr>
          <w:rFonts w:ascii="Comic Sans MS" w:hAnsi="Comic Sans MS" w:cs="Comic Sans MS"/>
          <w:b/>
          <w:bCs/>
          <w:sz w:val="18"/>
          <w:szCs w:val="18"/>
          <w:u w:val="single"/>
        </w:rPr>
        <w:t>göstermez?</w:t>
      </w:r>
    </w:p>
    <w:p w:rsidR="00A36D7E" w:rsidRPr="00AE6474" w:rsidRDefault="00A36D7E" w:rsidP="007D16C0">
      <w:pPr>
        <w:spacing w:line="220" w:lineRule="exact"/>
        <w:ind w:firstLine="227"/>
        <w:jc w:val="both"/>
        <w:rPr>
          <w:rFonts w:ascii="Comic Sans MS" w:hAnsi="Comic Sans MS" w:cs="Comic Sans MS"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Yönetim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B)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Dini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C)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Askeri</w:t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Cs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>D)</w:t>
      </w:r>
      <w:r w:rsidRPr="00AE6474">
        <w:rPr>
          <w:rFonts w:ascii="Comic Sans MS" w:hAnsi="Comic Sans MS" w:cs="Comic Sans MS"/>
          <w:bCs/>
          <w:sz w:val="18"/>
          <w:szCs w:val="18"/>
        </w:rPr>
        <w:t xml:space="preserve"> Eğitim</w:t>
      </w:r>
    </w:p>
    <w:p w:rsidR="00A36D7E" w:rsidRPr="00AE6474" w:rsidRDefault="00A36D7E" w:rsidP="00183A60">
      <w:pPr>
        <w:spacing w:line="220" w:lineRule="exact"/>
        <w:jc w:val="both"/>
        <w:rPr>
          <w:rFonts w:ascii="Comic Sans MS" w:hAnsi="Comic Sans MS" w:cs="Comic Sans MS"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group id="_x0000_s1046" style="position:absolute;left:0;text-align:left;margin-left:-10.65pt;margin-top:5.55pt;width:277.25pt;height:149.45pt;z-index:251656192" coordorigin="348,394" coordsize="5545,2989">
            <v:rect id="_x0000_s1047" style="position:absolute;left:348;top:394;width:5545;height:509" o:regroupid="3" fillcolor="yellow" strokecolor="#f79646" strokeweight="1pt">
              <v:fill color2="#f79646" rotate="t"/>
              <v:shadow on="t" type="perspective" color="#974706" offset="1pt" offset2="-3pt"/>
              <v:textbox style="mso-next-textbox:#_x0000_s1047">
                <w:txbxContent>
                  <w:p w:rsidR="00A36D7E" w:rsidRPr="004657B8" w:rsidRDefault="00A36D7E">
                    <w:pPr>
                      <w:rPr>
                        <w:sz w:val="16"/>
                        <w:szCs w:val="16"/>
                      </w:rPr>
                    </w:pPr>
                    <w:r w:rsidRPr="007D16C0">
                      <w:rPr>
                        <w:b/>
                        <w:sz w:val="16"/>
                        <w:szCs w:val="16"/>
                      </w:rPr>
                      <w:t>Türkiye’de nüfus</w:t>
                    </w:r>
                    <w:r w:rsidRPr="007D16C0">
                      <w:rPr>
                        <w:b/>
                      </w:rPr>
                      <w:t xml:space="preserve"> </w:t>
                    </w:r>
                    <w:r w:rsidRPr="007D16C0">
                      <w:rPr>
                        <w:b/>
                        <w:sz w:val="16"/>
                        <w:szCs w:val="16"/>
                      </w:rPr>
                      <w:t>artış hızının yüksek olmasının yol açtığı sorunlardan biri de</w:t>
                    </w:r>
                    <w:r>
                      <w:rPr>
                        <w:sz w:val="16"/>
                        <w:szCs w:val="16"/>
                      </w:rPr>
                      <w:t xml:space="preserve"> ……….................................................................................................................</w:t>
                    </w:r>
                  </w:p>
                </w:txbxContent>
              </v:textbox>
            </v:rect>
            <v:rect id="_x0000_s1048" style="position:absolute;left:816;top:1225;width:3340;height:390" o:regroupid="3" strokecolor="#d99594" strokeweight="1pt">
              <v:fill color2="#e5b8b7" rotate="t" focusposition="1" focussize="" focus="100%" type="gradient"/>
              <v:shadow on="t" type="perspective" color="#622423" opacity=".5" offset="1pt" offset2="-3pt"/>
              <v:textbox style="mso-next-textbox:#_x0000_s1048">
                <w:txbxContent>
                  <w:p w:rsidR="00A36D7E" w:rsidRPr="004657B8" w:rsidRDefault="00A36D7E" w:rsidP="007D16C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Ekonomik kalkınma hızının yavaşlamasıdır.</w:t>
                    </w:r>
                  </w:p>
                </w:txbxContent>
              </v:textbox>
            </v:rect>
            <v:rect id="_x0000_s1049" style="position:absolute;left:816;top:1787;width:2580;height:364" o:regroupid="3" strokecolor="#d99594" strokeweight="1pt">
              <v:fill color2="#e5b8b7" rotate="t" focusposition="1" focussize="" focus="100%" type="gradient"/>
              <v:shadow on="t" type="perspective" color="#622423" opacity=".5" offset="1pt" offset2="-3pt"/>
              <v:textbox style="mso-next-textbox:#_x0000_s1049">
                <w:txbxContent>
                  <w:p w:rsidR="00A36D7E" w:rsidRPr="004657B8" w:rsidRDefault="00A36D7E" w:rsidP="007D16C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İşsizlik oranının düşmesidir.</w:t>
                    </w:r>
                  </w:p>
                </w:txbxContent>
              </v:textbox>
            </v:rect>
            <v:rect id="_x0000_s1050" style="position:absolute;left:816;top:2813;width:2580;height:346" o:regroupid="3" strokecolor="#d99594" strokeweight="1pt">
              <v:fill color2="#e5b8b7" rotate="t" focusposition="1" focussize="" focus="100%" type="gradient"/>
              <v:shadow on="t" type="perspective" color="#622423" opacity=".5" offset="1pt" offset2="-3pt"/>
              <v:textbox style="mso-next-textbox:#_x0000_s1050">
                <w:txbxContent>
                  <w:p w:rsidR="00A36D7E" w:rsidRPr="004657B8" w:rsidRDefault="00A36D7E" w:rsidP="007D16C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Gecekondulaşmanın artmasıdır.</w:t>
                    </w:r>
                  </w:p>
                </w:txbxContent>
              </v:textbox>
            </v:rect>
            <v:rect id="_x0000_s1051" style="position:absolute;left:816;top:2287;width:3340;height:375" o:regroupid="3" strokecolor="#d99594" strokeweight="1pt">
              <v:fill color2="#e5b8b7" rotate="t" focusposition="1" focussize="" focus="100%" type="gradient"/>
              <v:shadow on="t" type="perspective" color="#622423" opacity=".5" offset="1pt" offset2="-3pt"/>
              <v:textbox style="mso-next-textbox:#_x0000_s1051">
                <w:txbxContent>
                  <w:p w:rsidR="00A36D7E" w:rsidRPr="004657B8" w:rsidRDefault="00A36D7E" w:rsidP="007D16C0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Bağımlı genç nüfus oranının artmasıdır.</w:t>
                    </w:r>
                  </w:p>
                </w:txbxContent>
              </v:textbox>
            </v:rect>
            <v:shape id="_x0000_s1052" type="#_x0000_t75" style="position:absolute;left:4363;top:1068;width:810;height:959;visibility:visible" o:regroupid="3">
              <v:imagedata r:id="rId13" o:title=""/>
            </v:shape>
            <v:shape id="_x0000_s1053" type="#_x0000_t75" style="position:absolute;left:4386;top:2151;width:787;height:882;visibility:visible" o:regroupid="3">
              <v:imagedata r:id="rId14" o:title=""/>
            </v:shape>
            <v:shape id="_x0000_s1054" type="#_x0000_t75" style="position:absolute;left:3598;top:2662;width:765;height:721;visibility:visible" o:regroupid="3">
              <v:imagedata r:id="rId15" o:title=""/>
            </v:shape>
            <v:shape id="Resim 2" o:spid="_x0000_s1055" type="#_x0000_t75" style="position:absolute;left:3626;top:1663;width:617;height:632;visibility:visible" o:regroupid="3">
              <v:imagedata r:id="rId16" o:title=""/>
            </v:shape>
            <v:shapetype id="_x0000_t73" coordsize="21600,21600" o:spt="73" path="m8472,l,3890,7602,8382,5022,9705r7200,4192l10012,14915r11588,6685l14767,12877r1810,-870l11050,6797r1810,-717xe">
              <v:stroke joinstyle="miter"/>
              <v:path o:connecttype="custom" o:connectlocs="8472,0;0,3890;5022,9705;10012,14915;21600,21600;16577,12007;12860,6080" o:connectangles="270,270,180,180,90,0,0" textboxrect="8757,7437,13917,14277"/>
            </v:shapetype>
            <v:shape id="_x0000_s1056" type="#_x0000_t73" style="position:absolute;left:3995;top:2429;width:462;height:179;rotation:-12116182fd" o:regroupid="3" fillcolor="#95b3d7"/>
            <v:shape id="_x0000_s1057" type="#_x0000_t73" style="position:absolute;left:3164;top:2901;width:462;height:179;rotation:-14517427fd" o:regroupid="3" fillcolor="#95b3d7"/>
            <v:shape id="_x0000_s1058" type="#_x0000_t73" style="position:absolute;left:3305;top:1890;width:446;height:185;rotation:-50535990fd;flip:x" o:regroupid="3" fillcolor="#95b3d7"/>
            <v:shape id="_x0000_s1059" type="#_x0000_t73" style="position:absolute;left:3995;top:1295;width:462;height:179;rotation:-12918145fd" o:regroupid="3" fillcolor="#95b3d7"/>
          </v:group>
        </w:pic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1B6134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14-) İfadesini hangi çocuk yanlış tamamlamıştır?</w:t>
      </w:r>
    </w:p>
    <w:p w:rsidR="00A36D7E" w:rsidRPr="00AE6474" w:rsidRDefault="00A36D7E" w:rsidP="007D16C0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7D16C0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A) 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7D16C0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B) 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9C65CD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C) 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9C65CD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9C65CD">
      <w:pPr>
        <w:spacing w:line="220" w:lineRule="exact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D) 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15</w:t>
      </w:r>
      <w:r w:rsidRPr="00AE6474">
        <w:rPr>
          <w:rFonts w:ascii="Comic Sans MS" w:hAnsi="Comic Sans MS"/>
          <w:b/>
          <w:sz w:val="18"/>
          <w:szCs w:val="18"/>
        </w:rPr>
        <w:t>-)</w:t>
      </w:r>
      <w:r w:rsidRPr="00424EFC">
        <w:rPr>
          <w:rFonts w:ascii="Comic Sans MS" w:hAnsi="Comic Sans MS"/>
          <w:b/>
          <w:sz w:val="18"/>
          <w:szCs w:val="18"/>
        </w:rPr>
        <w:t xml:space="preserve">(...) </w:t>
      </w:r>
      <w:r w:rsidRPr="00AE6474">
        <w:rPr>
          <w:rFonts w:ascii="Comic Sans MS" w:hAnsi="Comic Sans MS"/>
          <w:sz w:val="18"/>
          <w:szCs w:val="18"/>
        </w:rPr>
        <w:t>Anadolu Selçuk</w:t>
      </w:r>
      <w:r>
        <w:rPr>
          <w:rFonts w:ascii="Comic Sans MS" w:hAnsi="Comic Sans MS"/>
          <w:sz w:val="18"/>
          <w:szCs w:val="18"/>
        </w:rPr>
        <w:t xml:space="preserve">lu Devleti ticareti geliştirmek </w:t>
      </w:r>
      <w:r w:rsidRPr="00AE6474">
        <w:rPr>
          <w:rFonts w:ascii="Comic Sans MS" w:hAnsi="Comic Sans MS"/>
          <w:sz w:val="18"/>
          <w:szCs w:val="18"/>
        </w:rPr>
        <w:t xml:space="preserve">için 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sz w:val="18"/>
          <w:szCs w:val="18"/>
        </w:rPr>
        <w:t>medreseler açmıştır.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sz w:val="18"/>
          <w:szCs w:val="18"/>
        </w:rPr>
        <w:tab/>
      </w:r>
      <w:r w:rsidRPr="00424EFC">
        <w:rPr>
          <w:rFonts w:ascii="Comic Sans MS" w:hAnsi="Comic Sans MS"/>
          <w:b/>
          <w:sz w:val="18"/>
          <w:szCs w:val="18"/>
        </w:rPr>
        <w:t>(...)</w:t>
      </w:r>
      <w:r w:rsidRPr="00AE6474">
        <w:rPr>
          <w:rFonts w:ascii="Comic Sans MS" w:hAnsi="Comic Sans MS"/>
          <w:sz w:val="18"/>
          <w:szCs w:val="18"/>
        </w:rPr>
        <w:t xml:space="preserve"> İlk denizci Türk beyliği Saltuklulardır.</w:t>
      </w:r>
    </w:p>
    <w:p w:rsidR="00A36D7E" w:rsidRDefault="00A36D7E" w:rsidP="00AE6474">
      <w:pPr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sz w:val="18"/>
          <w:szCs w:val="18"/>
        </w:rPr>
        <w:tab/>
      </w:r>
      <w:r w:rsidRPr="00424EFC">
        <w:rPr>
          <w:rFonts w:ascii="Comic Sans MS" w:hAnsi="Comic Sans MS"/>
          <w:b/>
          <w:sz w:val="18"/>
          <w:szCs w:val="18"/>
        </w:rPr>
        <w:t xml:space="preserve">(...) </w:t>
      </w:r>
      <w:r w:rsidRPr="00AE6474">
        <w:rPr>
          <w:rFonts w:ascii="Comic Sans MS" w:hAnsi="Comic Sans MS"/>
          <w:sz w:val="18"/>
          <w:szCs w:val="18"/>
        </w:rPr>
        <w:t xml:space="preserve">Osmanlı Devleti, Karesioğulları Beyliğini alarak donanmasının çekirdeğini oluşturmuştur. 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424EFC">
        <w:rPr>
          <w:rFonts w:ascii="Comic Sans MS" w:hAnsi="Comic Sans MS"/>
          <w:b/>
          <w:sz w:val="18"/>
          <w:szCs w:val="18"/>
        </w:rPr>
        <w:t>(</w:t>
      </w:r>
      <w:r>
        <w:rPr>
          <w:rFonts w:ascii="Comic Sans MS" w:hAnsi="Comic Sans MS"/>
          <w:b/>
          <w:sz w:val="18"/>
          <w:szCs w:val="18"/>
        </w:rPr>
        <w:t>.</w:t>
      </w:r>
      <w:r w:rsidRPr="00424EFC">
        <w:rPr>
          <w:rFonts w:ascii="Comic Sans MS" w:hAnsi="Comic Sans MS"/>
          <w:b/>
          <w:sz w:val="18"/>
          <w:szCs w:val="18"/>
        </w:rPr>
        <w:t xml:space="preserve">…) </w:t>
      </w:r>
      <w:r>
        <w:rPr>
          <w:rFonts w:ascii="Comic Sans MS" w:hAnsi="Comic Sans MS"/>
          <w:sz w:val="18"/>
          <w:szCs w:val="18"/>
        </w:rPr>
        <w:t>Selçuklularda uygulanan toprak sisteminin adı İKTA’dır.</w:t>
      </w:r>
    </w:p>
    <w:p w:rsidR="00A36D7E" w:rsidRPr="00AE6474" w:rsidRDefault="00A36D7E" w:rsidP="00AE6474">
      <w:pPr>
        <w:rPr>
          <w:rFonts w:ascii="Comic Sans MS" w:hAnsi="Comic Sans MS"/>
          <w:b/>
          <w:sz w:val="18"/>
          <w:szCs w:val="18"/>
        </w:rPr>
      </w:pPr>
      <w:r w:rsidRPr="00AE6474">
        <w:rPr>
          <w:rFonts w:ascii="Comic Sans MS" w:hAnsi="Comic Sans MS"/>
          <w:b/>
          <w:sz w:val="18"/>
          <w:szCs w:val="18"/>
        </w:rPr>
        <w:t xml:space="preserve">Verilen boşluklara getirilmesi gereken </w:t>
      </w:r>
      <w:r w:rsidRPr="00AE6474">
        <w:rPr>
          <w:rFonts w:ascii="Comic Sans MS" w:hAnsi="Comic Sans MS"/>
          <w:b/>
          <w:sz w:val="18"/>
          <w:szCs w:val="18"/>
          <w:u w:val="single"/>
        </w:rPr>
        <w:t>doğru-yanlış</w:t>
      </w:r>
      <w:r w:rsidRPr="00AE6474">
        <w:rPr>
          <w:rFonts w:ascii="Comic Sans MS" w:hAnsi="Comic Sans MS"/>
          <w:b/>
          <w:sz w:val="18"/>
          <w:szCs w:val="18"/>
        </w:rPr>
        <w:t xml:space="preserve"> sıralaması aşağıdakilerden hangisidir?</w:t>
      </w: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 w:rsidRPr="00AE6474">
        <w:rPr>
          <w:rFonts w:ascii="Comic Sans MS" w:hAnsi="Comic Sans MS"/>
          <w:b/>
          <w:sz w:val="18"/>
          <w:szCs w:val="18"/>
        </w:rPr>
        <w:t>A)</w:t>
      </w:r>
      <w:r>
        <w:rPr>
          <w:rFonts w:ascii="Comic Sans MS" w:hAnsi="Comic Sans MS"/>
          <w:sz w:val="18"/>
          <w:szCs w:val="18"/>
        </w:rPr>
        <w:t xml:space="preserve"> D –Y–</w:t>
      </w:r>
      <w:r w:rsidRPr="00AE6474">
        <w:rPr>
          <w:rFonts w:ascii="Comic Sans MS" w:hAnsi="Comic Sans MS"/>
          <w:sz w:val="18"/>
          <w:szCs w:val="18"/>
        </w:rPr>
        <w:t>D</w:t>
      </w:r>
      <w:r>
        <w:rPr>
          <w:rFonts w:ascii="Comic Sans MS" w:hAnsi="Comic Sans MS"/>
          <w:sz w:val="18"/>
          <w:szCs w:val="18"/>
        </w:rPr>
        <w:t>-Y</w:t>
      </w:r>
      <w:r w:rsidRPr="00AE6474">
        <w:rPr>
          <w:rFonts w:ascii="Comic Sans MS" w:hAnsi="Comic Sans MS"/>
          <w:sz w:val="18"/>
          <w:szCs w:val="18"/>
        </w:rPr>
        <w:tab/>
      </w:r>
      <w:r w:rsidRPr="00AE6474">
        <w:rPr>
          <w:rFonts w:ascii="Comic Sans MS" w:hAnsi="Comic Sans MS"/>
          <w:b/>
          <w:sz w:val="18"/>
          <w:szCs w:val="18"/>
        </w:rPr>
        <w:t>B)</w:t>
      </w:r>
      <w:r>
        <w:rPr>
          <w:rFonts w:ascii="Comic Sans MS" w:hAnsi="Comic Sans MS"/>
          <w:sz w:val="18"/>
          <w:szCs w:val="18"/>
        </w:rPr>
        <w:t xml:space="preserve"> Y–Y–</w:t>
      </w:r>
      <w:r w:rsidRPr="00AE6474">
        <w:rPr>
          <w:rFonts w:ascii="Comic Sans MS" w:hAnsi="Comic Sans MS"/>
          <w:sz w:val="18"/>
          <w:szCs w:val="18"/>
        </w:rPr>
        <w:t>D</w:t>
      </w:r>
      <w:r>
        <w:rPr>
          <w:rFonts w:ascii="Comic Sans MS" w:hAnsi="Comic Sans MS"/>
          <w:sz w:val="18"/>
          <w:szCs w:val="18"/>
        </w:rPr>
        <w:t>-D</w:t>
      </w:r>
      <w:r w:rsidRPr="00AE6474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  </w:t>
      </w:r>
      <w:r w:rsidRPr="00AE6474">
        <w:rPr>
          <w:rFonts w:ascii="Comic Sans MS" w:hAnsi="Comic Sans MS"/>
          <w:b/>
          <w:sz w:val="18"/>
          <w:szCs w:val="18"/>
        </w:rPr>
        <w:t>C)</w:t>
      </w:r>
      <w:r>
        <w:rPr>
          <w:rFonts w:ascii="Comic Sans MS" w:hAnsi="Comic Sans MS"/>
          <w:sz w:val="18"/>
          <w:szCs w:val="18"/>
        </w:rPr>
        <w:t xml:space="preserve"> Y–D–</w:t>
      </w:r>
      <w:r w:rsidRPr="00AE6474">
        <w:rPr>
          <w:rFonts w:ascii="Comic Sans MS" w:hAnsi="Comic Sans MS"/>
          <w:sz w:val="18"/>
          <w:szCs w:val="18"/>
        </w:rPr>
        <w:t>Y</w:t>
      </w:r>
      <w:r>
        <w:rPr>
          <w:rFonts w:ascii="Comic Sans MS" w:hAnsi="Comic Sans MS"/>
          <w:sz w:val="18"/>
          <w:szCs w:val="18"/>
        </w:rPr>
        <w:t>-Y</w:t>
      </w:r>
      <w:r w:rsidRPr="00AE6474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 xml:space="preserve"> </w:t>
      </w:r>
      <w:r w:rsidRPr="00AE6474">
        <w:rPr>
          <w:rFonts w:ascii="Comic Sans MS" w:hAnsi="Comic Sans MS"/>
          <w:b/>
          <w:sz w:val="18"/>
          <w:szCs w:val="18"/>
        </w:rPr>
        <w:t>D)</w:t>
      </w:r>
      <w:r>
        <w:rPr>
          <w:rFonts w:ascii="Comic Sans MS" w:hAnsi="Comic Sans MS"/>
          <w:sz w:val="18"/>
          <w:szCs w:val="18"/>
        </w:rPr>
        <w:t xml:space="preserve"> Y–Y–</w:t>
      </w:r>
      <w:r w:rsidRPr="00AE6474">
        <w:rPr>
          <w:rFonts w:ascii="Comic Sans MS" w:hAnsi="Comic Sans MS"/>
          <w:sz w:val="18"/>
          <w:szCs w:val="18"/>
        </w:rPr>
        <w:t>Y</w:t>
      </w:r>
      <w:r>
        <w:rPr>
          <w:rFonts w:ascii="Comic Sans MS" w:hAnsi="Comic Sans MS"/>
          <w:sz w:val="18"/>
          <w:szCs w:val="18"/>
        </w:rPr>
        <w:t>-D</w:t>
      </w: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</w:p>
    <w:tbl>
      <w:tblPr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53"/>
      </w:tblGrid>
      <w:tr w:rsidR="00A36D7E" w:rsidRPr="00AE6474" w:rsidTr="007A6AEE">
        <w:tc>
          <w:tcPr>
            <w:tcW w:w="5353" w:type="dxa"/>
            <w:shd w:val="clear" w:color="auto" w:fill="B2A1C7"/>
          </w:tcPr>
          <w:p w:rsidR="00A36D7E" w:rsidRPr="00AE6474" w:rsidRDefault="00A36D7E" w:rsidP="007A6AEE">
            <w:pPr>
              <w:spacing w:line="220" w:lineRule="exact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 xml:space="preserve">DİVANDAKİ GÖREVLERİ </w:t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>Sınıfı</w:t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>GÜNÜMÜZDEKİ KARŞILIĞI</w:t>
            </w:r>
          </w:p>
        </w:tc>
      </w:tr>
      <w:tr w:rsidR="00A36D7E" w:rsidRPr="00AE6474" w:rsidTr="007A6AEE">
        <w:tc>
          <w:tcPr>
            <w:tcW w:w="5353" w:type="dxa"/>
            <w:shd w:val="clear" w:color="auto" w:fill="D2EAF1"/>
          </w:tcPr>
          <w:p w:rsidR="00A36D7E" w:rsidRPr="00AE6474" w:rsidRDefault="00A36D7E" w:rsidP="008D7689">
            <w:pPr>
              <w:spacing w:line="220" w:lineRule="exact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omic Sans MS"/>
                <w:bCs/>
                <w:sz w:val="18"/>
                <w:szCs w:val="18"/>
              </w:rPr>
              <w:t xml:space="preserve">             </w:t>
            </w:r>
            <w:r w:rsidRPr="00AE6474">
              <w:rPr>
                <w:rFonts w:ascii="Calibri" w:hAnsi="Calibri" w:cs="Comic Sans MS"/>
                <w:bCs/>
                <w:sz w:val="18"/>
                <w:szCs w:val="18"/>
              </w:rPr>
              <w:t>SADRAZAM</w:t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 xml:space="preserve">         Seyfiye</w:t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  <w:t xml:space="preserve">             </w:t>
            </w:r>
            <w:r w:rsidRPr="00AE6474">
              <w:rPr>
                <w:rFonts w:ascii="Calibri" w:hAnsi="Calibri" w:cs="Comic Sans MS"/>
                <w:bCs/>
                <w:sz w:val="18"/>
                <w:szCs w:val="18"/>
              </w:rPr>
              <w:t>BAŞBAKAN</w:t>
            </w:r>
          </w:p>
        </w:tc>
      </w:tr>
      <w:tr w:rsidR="00A36D7E" w:rsidRPr="00AE6474" w:rsidTr="007A6AEE">
        <w:tc>
          <w:tcPr>
            <w:tcW w:w="5353" w:type="dxa"/>
          </w:tcPr>
          <w:p w:rsidR="00A36D7E" w:rsidRPr="00AE6474" w:rsidRDefault="00A36D7E" w:rsidP="007A6AEE">
            <w:pPr>
              <w:spacing w:line="220" w:lineRule="exac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Cs/>
                <w:sz w:val="18"/>
                <w:szCs w:val="18"/>
              </w:rPr>
              <w:t>VEZİRLER</w:t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  <w:t>Seyfiye</w:t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 xml:space="preserve">     </w:t>
            </w:r>
            <w:r w:rsidRPr="00AE6474">
              <w:rPr>
                <w:rFonts w:ascii="Calibri" w:hAnsi="Calibri" w:cs="Comic Sans MS"/>
                <w:bCs/>
                <w:sz w:val="18"/>
                <w:szCs w:val="18"/>
              </w:rPr>
              <w:t>DEVLET BAKANLARI</w:t>
            </w:r>
          </w:p>
        </w:tc>
      </w:tr>
      <w:tr w:rsidR="00A36D7E" w:rsidRPr="00AE6474" w:rsidTr="007A6AEE">
        <w:tc>
          <w:tcPr>
            <w:tcW w:w="5353" w:type="dxa"/>
            <w:shd w:val="clear" w:color="auto" w:fill="D2EAF1"/>
          </w:tcPr>
          <w:p w:rsidR="00A36D7E" w:rsidRPr="00AE6474" w:rsidRDefault="00A36D7E" w:rsidP="00867DEC">
            <w:pPr>
              <w:spacing w:line="220" w:lineRule="exact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omic Sans MS"/>
                <w:bCs/>
                <w:sz w:val="18"/>
                <w:szCs w:val="18"/>
              </w:rPr>
              <w:t xml:space="preserve">            </w:t>
            </w:r>
            <w:r w:rsidRPr="00AE6474">
              <w:rPr>
                <w:rFonts w:ascii="Calibri" w:hAnsi="Calibri" w:cs="Comic Sans MS"/>
                <w:bCs/>
                <w:sz w:val="18"/>
                <w:szCs w:val="18"/>
              </w:rPr>
              <w:t>DEFTERDAR</w:t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 xml:space="preserve"> </w:t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 xml:space="preserve"> Kalemiye</w:t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 xml:space="preserve">     </w:t>
            </w:r>
            <w:r w:rsidRPr="00AE6474">
              <w:rPr>
                <w:rFonts w:ascii="Calibri" w:hAnsi="Calibri" w:cs="Comic Sans MS"/>
                <w:bCs/>
                <w:sz w:val="18"/>
                <w:szCs w:val="18"/>
              </w:rPr>
              <w:t>MALİYE BAKANI</w:t>
            </w:r>
          </w:p>
        </w:tc>
      </w:tr>
      <w:tr w:rsidR="00A36D7E" w:rsidRPr="00AE6474" w:rsidTr="007A6AEE">
        <w:tc>
          <w:tcPr>
            <w:tcW w:w="5353" w:type="dxa"/>
          </w:tcPr>
          <w:p w:rsidR="00A36D7E" w:rsidRPr="00AE6474" w:rsidRDefault="00A36D7E" w:rsidP="007A6AEE">
            <w:pPr>
              <w:spacing w:line="220" w:lineRule="exact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Cs/>
                <w:sz w:val="18"/>
                <w:szCs w:val="18"/>
              </w:rPr>
              <w:t>KAZASKER</w:t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  <w:t>İlmiye</w:t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/>
                <w:bCs/>
                <w:sz w:val="18"/>
                <w:szCs w:val="18"/>
              </w:rPr>
              <w:tab/>
            </w:r>
            <w:r w:rsidRPr="00AE6474">
              <w:rPr>
                <w:rFonts w:ascii="Calibri" w:hAnsi="Calibri" w:cs="Comic Sans MS"/>
                <w:bCs/>
                <w:sz w:val="18"/>
                <w:szCs w:val="18"/>
              </w:rPr>
              <w:t>?</w:t>
            </w:r>
          </w:p>
        </w:tc>
      </w:tr>
    </w:tbl>
    <w:p w:rsidR="00A36D7E" w:rsidRPr="00AE6474" w:rsidRDefault="00A36D7E" w:rsidP="00502EE0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16-) Yukarıda verilen eşleştirme tablosundaki “?” olduğu alan hangisi ile tamamlanmalıdır?</w:t>
      </w:r>
    </w:p>
    <w:p w:rsidR="00A36D7E" w:rsidRPr="00AE6474" w:rsidRDefault="00A36D7E" w:rsidP="00502EE0">
      <w:pPr>
        <w:spacing w:line="220" w:lineRule="exact"/>
        <w:ind w:firstLine="227"/>
        <w:jc w:val="both"/>
        <w:rPr>
          <w:rFonts w:ascii="Comic Sans MS" w:hAnsi="Comic Sans MS" w:cs="Comic Sans MS"/>
          <w:b/>
          <w:bCs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>A)</w:t>
      </w:r>
      <w:r w:rsidRPr="00AE6474">
        <w:rPr>
          <w:rFonts w:ascii="Comic Sans MS" w:hAnsi="Comic Sans MS" w:cs="Comic Sans MS"/>
          <w:sz w:val="18"/>
          <w:szCs w:val="18"/>
        </w:rPr>
        <w:t xml:space="preserve"> Milli Savunma Bakanlığı</w:t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B) </w:t>
      </w:r>
      <w:r w:rsidRPr="00AE6474">
        <w:rPr>
          <w:rFonts w:ascii="Comic Sans MS" w:hAnsi="Comic Sans MS" w:cs="Comic Sans MS"/>
          <w:sz w:val="18"/>
          <w:szCs w:val="18"/>
        </w:rPr>
        <w:t>İç İşleri Bakanlığı</w:t>
      </w:r>
    </w:p>
    <w:p w:rsidR="00A36D7E" w:rsidRPr="00096785" w:rsidRDefault="00A36D7E" w:rsidP="00096785">
      <w:pPr>
        <w:spacing w:line="220" w:lineRule="exact"/>
        <w:ind w:firstLine="227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C) </w:t>
      </w:r>
      <w:r w:rsidRPr="00AE6474">
        <w:rPr>
          <w:rFonts w:ascii="Comic Sans MS" w:hAnsi="Comic Sans MS" w:cs="Comic Sans MS"/>
          <w:sz w:val="18"/>
          <w:szCs w:val="18"/>
        </w:rPr>
        <w:t>Dış İşleri Bakanlığı</w:t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sz w:val="18"/>
          <w:szCs w:val="18"/>
        </w:rPr>
        <w:tab/>
      </w:r>
      <w:r w:rsidRPr="00AE6474">
        <w:rPr>
          <w:rFonts w:ascii="Comic Sans MS" w:hAnsi="Comic Sans MS" w:cs="Comic Sans MS"/>
          <w:b/>
          <w:bCs/>
          <w:sz w:val="18"/>
          <w:szCs w:val="18"/>
        </w:rPr>
        <w:t xml:space="preserve">D) </w:t>
      </w:r>
      <w:r w:rsidRPr="00AE6474">
        <w:rPr>
          <w:rFonts w:ascii="Comic Sans MS" w:hAnsi="Comic Sans MS" w:cs="Comic Sans MS"/>
          <w:sz w:val="18"/>
          <w:szCs w:val="18"/>
        </w:rPr>
        <w:t>Adalet Bakanlığı</w:t>
      </w:r>
    </w:p>
    <w:p w:rsidR="00A36D7E" w:rsidRPr="003D28A0" w:rsidRDefault="00A36D7E" w:rsidP="00BB377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17- </w:t>
      </w:r>
      <w:r w:rsidRPr="00573B4E">
        <w:rPr>
          <w:rFonts w:ascii="Calibri" w:hAnsi="Calibri"/>
          <w:b/>
          <w:sz w:val="20"/>
          <w:szCs w:val="20"/>
        </w:rPr>
        <w:t xml:space="preserve"> I.  </w:t>
      </w:r>
      <w:r>
        <w:rPr>
          <w:rFonts w:ascii="Calibri" w:hAnsi="Calibri"/>
          <w:sz w:val="20"/>
          <w:szCs w:val="20"/>
        </w:rPr>
        <w:t xml:space="preserve">Lale Devri’nde Avrupa’ya gönderilen </w:t>
      </w:r>
      <w:r w:rsidRPr="00424EFC">
        <w:rPr>
          <w:rFonts w:ascii="Calibri" w:hAnsi="Calibri"/>
          <w:b/>
          <w:sz w:val="20"/>
          <w:szCs w:val="20"/>
          <w:u w:val="single"/>
        </w:rPr>
        <w:t>elçileri sürekli hale</w:t>
      </w:r>
      <w:r>
        <w:rPr>
          <w:rFonts w:ascii="Calibri" w:hAnsi="Calibri"/>
          <w:sz w:val="20"/>
          <w:szCs w:val="20"/>
        </w:rPr>
        <w:t xml:space="preserve"> getirdim ve </w:t>
      </w:r>
      <w:r w:rsidRPr="00424EFC">
        <w:rPr>
          <w:rFonts w:ascii="Calibri" w:hAnsi="Calibri"/>
          <w:b/>
          <w:sz w:val="20"/>
          <w:szCs w:val="20"/>
        </w:rPr>
        <w:t>Nizam-ı Cedit</w:t>
      </w:r>
      <w:r>
        <w:rPr>
          <w:rFonts w:ascii="Calibri" w:hAnsi="Calibri"/>
          <w:sz w:val="20"/>
          <w:szCs w:val="20"/>
        </w:rPr>
        <w:t xml:space="preserve"> ordusunu kurdum.</w:t>
      </w:r>
    </w:p>
    <w:p w:rsidR="00A36D7E" w:rsidRDefault="00A36D7E" w:rsidP="00BB377C">
      <w:pPr>
        <w:rPr>
          <w:rFonts w:ascii="Calibri" w:hAnsi="Calibri"/>
          <w:sz w:val="20"/>
          <w:szCs w:val="20"/>
        </w:rPr>
      </w:pPr>
      <w:r w:rsidRPr="003D28A0">
        <w:rPr>
          <w:rFonts w:ascii="Calibri" w:hAnsi="Calibri"/>
          <w:sz w:val="20"/>
          <w:szCs w:val="20"/>
        </w:rPr>
        <w:t xml:space="preserve">  </w:t>
      </w:r>
      <w:r>
        <w:rPr>
          <w:rFonts w:ascii="Calibri" w:hAnsi="Calibri"/>
          <w:sz w:val="20"/>
          <w:szCs w:val="20"/>
        </w:rPr>
        <w:t xml:space="preserve">    </w:t>
      </w:r>
      <w:r w:rsidRPr="003D28A0">
        <w:rPr>
          <w:rFonts w:ascii="Calibri" w:hAnsi="Calibri"/>
          <w:sz w:val="20"/>
          <w:szCs w:val="20"/>
        </w:rPr>
        <w:t xml:space="preserve"> </w:t>
      </w:r>
      <w:r w:rsidRPr="00573B4E">
        <w:rPr>
          <w:rFonts w:ascii="Calibri" w:hAnsi="Calibri"/>
          <w:b/>
          <w:sz w:val="20"/>
          <w:szCs w:val="20"/>
        </w:rPr>
        <w:t>II.</w:t>
      </w:r>
      <w:r w:rsidRPr="00424EFC">
        <w:rPr>
          <w:rFonts w:ascii="Calibri" w:hAnsi="Calibri"/>
          <w:b/>
          <w:sz w:val="20"/>
          <w:szCs w:val="20"/>
        </w:rPr>
        <w:t>Tanzimat ve Islahat fermanları</w:t>
      </w:r>
      <w:r>
        <w:rPr>
          <w:rFonts w:ascii="Calibri" w:hAnsi="Calibri"/>
          <w:sz w:val="20"/>
          <w:szCs w:val="20"/>
        </w:rPr>
        <w:t xml:space="preserve"> ile ülkemde yaşayan       gayri-müslimlerin daha fazla hak elde etmesini sağladım..</w:t>
      </w:r>
    </w:p>
    <w:p w:rsidR="00A36D7E" w:rsidRDefault="00A36D7E" w:rsidP="00BB377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3D28A0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    </w:t>
      </w:r>
      <w:r w:rsidRPr="003D28A0">
        <w:rPr>
          <w:rFonts w:ascii="Calibri" w:hAnsi="Calibri"/>
          <w:sz w:val="20"/>
          <w:szCs w:val="20"/>
        </w:rPr>
        <w:t xml:space="preserve"> </w:t>
      </w:r>
      <w:r w:rsidRPr="00573B4E">
        <w:rPr>
          <w:rFonts w:ascii="Calibri" w:hAnsi="Calibri"/>
          <w:b/>
          <w:sz w:val="20"/>
          <w:szCs w:val="20"/>
        </w:rPr>
        <w:t>III</w:t>
      </w:r>
      <w:r w:rsidRPr="00424EFC">
        <w:rPr>
          <w:rFonts w:ascii="Calibri" w:hAnsi="Calibri"/>
          <w:sz w:val="20"/>
          <w:szCs w:val="20"/>
        </w:rPr>
        <w:t>.  Sened-i İttifak</w:t>
      </w:r>
      <w:r>
        <w:rPr>
          <w:rFonts w:ascii="Calibri" w:hAnsi="Calibri"/>
          <w:sz w:val="20"/>
          <w:szCs w:val="20"/>
        </w:rPr>
        <w:t xml:space="preserve"> ile ülkemdeki ayanlara yönetimde söz hakkı vererek ilk kez padişah olarak yetkilerimi sınırlandırdım.</w:t>
      </w:r>
    </w:p>
    <w:p w:rsidR="00A36D7E" w:rsidRDefault="00A36D7E" w:rsidP="00BB377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</w:t>
      </w:r>
      <w:r w:rsidRPr="00573B4E">
        <w:rPr>
          <w:rFonts w:ascii="Calibri" w:hAnsi="Calibri"/>
          <w:b/>
          <w:sz w:val="20"/>
          <w:szCs w:val="20"/>
        </w:rPr>
        <w:t>IV</w:t>
      </w:r>
      <w:r w:rsidRPr="00424EFC">
        <w:rPr>
          <w:rFonts w:ascii="Calibri" w:hAnsi="Calibri"/>
          <w:b/>
          <w:sz w:val="20"/>
          <w:szCs w:val="20"/>
        </w:rPr>
        <w:t>.  I.Meşrutiyet, Kanun-i Esasi(ilk anayasa) ve II. Meşrutiyet</w:t>
      </w:r>
      <w:r>
        <w:rPr>
          <w:rFonts w:ascii="Calibri" w:hAnsi="Calibri"/>
          <w:sz w:val="20"/>
          <w:szCs w:val="20"/>
        </w:rPr>
        <w:t xml:space="preserve"> ile halkı yönetime ortak ettim.</w:t>
      </w:r>
    </w:p>
    <w:p w:rsidR="00A36D7E" w:rsidRPr="000B718C" w:rsidRDefault="00A36D7E" w:rsidP="000B718C">
      <w:pPr>
        <w:ind w:firstLine="34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Osmanlı Devleti ile ilgili  verilen  özellikler  hangi Osmanlı padişahı dönemine aittir.</w:t>
      </w:r>
    </w:p>
    <w:tbl>
      <w:tblPr>
        <w:tblW w:w="5822" w:type="dxa"/>
        <w:tblInd w:w="-2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4"/>
        <w:gridCol w:w="1309"/>
        <w:gridCol w:w="1309"/>
        <w:gridCol w:w="1496"/>
        <w:gridCol w:w="1334"/>
      </w:tblGrid>
      <w:tr w:rsidR="00A36D7E" w:rsidTr="000B718C">
        <w:trPr>
          <w:trHeight w:val="255"/>
        </w:trPr>
        <w:tc>
          <w:tcPr>
            <w:tcW w:w="374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09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II</w:t>
            </w:r>
          </w:p>
        </w:tc>
        <w:tc>
          <w:tcPr>
            <w:tcW w:w="1496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III</w:t>
            </w:r>
          </w:p>
        </w:tc>
        <w:tc>
          <w:tcPr>
            <w:tcW w:w="1334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IV</w:t>
            </w:r>
          </w:p>
        </w:tc>
      </w:tr>
      <w:tr w:rsidR="00A36D7E" w:rsidTr="000B718C">
        <w:trPr>
          <w:trHeight w:val="269"/>
        </w:trPr>
        <w:tc>
          <w:tcPr>
            <w:tcW w:w="374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</w:t>
            </w:r>
          </w:p>
        </w:tc>
        <w:tc>
          <w:tcPr>
            <w:tcW w:w="1309" w:type="dxa"/>
          </w:tcPr>
          <w:p w:rsidR="00A36D7E" w:rsidRPr="000B718C" w:rsidRDefault="00A36D7E" w:rsidP="00DD0827">
            <w:pPr>
              <w:rPr>
                <w:rFonts w:ascii="Calibri" w:hAnsi="Calibri"/>
                <w:sz w:val="18"/>
                <w:szCs w:val="18"/>
              </w:rPr>
            </w:pPr>
            <w:r w:rsidRPr="000B718C">
              <w:rPr>
                <w:rFonts w:ascii="Calibri" w:hAnsi="Calibri"/>
                <w:sz w:val="18"/>
                <w:szCs w:val="18"/>
              </w:rPr>
              <w:t>II.Mahmut</w:t>
            </w:r>
          </w:p>
        </w:tc>
        <w:tc>
          <w:tcPr>
            <w:tcW w:w="1309" w:type="dxa"/>
          </w:tcPr>
          <w:p w:rsidR="00A36D7E" w:rsidRPr="005041D0" w:rsidRDefault="00A36D7E" w:rsidP="00DD0827">
            <w:pPr>
              <w:rPr>
                <w:rFonts w:ascii="Calibri" w:hAnsi="Calibri"/>
                <w:b/>
                <w:sz w:val="18"/>
                <w:szCs w:val="18"/>
              </w:rPr>
            </w:pPr>
            <w:r w:rsidRPr="005041D0">
              <w:rPr>
                <w:rFonts w:ascii="Calibri" w:hAnsi="Calibri"/>
                <w:b/>
                <w:sz w:val="18"/>
                <w:szCs w:val="18"/>
              </w:rPr>
              <w:t>III. Selim</w:t>
            </w:r>
          </w:p>
        </w:tc>
        <w:tc>
          <w:tcPr>
            <w:tcW w:w="1496" w:type="dxa"/>
          </w:tcPr>
          <w:p w:rsidR="00A36D7E" w:rsidRPr="005041D0" w:rsidRDefault="00A36D7E" w:rsidP="00DD0827">
            <w:pPr>
              <w:rPr>
                <w:rFonts w:ascii="Calibri" w:hAnsi="Calibri"/>
                <w:sz w:val="18"/>
                <w:szCs w:val="18"/>
              </w:rPr>
            </w:pPr>
            <w:r w:rsidRPr="005041D0">
              <w:rPr>
                <w:rFonts w:ascii="Calibri" w:hAnsi="Calibri"/>
                <w:sz w:val="18"/>
                <w:szCs w:val="18"/>
              </w:rPr>
              <w:t>II.Abdulhamit</w:t>
            </w:r>
          </w:p>
        </w:tc>
        <w:tc>
          <w:tcPr>
            <w:tcW w:w="1334" w:type="dxa"/>
          </w:tcPr>
          <w:p w:rsidR="00A36D7E" w:rsidRPr="000B718C" w:rsidRDefault="00A36D7E" w:rsidP="00DD0827">
            <w:pPr>
              <w:rPr>
                <w:rFonts w:ascii="Calibri" w:hAnsi="Calibri"/>
                <w:b/>
                <w:sz w:val="18"/>
                <w:szCs w:val="18"/>
              </w:rPr>
            </w:pPr>
            <w:r w:rsidRPr="000B718C">
              <w:rPr>
                <w:rFonts w:ascii="Calibri" w:hAnsi="Calibri"/>
                <w:b/>
                <w:sz w:val="18"/>
                <w:szCs w:val="18"/>
              </w:rPr>
              <w:t>I.Abdulmecid</w:t>
            </w:r>
          </w:p>
        </w:tc>
      </w:tr>
      <w:tr w:rsidR="00A36D7E" w:rsidTr="000B718C">
        <w:trPr>
          <w:trHeight w:val="255"/>
        </w:trPr>
        <w:tc>
          <w:tcPr>
            <w:tcW w:w="374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B</w:t>
            </w:r>
          </w:p>
        </w:tc>
        <w:tc>
          <w:tcPr>
            <w:tcW w:w="1309" w:type="dxa"/>
          </w:tcPr>
          <w:p w:rsidR="00A36D7E" w:rsidRPr="000B718C" w:rsidRDefault="00A36D7E" w:rsidP="00DD0827">
            <w:pPr>
              <w:rPr>
                <w:rFonts w:ascii="Calibri" w:hAnsi="Calibri"/>
                <w:sz w:val="18"/>
                <w:szCs w:val="18"/>
              </w:rPr>
            </w:pPr>
            <w:r w:rsidRPr="000B718C">
              <w:rPr>
                <w:rFonts w:ascii="Calibri" w:hAnsi="Calibri"/>
                <w:sz w:val="18"/>
                <w:szCs w:val="18"/>
              </w:rPr>
              <w:t>III. Selim</w:t>
            </w:r>
          </w:p>
        </w:tc>
        <w:tc>
          <w:tcPr>
            <w:tcW w:w="1309" w:type="dxa"/>
          </w:tcPr>
          <w:p w:rsidR="00A36D7E" w:rsidRPr="005041D0" w:rsidRDefault="00A36D7E" w:rsidP="00DD0827">
            <w:pPr>
              <w:rPr>
                <w:rFonts w:ascii="Calibri" w:hAnsi="Calibri"/>
                <w:b/>
                <w:sz w:val="18"/>
                <w:szCs w:val="18"/>
              </w:rPr>
            </w:pPr>
            <w:r w:rsidRPr="005041D0">
              <w:rPr>
                <w:rFonts w:ascii="Calibri" w:hAnsi="Calibri"/>
                <w:b/>
                <w:sz w:val="18"/>
                <w:szCs w:val="18"/>
              </w:rPr>
              <w:t>II.Mahmut</w:t>
            </w:r>
          </w:p>
        </w:tc>
        <w:tc>
          <w:tcPr>
            <w:tcW w:w="1496" w:type="dxa"/>
          </w:tcPr>
          <w:p w:rsidR="00A36D7E" w:rsidRPr="005041D0" w:rsidRDefault="00A36D7E" w:rsidP="00DD0827">
            <w:pPr>
              <w:rPr>
                <w:rFonts w:ascii="Calibri" w:hAnsi="Calibri"/>
                <w:sz w:val="18"/>
                <w:szCs w:val="18"/>
              </w:rPr>
            </w:pPr>
            <w:r w:rsidRPr="005041D0">
              <w:rPr>
                <w:rFonts w:ascii="Calibri" w:hAnsi="Calibri"/>
                <w:sz w:val="18"/>
                <w:szCs w:val="18"/>
              </w:rPr>
              <w:t>I.Abdulmecid</w:t>
            </w:r>
          </w:p>
        </w:tc>
        <w:tc>
          <w:tcPr>
            <w:tcW w:w="1334" w:type="dxa"/>
          </w:tcPr>
          <w:p w:rsidR="00A36D7E" w:rsidRPr="000B718C" w:rsidRDefault="00A36D7E" w:rsidP="00DD0827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II</w:t>
            </w:r>
            <w:r w:rsidRPr="000B718C">
              <w:rPr>
                <w:rFonts w:ascii="Calibri" w:hAnsi="Calibri"/>
                <w:b/>
                <w:sz w:val="18"/>
                <w:szCs w:val="18"/>
              </w:rPr>
              <w:t>.Abdulhamit</w:t>
            </w:r>
          </w:p>
        </w:tc>
      </w:tr>
      <w:tr w:rsidR="00A36D7E" w:rsidTr="000B718C">
        <w:trPr>
          <w:trHeight w:val="255"/>
        </w:trPr>
        <w:tc>
          <w:tcPr>
            <w:tcW w:w="374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</w:t>
            </w:r>
          </w:p>
        </w:tc>
        <w:tc>
          <w:tcPr>
            <w:tcW w:w="1309" w:type="dxa"/>
          </w:tcPr>
          <w:p w:rsidR="00A36D7E" w:rsidRPr="000B718C" w:rsidRDefault="00A36D7E" w:rsidP="00DD0827">
            <w:pPr>
              <w:rPr>
                <w:rFonts w:ascii="Calibri" w:hAnsi="Calibri"/>
                <w:sz w:val="18"/>
                <w:szCs w:val="18"/>
              </w:rPr>
            </w:pPr>
            <w:r w:rsidRPr="000B718C">
              <w:rPr>
                <w:rFonts w:ascii="Calibri" w:hAnsi="Calibri"/>
                <w:sz w:val="18"/>
                <w:szCs w:val="18"/>
              </w:rPr>
              <w:t>I.Abdulmecid</w:t>
            </w:r>
          </w:p>
        </w:tc>
        <w:tc>
          <w:tcPr>
            <w:tcW w:w="1309" w:type="dxa"/>
          </w:tcPr>
          <w:p w:rsidR="00A36D7E" w:rsidRPr="005041D0" w:rsidRDefault="00A36D7E" w:rsidP="00DD0827">
            <w:pPr>
              <w:rPr>
                <w:rFonts w:ascii="Calibri" w:hAnsi="Calibri"/>
                <w:b/>
                <w:sz w:val="18"/>
                <w:szCs w:val="18"/>
              </w:rPr>
            </w:pPr>
            <w:r w:rsidRPr="005041D0">
              <w:rPr>
                <w:rFonts w:ascii="Calibri" w:hAnsi="Calibri"/>
                <w:b/>
                <w:sz w:val="18"/>
                <w:szCs w:val="18"/>
              </w:rPr>
              <w:t>III. Selim</w:t>
            </w:r>
          </w:p>
        </w:tc>
        <w:tc>
          <w:tcPr>
            <w:tcW w:w="1496" w:type="dxa"/>
          </w:tcPr>
          <w:p w:rsidR="00A36D7E" w:rsidRPr="005041D0" w:rsidRDefault="00A36D7E" w:rsidP="00DD0827">
            <w:pPr>
              <w:rPr>
                <w:rFonts w:ascii="Calibri" w:hAnsi="Calibri"/>
                <w:sz w:val="18"/>
                <w:szCs w:val="18"/>
              </w:rPr>
            </w:pPr>
            <w:r w:rsidRPr="005041D0">
              <w:rPr>
                <w:rFonts w:ascii="Calibri" w:hAnsi="Calibri"/>
                <w:sz w:val="18"/>
                <w:szCs w:val="18"/>
              </w:rPr>
              <w:t>II.Mahmut</w:t>
            </w:r>
          </w:p>
        </w:tc>
        <w:tc>
          <w:tcPr>
            <w:tcW w:w="1334" w:type="dxa"/>
          </w:tcPr>
          <w:p w:rsidR="00A36D7E" w:rsidRPr="000B718C" w:rsidRDefault="00A36D7E" w:rsidP="00DD0827">
            <w:pPr>
              <w:rPr>
                <w:rFonts w:ascii="Calibri" w:hAnsi="Calibri"/>
                <w:b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II</w:t>
            </w:r>
            <w:r w:rsidRPr="000B718C">
              <w:rPr>
                <w:rFonts w:ascii="Calibri" w:hAnsi="Calibri"/>
                <w:b/>
                <w:sz w:val="18"/>
                <w:szCs w:val="18"/>
              </w:rPr>
              <w:t>.Abdulhamit</w:t>
            </w:r>
          </w:p>
        </w:tc>
      </w:tr>
      <w:tr w:rsidR="00A36D7E" w:rsidTr="000B718C">
        <w:trPr>
          <w:trHeight w:val="269"/>
        </w:trPr>
        <w:tc>
          <w:tcPr>
            <w:tcW w:w="374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D</w:t>
            </w:r>
          </w:p>
        </w:tc>
        <w:tc>
          <w:tcPr>
            <w:tcW w:w="1309" w:type="dxa"/>
          </w:tcPr>
          <w:p w:rsidR="00A36D7E" w:rsidRPr="000B718C" w:rsidRDefault="00A36D7E" w:rsidP="00DD0827">
            <w:pPr>
              <w:rPr>
                <w:rFonts w:ascii="Calibri" w:hAnsi="Calibri"/>
                <w:sz w:val="18"/>
                <w:szCs w:val="18"/>
              </w:rPr>
            </w:pPr>
            <w:r w:rsidRPr="000B718C">
              <w:rPr>
                <w:rFonts w:ascii="Calibri" w:hAnsi="Calibri"/>
                <w:sz w:val="18"/>
                <w:szCs w:val="18"/>
              </w:rPr>
              <w:t>III. Selim</w:t>
            </w:r>
          </w:p>
        </w:tc>
        <w:tc>
          <w:tcPr>
            <w:tcW w:w="1309" w:type="dxa"/>
          </w:tcPr>
          <w:p w:rsidR="00A36D7E" w:rsidRPr="005041D0" w:rsidRDefault="00A36D7E" w:rsidP="00FF4A16">
            <w:pPr>
              <w:rPr>
                <w:rFonts w:ascii="Calibri" w:hAnsi="Calibri"/>
                <w:b/>
                <w:sz w:val="18"/>
                <w:szCs w:val="18"/>
              </w:rPr>
            </w:pPr>
            <w:r w:rsidRPr="005041D0">
              <w:rPr>
                <w:rFonts w:ascii="Calibri" w:hAnsi="Calibri"/>
                <w:b/>
                <w:sz w:val="18"/>
                <w:szCs w:val="18"/>
              </w:rPr>
              <w:t>II.Mahmut</w:t>
            </w:r>
          </w:p>
        </w:tc>
        <w:tc>
          <w:tcPr>
            <w:tcW w:w="1496" w:type="dxa"/>
          </w:tcPr>
          <w:p w:rsidR="00A36D7E" w:rsidRPr="005041D0" w:rsidRDefault="00A36D7E" w:rsidP="00DD0827">
            <w:pPr>
              <w:rPr>
                <w:rFonts w:ascii="Calibri" w:hAnsi="Calibri"/>
                <w:sz w:val="18"/>
                <w:szCs w:val="18"/>
              </w:rPr>
            </w:pPr>
            <w:r w:rsidRPr="005041D0">
              <w:rPr>
                <w:rFonts w:ascii="Calibri" w:hAnsi="Calibri"/>
                <w:sz w:val="18"/>
                <w:szCs w:val="18"/>
              </w:rPr>
              <w:t>II.Abdulhamit</w:t>
            </w:r>
          </w:p>
        </w:tc>
        <w:tc>
          <w:tcPr>
            <w:tcW w:w="1334" w:type="dxa"/>
          </w:tcPr>
          <w:p w:rsidR="00A36D7E" w:rsidRPr="005041D0" w:rsidRDefault="00A36D7E" w:rsidP="00DD0827">
            <w:pPr>
              <w:rPr>
                <w:rFonts w:ascii="Calibri" w:hAnsi="Calibri"/>
                <w:b/>
                <w:sz w:val="18"/>
                <w:szCs w:val="18"/>
              </w:rPr>
            </w:pPr>
            <w:r w:rsidRPr="005041D0">
              <w:rPr>
                <w:rFonts w:ascii="Calibri" w:hAnsi="Calibri"/>
                <w:b/>
                <w:sz w:val="18"/>
                <w:szCs w:val="18"/>
              </w:rPr>
              <w:t>I.Abdulmecid</w:t>
            </w:r>
          </w:p>
        </w:tc>
      </w:tr>
    </w:tbl>
    <w:p w:rsidR="00A36D7E" w:rsidRDefault="00A36D7E" w:rsidP="00AE6474">
      <w:pPr>
        <w:rPr>
          <w:rFonts w:ascii="Comic Sans MS" w:hAnsi="Comic Sans MS"/>
          <w:b/>
          <w:sz w:val="18"/>
          <w:szCs w:val="18"/>
        </w:rPr>
      </w:pPr>
    </w:p>
    <w:p w:rsidR="00A36D7E" w:rsidRPr="00AE6474" w:rsidRDefault="00A36D7E" w:rsidP="00AE6474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18</w:t>
      </w:r>
      <w:r w:rsidRPr="00AE6474">
        <w:rPr>
          <w:rFonts w:ascii="Comic Sans MS" w:hAnsi="Comic Sans MS"/>
          <w:b/>
          <w:sz w:val="18"/>
          <w:szCs w:val="18"/>
        </w:rPr>
        <w:t>-)</w:t>
      </w:r>
      <w:r w:rsidRPr="00AE6474">
        <w:rPr>
          <w:rFonts w:ascii="Comic Sans MS" w:hAnsi="Comic Sans MS"/>
          <w:sz w:val="18"/>
          <w:szCs w:val="18"/>
        </w:rPr>
        <w:t xml:space="preserve"> Osmanlı padişahları kuruluş döneminde Balkanlara yönelmiş, ele geçirdikleri yerlerde kalıcı olabilmek için çeşitli politikalar izlemişlerdir.</w:t>
      </w:r>
    </w:p>
    <w:p w:rsidR="00A36D7E" w:rsidRPr="00CD42AE" w:rsidRDefault="00A36D7E" w:rsidP="00AE6474">
      <w:pPr>
        <w:rPr>
          <w:rFonts w:ascii="Comic Sans MS" w:hAnsi="Comic Sans MS"/>
          <w:b/>
          <w:sz w:val="20"/>
          <w:szCs w:val="20"/>
          <w:u w:val="single"/>
        </w:rPr>
      </w:pPr>
      <w:r w:rsidRPr="00CD42AE">
        <w:rPr>
          <w:rFonts w:ascii="Comic Sans MS" w:hAnsi="Comic Sans MS"/>
          <w:b/>
          <w:sz w:val="20"/>
          <w:szCs w:val="20"/>
        </w:rPr>
        <w:t xml:space="preserve">Aşağıdakilerden hangisi, bu politikalara örnek </w:t>
      </w:r>
      <w:r w:rsidRPr="00CD42AE">
        <w:rPr>
          <w:rFonts w:ascii="Comic Sans MS" w:hAnsi="Comic Sans MS"/>
          <w:b/>
          <w:sz w:val="20"/>
          <w:szCs w:val="20"/>
          <w:u w:val="single"/>
        </w:rPr>
        <w:t>gösterilemez?</w:t>
      </w:r>
    </w:p>
    <w:p w:rsidR="00A36D7E" w:rsidRPr="00BB377C" w:rsidRDefault="00A36D7E" w:rsidP="00AE6474">
      <w:pPr>
        <w:rPr>
          <w:rFonts w:ascii="Comic Sans MS" w:hAnsi="Comic Sans MS"/>
          <w:sz w:val="18"/>
          <w:szCs w:val="18"/>
        </w:rPr>
      </w:pPr>
      <w:r w:rsidRPr="00BB377C">
        <w:rPr>
          <w:rFonts w:ascii="Comic Sans MS" w:hAnsi="Comic Sans MS"/>
          <w:b/>
          <w:sz w:val="18"/>
          <w:szCs w:val="18"/>
        </w:rPr>
        <w:t>A)</w:t>
      </w:r>
      <w:r w:rsidRPr="00BB377C">
        <w:rPr>
          <w:rFonts w:ascii="Comic Sans MS" w:hAnsi="Comic Sans MS"/>
          <w:sz w:val="18"/>
          <w:szCs w:val="18"/>
        </w:rPr>
        <w:t xml:space="preserve"> Başarılı bir iskân politikası izlenmesi</w:t>
      </w:r>
    </w:p>
    <w:p w:rsidR="00A36D7E" w:rsidRPr="00BB377C" w:rsidRDefault="00A36D7E" w:rsidP="00AE6474">
      <w:pPr>
        <w:rPr>
          <w:rFonts w:ascii="Comic Sans MS" w:hAnsi="Comic Sans MS"/>
          <w:sz w:val="18"/>
          <w:szCs w:val="18"/>
        </w:rPr>
      </w:pPr>
      <w:r w:rsidRPr="00BB377C">
        <w:rPr>
          <w:rFonts w:ascii="Comic Sans MS" w:hAnsi="Comic Sans MS"/>
          <w:b/>
          <w:sz w:val="18"/>
          <w:szCs w:val="18"/>
        </w:rPr>
        <w:t>B)</w:t>
      </w:r>
      <w:r w:rsidRPr="00BB377C">
        <w:rPr>
          <w:rFonts w:ascii="Comic Sans MS" w:hAnsi="Comic Sans MS"/>
          <w:sz w:val="18"/>
          <w:szCs w:val="18"/>
        </w:rPr>
        <w:t xml:space="preserve"> Halka din ve ibadet serbestliği tanınması</w:t>
      </w:r>
    </w:p>
    <w:p w:rsidR="00A36D7E" w:rsidRPr="00BB377C" w:rsidRDefault="00A36D7E" w:rsidP="00AE6474">
      <w:pPr>
        <w:rPr>
          <w:rFonts w:ascii="Comic Sans MS" w:hAnsi="Comic Sans MS"/>
          <w:sz w:val="18"/>
          <w:szCs w:val="18"/>
        </w:rPr>
      </w:pPr>
      <w:r w:rsidRPr="00BB377C">
        <w:rPr>
          <w:rFonts w:ascii="Comic Sans MS" w:hAnsi="Comic Sans MS"/>
          <w:b/>
          <w:sz w:val="18"/>
          <w:szCs w:val="18"/>
        </w:rPr>
        <w:t>C)</w:t>
      </w:r>
      <w:r w:rsidRPr="00BB377C">
        <w:rPr>
          <w:rFonts w:ascii="Comic Sans MS" w:hAnsi="Comic Sans MS"/>
          <w:sz w:val="18"/>
          <w:szCs w:val="18"/>
        </w:rPr>
        <w:t xml:space="preserve"> Kilise ve Havra’ların Camiye çevrilmesi</w:t>
      </w:r>
    </w:p>
    <w:p w:rsidR="00A36D7E" w:rsidRPr="00BB377C" w:rsidRDefault="00A36D7E" w:rsidP="00AE6474">
      <w:pPr>
        <w:rPr>
          <w:rFonts w:ascii="Comic Sans MS" w:hAnsi="Comic Sans MS"/>
          <w:sz w:val="18"/>
          <w:szCs w:val="18"/>
        </w:rPr>
      </w:pPr>
      <w:r w:rsidRPr="00BB377C">
        <w:rPr>
          <w:rFonts w:ascii="Comic Sans MS" w:hAnsi="Comic Sans MS"/>
          <w:b/>
          <w:sz w:val="18"/>
          <w:szCs w:val="18"/>
        </w:rPr>
        <w:t xml:space="preserve">D) </w:t>
      </w:r>
      <w:r w:rsidRPr="00BB377C">
        <w:rPr>
          <w:rFonts w:ascii="Comic Sans MS" w:hAnsi="Comic Sans MS"/>
          <w:sz w:val="18"/>
          <w:szCs w:val="18"/>
        </w:rPr>
        <w:t>Hoşgörülü bir yönetim anlayışının benimsenmesi</w:t>
      </w:r>
    </w:p>
    <w:p w:rsidR="00A36D7E" w:rsidRPr="00AE6474" w:rsidRDefault="00A36D7E" w:rsidP="00403907">
      <w:pPr>
        <w:rPr>
          <w:sz w:val="18"/>
          <w:szCs w:val="18"/>
        </w:rPr>
      </w:pPr>
    </w:p>
    <w:p w:rsidR="00A36D7E" w:rsidRPr="00096785" w:rsidRDefault="00A36D7E" w:rsidP="00602ADB">
      <w:pPr>
        <w:spacing w:line="220" w:lineRule="exact"/>
        <w:ind w:firstLine="227"/>
        <w:jc w:val="both"/>
        <w:rPr>
          <w:rFonts w:ascii="Comic Sans MS" w:hAnsi="Comic Sans MS" w:cs="Tahoma"/>
          <w:sz w:val="18"/>
          <w:szCs w:val="18"/>
        </w:rPr>
      </w:pPr>
      <w:r>
        <w:rPr>
          <w:rFonts w:ascii="Comic Sans MS" w:hAnsi="Comic Sans MS" w:cs="Tahoma"/>
          <w:b/>
          <w:sz w:val="18"/>
          <w:szCs w:val="18"/>
        </w:rPr>
        <w:t>19</w:t>
      </w:r>
      <w:r w:rsidRPr="00096785">
        <w:rPr>
          <w:rFonts w:ascii="Comic Sans MS" w:hAnsi="Comic Sans MS" w:cs="Tahoma"/>
          <w:b/>
          <w:sz w:val="18"/>
          <w:szCs w:val="18"/>
        </w:rPr>
        <w:t>-)</w:t>
      </w:r>
      <w:r w:rsidRPr="00096785">
        <w:rPr>
          <w:rFonts w:ascii="Comic Sans MS" w:hAnsi="Comic Sans MS" w:cs="Tahoma"/>
          <w:b/>
          <w:sz w:val="18"/>
          <w:szCs w:val="18"/>
        </w:rPr>
        <w:tab/>
        <w:t>1.</w:t>
      </w:r>
      <w:r w:rsidRPr="00096785">
        <w:rPr>
          <w:rFonts w:ascii="Comic Sans MS" w:hAnsi="Comic Sans MS" w:cs="Tahoma"/>
          <w:sz w:val="18"/>
          <w:szCs w:val="18"/>
        </w:rPr>
        <w:t xml:space="preserve"> Çiftçilerin ekonomik sıkıntılarını çözmek için, Mithat </w:t>
      </w:r>
      <w:r w:rsidRPr="00096785">
        <w:rPr>
          <w:rFonts w:ascii="Comic Sans MS" w:hAnsi="Comic Sans MS" w:cs="Tahoma"/>
          <w:sz w:val="18"/>
          <w:szCs w:val="18"/>
        </w:rPr>
        <w:tab/>
        <w:t>Paşa tarafından Memleket Sandıkları kurulmuştur.</w:t>
      </w:r>
    </w:p>
    <w:p w:rsidR="00A36D7E" w:rsidRPr="00096785" w:rsidRDefault="00A36D7E" w:rsidP="00602ADB">
      <w:pPr>
        <w:spacing w:line="220" w:lineRule="exact"/>
        <w:ind w:firstLine="227"/>
        <w:jc w:val="both"/>
        <w:rPr>
          <w:rFonts w:ascii="Comic Sans MS" w:hAnsi="Comic Sans MS" w:cs="Tahoma"/>
          <w:sz w:val="18"/>
          <w:szCs w:val="18"/>
        </w:rPr>
      </w:pPr>
      <w:r w:rsidRPr="00096785">
        <w:rPr>
          <w:rFonts w:ascii="Comic Sans MS" w:hAnsi="Comic Sans MS" w:cs="Tahoma"/>
          <w:sz w:val="18"/>
          <w:szCs w:val="18"/>
        </w:rPr>
        <w:tab/>
      </w:r>
      <w:r w:rsidRPr="00096785">
        <w:rPr>
          <w:rFonts w:ascii="Comic Sans MS" w:hAnsi="Comic Sans MS" w:cs="Tahoma"/>
          <w:sz w:val="18"/>
          <w:szCs w:val="18"/>
        </w:rPr>
        <w:tab/>
      </w:r>
      <w:r w:rsidRPr="00096785">
        <w:rPr>
          <w:rFonts w:ascii="Comic Sans MS" w:hAnsi="Comic Sans MS" w:cs="Tahoma"/>
          <w:b/>
          <w:sz w:val="18"/>
          <w:szCs w:val="18"/>
        </w:rPr>
        <w:t xml:space="preserve">2. </w:t>
      </w:r>
      <w:r w:rsidRPr="00096785">
        <w:rPr>
          <w:rFonts w:ascii="Comic Sans MS" w:hAnsi="Comic Sans MS" w:cs="Tahoma"/>
          <w:sz w:val="18"/>
          <w:szCs w:val="18"/>
        </w:rPr>
        <w:t xml:space="preserve">Avrupalı bestekârlar, mehter marşlarından etkilenerek </w:t>
      </w:r>
      <w:r w:rsidRPr="00096785">
        <w:rPr>
          <w:rFonts w:ascii="Comic Sans MS" w:hAnsi="Comic Sans MS" w:cs="Tahoma"/>
          <w:sz w:val="18"/>
          <w:szCs w:val="18"/>
        </w:rPr>
        <w:tab/>
        <w:t>çeşitli eserler ortaya koymuşlardır.</w:t>
      </w:r>
    </w:p>
    <w:p w:rsidR="00A36D7E" w:rsidRPr="00096785" w:rsidRDefault="00A36D7E" w:rsidP="00602ADB">
      <w:pPr>
        <w:spacing w:line="220" w:lineRule="exact"/>
        <w:ind w:firstLine="227"/>
        <w:jc w:val="both"/>
        <w:rPr>
          <w:rFonts w:ascii="Comic Sans MS" w:hAnsi="Comic Sans MS" w:cs="Tahoma"/>
          <w:sz w:val="18"/>
          <w:szCs w:val="18"/>
        </w:rPr>
      </w:pPr>
      <w:r w:rsidRPr="00096785">
        <w:rPr>
          <w:rFonts w:ascii="Comic Sans MS" w:hAnsi="Comic Sans MS" w:cs="Tahoma"/>
          <w:sz w:val="18"/>
          <w:szCs w:val="18"/>
        </w:rPr>
        <w:tab/>
      </w:r>
      <w:r w:rsidRPr="00096785">
        <w:rPr>
          <w:rFonts w:ascii="Comic Sans MS" w:hAnsi="Comic Sans MS" w:cs="Tahoma"/>
          <w:sz w:val="18"/>
          <w:szCs w:val="18"/>
        </w:rPr>
        <w:tab/>
      </w:r>
      <w:r w:rsidRPr="00096785">
        <w:rPr>
          <w:rFonts w:ascii="Comic Sans MS" w:hAnsi="Comic Sans MS" w:cs="Tahoma"/>
          <w:b/>
          <w:sz w:val="18"/>
          <w:szCs w:val="18"/>
        </w:rPr>
        <w:t>3.</w:t>
      </w:r>
      <w:r w:rsidRPr="00096785">
        <w:rPr>
          <w:rFonts w:ascii="Comic Sans MS" w:hAnsi="Comic Sans MS" w:cs="Tahoma"/>
          <w:sz w:val="18"/>
          <w:szCs w:val="18"/>
        </w:rPr>
        <w:t xml:space="preserve"> Avrupa mimari tarzında Osmanlı’da pek çok saray, köşk, çeşme vb. eser ortaya çıkmıştır.</w:t>
      </w:r>
    </w:p>
    <w:p w:rsidR="00A36D7E" w:rsidRPr="00096785" w:rsidRDefault="00A36D7E" w:rsidP="00602ADB">
      <w:pPr>
        <w:spacing w:line="220" w:lineRule="exact"/>
        <w:ind w:firstLine="227"/>
        <w:jc w:val="both"/>
        <w:rPr>
          <w:rFonts w:ascii="Comic Sans MS" w:hAnsi="Comic Sans MS" w:cs="Tahoma"/>
          <w:b/>
          <w:sz w:val="18"/>
          <w:szCs w:val="18"/>
        </w:rPr>
      </w:pPr>
      <w:r w:rsidRPr="00096785">
        <w:rPr>
          <w:rFonts w:ascii="Comic Sans MS" w:hAnsi="Comic Sans MS" w:cs="Tahoma"/>
          <w:b/>
          <w:sz w:val="18"/>
          <w:szCs w:val="18"/>
        </w:rPr>
        <w:t>Yukarıdakilerden hangisi ya da hangileri, Osmanlı Devleti ile Avrupalı devletlerarasında etkileşim yaşandığına kanıt olarak gösterilebilir?</w:t>
      </w:r>
    </w:p>
    <w:p w:rsidR="00A36D7E" w:rsidRDefault="00A36D7E" w:rsidP="00602ADB">
      <w:pPr>
        <w:spacing w:line="220" w:lineRule="exact"/>
        <w:jc w:val="both"/>
        <w:rPr>
          <w:rFonts w:ascii="Comic Sans MS" w:hAnsi="Comic Sans MS" w:cs="Tahoma"/>
          <w:bCs/>
          <w:sz w:val="18"/>
          <w:szCs w:val="18"/>
        </w:rPr>
      </w:pPr>
      <w:r w:rsidRPr="00096785">
        <w:rPr>
          <w:rFonts w:ascii="Comic Sans MS" w:hAnsi="Comic Sans MS" w:cs="Tahoma"/>
          <w:b/>
          <w:bCs/>
          <w:sz w:val="18"/>
          <w:szCs w:val="18"/>
        </w:rPr>
        <w:t xml:space="preserve"> A)</w:t>
      </w:r>
      <w:r w:rsidRPr="00096785">
        <w:rPr>
          <w:rFonts w:ascii="Comic Sans MS" w:hAnsi="Comic Sans MS" w:cs="Tahoma"/>
          <w:bCs/>
          <w:sz w:val="18"/>
          <w:szCs w:val="18"/>
        </w:rPr>
        <w:t xml:space="preserve"> Yalnız 1</w:t>
      </w:r>
      <w:r w:rsidRPr="00096785">
        <w:rPr>
          <w:rFonts w:ascii="Comic Sans MS" w:hAnsi="Comic Sans MS" w:cs="Tahoma"/>
          <w:bCs/>
          <w:sz w:val="18"/>
          <w:szCs w:val="18"/>
        </w:rPr>
        <w:tab/>
      </w:r>
      <w:r w:rsidRPr="00096785">
        <w:rPr>
          <w:rFonts w:ascii="Comic Sans MS" w:hAnsi="Comic Sans MS" w:cs="Tahoma"/>
          <w:bCs/>
          <w:sz w:val="18"/>
          <w:szCs w:val="18"/>
        </w:rPr>
        <w:tab/>
      </w:r>
      <w:r w:rsidRPr="00096785">
        <w:rPr>
          <w:rFonts w:ascii="Comic Sans MS" w:hAnsi="Comic Sans MS" w:cs="Tahoma"/>
          <w:b/>
          <w:bCs/>
          <w:sz w:val="18"/>
          <w:szCs w:val="18"/>
        </w:rPr>
        <w:t>B)</w:t>
      </w:r>
      <w:r w:rsidRPr="00096785">
        <w:rPr>
          <w:rFonts w:ascii="Comic Sans MS" w:hAnsi="Comic Sans MS" w:cs="Tahoma"/>
          <w:bCs/>
          <w:sz w:val="18"/>
          <w:szCs w:val="18"/>
        </w:rPr>
        <w:t xml:space="preserve"> Yalnız 2</w:t>
      </w:r>
      <w:r w:rsidRPr="00096785">
        <w:rPr>
          <w:rFonts w:ascii="Comic Sans MS" w:hAnsi="Comic Sans MS" w:cs="Tahoma"/>
          <w:bCs/>
          <w:sz w:val="18"/>
          <w:szCs w:val="18"/>
        </w:rPr>
        <w:tab/>
      </w:r>
      <w:r w:rsidRPr="00096785">
        <w:rPr>
          <w:rFonts w:ascii="Comic Sans MS" w:hAnsi="Comic Sans MS" w:cs="Tahoma"/>
          <w:bCs/>
          <w:sz w:val="18"/>
          <w:szCs w:val="18"/>
        </w:rPr>
        <w:tab/>
      </w:r>
      <w:r w:rsidRPr="00096785">
        <w:rPr>
          <w:rFonts w:ascii="Comic Sans MS" w:hAnsi="Comic Sans MS" w:cs="Tahoma"/>
          <w:b/>
          <w:bCs/>
          <w:sz w:val="18"/>
          <w:szCs w:val="18"/>
        </w:rPr>
        <w:t xml:space="preserve">C) </w:t>
      </w:r>
      <w:r w:rsidRPr="00096785">
        <w:rPr>
          <w:rFonts w:ascii="Comic Sans MS" w:hAnsi="Comic Sans MS" w:cs="Tahoma"/>
          <w:bCs/>
          <w:sz w:val="18"/>
          <w:szCs w:val="18"/>
        </w:rPr>
        <w:t>2 ve 3</w:t>
      </w:r>
      <w:r w:rsidRPr="00096785">
        <w:rPr>
          <w:rFonts w:ascii="Comic Sans MS" w:hAnsi="Comic Sans MS" w:cs="Tahoma"/>
          <w:bCs/>
          <w:sz w:val="18"/>
          <w:szCs w:val="18"/>
        </w:rPr>
        <w:tab/>
      </w:r>
      <w:r w:rsidRPr="00096785">
        <w:rPr>
          <w:rFonts w:ascii="Comic Sans MS" w:hAnsi="Comic Sans MS" w:cs="Tahoma"/>
          <w:bCs/>
          <w:sz w:val="18"/>
          <w:szCs w:val="18"/>
        </w:rPr>
        <w:tab/>
      </w:r>
      <w:r w:rsidRPr="00096785">
        <w:rPr>
          <w:rFonts w:ascii="Comic Sans MS" w:hAnsi="Comic Sans MS" w:cs="Tahoma"/>
          <w:b/>
          <w:bCs/>
          <w:sz w:val="18"/>
          <w:szCs w:val="18"/>
        </w:rPr>
        <w:t>D)</w:t>
      </w:r>
      <w:r>
        <w:rPr>
          <w:rFonts w:ascii="Comic Sans MS" w:hAnsi="Comic Sans MS" w:cs="Tahoma"/>
          <w:bCs/>
          <w:sz w:val="18"/>
          <w:szCs w:val="18"/>
        </w:rPr>
        <w:t xml:space="preserve"> 1</w:t>
      </w:r>
      <w:r w:rsidRPr="00096785">
        <w:rPr>
          <w:rFonts w:ascii="Comic Sans MS" w:hAnsi="Comic Sans MS" w:cs="Tahoma"/>
          <w:bCs/>
          <w:sz w:val="18"/>
          <w:szCs w:val="18"/>
        </w:rPr>
        <w:t xml:space="preserve"> ve 3</w:t>
      </w:r>
    </w:p>
    <w:p w:rsidR="00A36D7E" w:rsidRPr="007C53E1" w:rsidRDefault="00A36D7E" w:rsidP="00BB377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2"/>
          <w:szCs w:val="22"/>
        </w:rPr>
        <w:t xml:space="preserve">  20</w:t>
      </w:r>
      <w:r w:rsidRPr="007C53E1">
        <w:rPr>
          <w:rFonts w:ascii="Comic Sans MS" w:hAnsi="Comic Sans MS"/>
          <w:b/>
          <w:sz w:val="22"/>
          <w:szCs w:val="22"/>
        </w:rPr>
        <w:t>-</w:t>
      </w:r>
    </w:p>
    <w:p w:rsidR="00A36D7E" w:rsidRPr="003D28A0" w:rsidRDefault="00A36D7E" w:rsidP="00BB377C">
      <w:pPr>
        <w:rPr>
          <w:rFonts w:ascii="Calibri" w:hAnsi="Calibri"/>
          <w:sz w:val="20"/>
          <w:szCs w:val="20"/>
        </w:rPr>
      </w:pPr>
      <w:r w:rsidRPr="00573B4E">
        <w:rPr>
          <w:rFonts w:ascii="Calibri" w:hAnsi="Calibri"/>
          <w:b/>
          <w:sz w:val="20"/>
          <w:szCs w:val="20"/>
        </w:rPr>
        <w:t xml:space="preserve">   I.  </w:t>
      </w:r>
      <w:r>
        <w:rPr>
          <w:rFonts w:ascii="Calibri" w:hAnsi="Calibri"/>
          <w:sz w:val="20"/>
          <w:szCs w:val="20"/>
        </w:rPr>
        <w:t xml:space="preserve">Dönemimde  kardeşim </w:t>
      </w:r>
      <w:r w:rsidRPr="00424EFC">
        <w:rPr>
          <w:rFonts w:ascii="Calibri" w:hAnsi="Calibri"/>
          <w:b/>
          <w:sz w:val="20"/>
          <w:szCs w:val="20"/>
        </w:rPr>
        <w:t xml:space="preserve">Cem Sultan </w:t>
      </w:r>
      <w:r>
        <w:rPr>
          <w:rFonts w:ascii="Calibri" w:hAnsi="Calibri"/>
          <w:sz w:val="20"/>
          <w:szCs w:val="20"/>
        </w:rPr>
        <w:t>isyan ettiği için fetihlerle çok fazla ilgilenemedim.</w:t>
      </w:r>
    </w:p>
    <w:p w:rsidR="00A36D7E" w:rsidRDefault="00A36D7E" w:rsidP="00BB377C">
      <w:pPr>
        <w:rPr>
          <w:rFonts w:ascii="Calibri" w:hAnsi="Calibri"/>
          <w:sz w:val="20"/>
          <w:szCs w:val="20"/>
        </w:rPr>
      </w:pPr>
      <w:r w:rsidRPr="003D28A0">
        <w:rPr>
          <w:rFonts w:ascii="Calibri" w:hAnsi="Calibri"/>
          <w:sz w:val="20"/>
          <w:szCs w:val="20"/>
        </w:rPr>
        <w:t xml:space="preserve">   </w:t>
      </w:r>
      <w:r w:rsidRPr="00573B4E">
        <w:rPr>
          <w:rFonts w:ascii="Calibri" w:hAnsi="Calibri"/>
          <w:b/>
          <w:sz w:val="20"/>
          <w:szCs w:val="20"/>
        </w:rPr>
        <w:t xml:space="preserve">II. </w:t>
      </w:r>
      <w:r>
        <w:rPr>
          <w:rFonts w:ascii="Calibri" w:hAnsi="Calibri"/>
          <w:sz w:val="20"/>
          <w:szCs w:val="20"/>
        </w:rPr>
        <w:t xml:space="preserve">Ben Sinop, Amasra, Kırım ve Trabzon Rum İmparatorluğu ele geçirerek  </w:t>
      </w:r>
      <w:r w:rsidRPr="00424EFC">
        <w:rPr>
          <w:rFonts w:ascii="Calibri" w:hAnsi="Calibri"/>
          <w:b/>
          <w:sz w:val="20"/>
          <w:szCs w:val="20"/>
        </w:rPr>
        <w:t>Karadeniz’in Türk gölü</w:t>
      </w:r>
      <w:r>
        <w:rPr>
          <w:rFonts w:ascii="Calibri" w:hAnsi="Calibri"/>
          <w:sz w:val="20"/>
          <w:szCs w:val="20"/>
        </w:rPr>
        <w:t xml:space="preserve"> olmasını sağladım.</w:t>
      </w:r>
    </w:p>
    <w:p w:rsidR="00A36D7E" w:rsidRDefault="00A36D7E" w:rsidP="00BB377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</w:t>
      </w:r>
      <w:r w:rsidRPr="003D28A0">
        <w:rPr>
          <w:rFonts w:ascii="Calibri" w:hAnsi="Calibri"/>
          <w:sz w:val="20"/>
          <w:szCs w:val="20"/>
        </w:rPr>
        <w:t xml:space="preserve">  </w:t>
      </w:r>
      <w:r w:rsidRPr="00573B4E">
        <w:rPr>
          <w:rFonts w:ascii="Calibri" w:hAnsi="Calibri"/>
          <w:b/>
          <w:sz w:val="20"/>
          <w:szCs w:val="20"/>
        </w:rPr>
        <w:t xml:space="preserve">III. </w:t>
      </w:r>
      <w:r>
        <w:rPr>
          <w:rFonts w:ascii="Calibri" w:hAnsi="Calibri"/>
          <w:sz w:val="20"/>
          <w:szCs w:val="20"/>
        </w:rPr>
        <w:t xml:space="preserve"> Benim dönemim </w:t>
      </w:r>
      <w:r w:rsidRPr="00424EFC">
        <w:rPr>
          <w:rFonts w:ascii="Calibri" w:hAnsi="Calibri"/>
          <w:b/>
          <w:sz w:val="20"/>
          <w:szCs w:val="20"/>
        </w:rPr>
        <w:t>Şah İsmail ve Memlükler</w:t>
      </w:r>
      <w:r>
        <w:rPr>
          <w:rFonts w:ascii="Calibri" w:hAnsi="Calibri"/>
          <w:sz w:val="20"/>
          <w:szCs w:val="20"/>
        </w:rPr>
        <w:t xml:space="preserve"> ile yaptığım mücadelelerle konuşulur. Ayrıca ilk halifeyim.</w:t>
      </w:r>
    </w:p>
    <w:p w:rsidR="00A36D7E" w:rsidRPr="003D28A0" w:rsidRDefault="00A36D7E" w:rsidP="00BB377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</w:t>
      </w:r>
      <w:r w:rsidRPr="00573B4E">
        <w:rPr>
          <w:rFonts w:ascii="Calibri" w:hAnsi="Calibri"/>
          <w:b/>
          <w:sz w:val="20"/>
          <w:szCs w:val="20"/>
        </w:rPr>
        <w:t xml:space="preserve">IV.  </w:t>
      </w:r>
      <w:r w:rsidRPr="00424EFC">
        <w:rPr>
          <w:rFonts w:ascii="Calibri" w:hAnsi="Calibri"/>
          <w:b/>
          <w:sz w:val="20"/>
          <w:szCs w:val="20"/>
        </w:rPr>
        <w:t>Preveze  Deniz Savaşı</w:t>
      </w:r>
      <w:r>
        <w:rPr>
          <w:rFonts w:ascii="Calibri" w:hAnsi="Calibri"/>
          <w:sz w:val="20"/>
          <w:szCs w:val="20"/>
        </w:rPr>
        <w:t>’nda Haçlı ordusunu mağlup ederek Akdeniz’in Türk gölü olmasını sağladım en güçlü dönemi  devletime yaşattım.</w:t>
      </w:r>
    </w:p>
    <w:p w:rsidR="00A36D7E" w:rsidRPr="00573B4E" w:rsidRDefault="00A36D7E" w:rsidP="000B718C">
      <w:pPr>
        <w:ind w:firstLine="34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Osmanlı Devleti ile ilgili  verilen  özellikler  hangi Osmanlı padişahı dönemine aittir.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5"/>
        <w:gridCol w:w="1122"/>
        <w:gridCol w:w="1309"/>
        <w:gridCol w:w="1122"/>
        <w:gridCol w:w="1309"/>
      </w:tblGrid>
      <w:tr w:rsidR="00A36D7E" w:rsidTr="00DD0827">
        <w:tc>
          <w:tcPr>
            <w:tcW w:w="295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22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II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III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 w:rsidRPr="00C27559">
              <w:rPr>
                <w:rFonts w:ascii="Calibri" w:hAnsi="Calibri"/>
                <w:b/>
                <w:sz w:val="22"/>
                <w:szCs w:val="22"/>
              </w:rPr>
              <w:t>IV</w:t>
            </w:r>
          </w:p>
        </w:tc>
      </w:tr>
      <w:tr w:rsidR="00A36D7E" w:rsidTr="00DD0827">
        <w:tc>
          <w:tcPr>
            <w:tcW w:w="295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A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Fatih S. M.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Yavuz S. S.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II. Bayezid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 Kanuni S.S.</w:t>
            </w:r>
          </w:p>
        </w:tc>
      </w:tr>
      <w:tr w:rsidR="00A36D7E" w:rsidTr="00DD0827">
        <w:tc>
          <w:tcPr>
            <w:tcW w:w="295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B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II. Bayezid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Fatih S. M.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Yavuz S.S.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Kanuni S.S.</w:t>
            </w:r>
          </w:p>
        </w:tc>
      </w:tr>
      <w:tr w:rsidR="00A36D7E" w:rsidTr="00DD0827">
        <w:tc>
          <w:tcPr>
            <w:tcW w:w="295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C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Fatih S.M.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Yavuz S.S.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Kanuni S.S.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II. Bayezid</w:t>
            </w:r>
          </w:p>
        </w:tc>
      </w:tr>
      <w:tr w:rsidR="00A36D7E" w:rsidTr="00DD0827">
        <w:tc>
          <w:tcPr>
            <w:tcW w:w="295" w:type="dxa"/>
          </w:tcPr>
          <w:p w:rsidR="00A36D7E" w:rsidRPr="00C27559" w:rsidRDefault="00A36D7E" w:rsidP="00DD082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D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II.Bayezid</w:t>
            </w:r>
          </w:p>
        </w:tc>
        <w:tc>
          <w:tcPr>
            <w:tcW w:w="1309" w:type="dxa"/>
          </w:tcPr>
          <w:p w:rsidR="00A36D7E" w:rsidRPr="00C27559" w:rsidRDefault="00A36D7E" w:rsidP="00DD0827">
            <w:pPr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Fatih S.M.</w:t>
            </w:r>
          </w:p>
        </w:tc>
        <w:tc>
          <w:tcPr>
            <w:tcW w:w="1122" w:type="dxa"/>
          </w:tcPr>
          <w:p w:rsidR="00A36D7E" w:rsidRPr="00C27559" w:rsidRDefault="00A36D7E" w:rsidP="00DD0827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Kanuni S.S.</w:t>
            </w:r>
          </w:p>
        </w:tc>
        <w:tc>
          <w:tcPr>
            <w:tcW w:w="1309" w:type="dxa"/>
          </w:tcPr>
          <w:p w:rsidR="00A36D7E" w:rsidRPr="005041D0" w:rsidRDefault="00A36D7E" w:rsidP="00DD0827">
            <w:pPr>
              <w:rPr>
                <w:rFonts w:ascii="Calibri" w:hAnsi="Calibri"/>
                <w:b/>
                <w:sz w:val="20"/>
                <w:szCs w:val="20"/>
              </w:rPr>
            </w:pPr>
            <w:r w:rsidRPr="005041D0">
              <w:rPr>
                <w:rFonts w:ascii="Calibri" w:hAnsi="Calibri"/>
                <w:b/>
                <w:sz w:val="20"/>
                <w:szCs w:val="20"/>
              </w:rPr>
              <w:t>Yavuz S.S.</w:t>
            </w:r>
          </w:p>
        </w:tc>
      </w:tr>
    </w:tbl>
    <w:p w:rsidR="00A36D7E" w:rsidRPr="00BB377C" w:rsidRDefault="00A36D7E" w:rsidP="00096785">
      <w:pPr>
        <w:spacing w:line="220" w:lineRule="exact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rect id="_x0000_s1060" style="position:absolute;left:0;text-align:left;margin-left:-.4pt;margin-top:9.15pt;width:3in;height:22.15pt;z-index:251657216;mso-position-horizontal-relative:text;mso-position-vertical-relative:text" o:regroupid="7" fillcolor="#e5b8b7" strokecolor="#f2dbdb">
            <v:textbox>
              <w:txbxContent>
                <w:p w:rsidR="00A36D7E" w:rsidRPr="007A6AEE" w:rsidRDefault="00A36D7E" w:rsidP="00007A8B">
                  <w:pPr>
                    <w:spacing w:line="220" w:lineRule="exact"/>
                    <w:jc w:val="center"/>
                    <w:rPr>
                      <w:rFonts w:ascii="Calibri" w:hAnsi="Calibri" w:cs="Comic Sans MS"/>
                      <w:b/>
                      <w:sz w:val="16"/>
                      <w:szCs w:val="16"/>
                    </w:rPr>
                  </w:pPr>
                  <w:r w:rsidRPr="007A6AEE">
                    <w:rPr>
                      <w:rFonts w:ascii="Calibri" w:hAnsi="Calibri" w:cs="Comic Sans MS"/>
                      <w:b/>
                      <w:sz w:val="16"/>
                      <w:szCs w:val="16"/>
                    </w:rPr>
                    <w:t>Seyahat ve yerleşme özgürlüğümü kullanmak istiyorum.</w:t>
                  </w:r>
                </w:p>
                <w:p w:rsidR="00A36D7E" w:rsidRDefault="00A36D7E" w:rsidP="00007A8B"/>
              </w:txbxContent>
            </v:textbox>
          </v:rect>
        </w:pict>
      </w: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61" type="#_x0000_t12" style="position:absolute;left:0;text-align:left;margin-left:211.25pt;margin-top:-2.55pt;width:14.4pt;height:24.35pt;rotation:3573961fd;z-index:251658240;mso-position-horizontal-relative:text;mso-position-vertical-relative:text" o:regroupid="7" fillcolor="#c0504d" strokeweight="3pt">
            <v:shadow on="t" type="perspective" color="#622423" opacity=".5" offset="1pt" offset2="-1pt"/>
          </v:shape>
        </w:pict>
      </w:r>
      <w:r w:rsidRPr="00BB377C">
        <w:rPr>
          <w:rFonts w:ascii="Tahoma" w:hAnsi="Tahoma" w:cs="Tahoma"/>
          <w:b/>
          <w:noProof/>
          <w:sz w:val="20"/>
          <w:szCs w:val="20"/>
        </w:rPr>
        <w:t>BANKO</w:t>
      </w:r>
      <w:r>
        <w:rPr>
          <w:rFonts w:ascii="Tahoma" w:hAnsi="Tahoma" w:cs="Tahoma"/>
          <w:b/>
          <w:noProof/>
          <w:sz w:val="20"/>
          <w:szCs w:val="20"/>
        </w:rPr>
        <w:t>:</w:t>
      </w:r>
    </w:p>
    <w:p w:rsidR="00A36D7E" w:rsidRDefault="00A36D7E" w:rsidP="00BB377C">
      <w:pPr>
        <w:spacing w:line="220" w:lineRule="exact"/>
        <w:jc w:val="both"/>
        <w:rPr>
          <w:rFonts w:ascii="Comic Sans MS" w:hAnsi="Comic Sans MS" w:cs="Comic Sans MS"/>
          <w:sz w:val="18"/>
          <w:szCs w:val="18"/>
        </w:rPr>
      </w:pPr>
    </w:p>
    <w:p w:rsidR="00A36D7E" w:rsidRPr="00AE6474" w:rsidRDefault="00A36D7E" w:rsidP="00BB377C">
      <w:pPr>
        <w:spacing w:line="220" w:lineRule="exact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Pr="00AE6474" w:rsidRDefault="00A36D7E" w:rsidP="00007A8B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  <w:r w:rsidRPr="00AE6474">
        <w:rPr>
          <w:rFonts w:ascii="Comic Sans MS" w:hAnsi="Comic Sans MS" w:cs="Comic Sans MS"/>
          <w:b/>
          <w:sz w:val="18"/>
          <w:szCs w:val="18"/>
        </w:rPr>
        <w:t xml:space="preserve"> Elif, aşağıdaki yerlerden hangisine seyahat eder ya da yerleşirse sıkıntı çekmez?</w:t>
      </w:r>
    </w:p>
    <w:p w:rsidR="00A36D7E" w:rsidRPr="00AE6474" w:rsidRDefault="00A36D7E" w:rsidP="00007A8B">
      <w:pPr>
        <w:spacing w:line="220" w:lineRule="exact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sz w:val="18"/>
          <w:szCs w:val="18"/>
        </w:rPr>
        <w:t>A)</w:t>
      </w:r>
      <w:r w:rsidRPr="00AE6474">
        <w:rPr>
          <w:rFonts w:ascii="Comic Sans MS" w:hAnsi="Comic Sans MS" w:cs="Comic Sans MS"/>
          <w:sz w:val="18"/>
          <w:szCs w:val="18"/>
        </w:rPr>
        <w:t xml:space="preserve"> Hazine veya özel arazilere imar planına aykırı olarak izinsiz inşa edilmiş bir binaya yerleşirse</w:t>
      </w:r>
    </w:p>
    <w:p w:rsidR="00A36D7E" w:rsidRPr="00AE6474" w:rsidRDefault="00A36D7E" w:rsidP="00007A8B">
      <w:pPr>
        <w:spacing w:line="220" w:lineRule="exact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sz w:val="18"/>
          <w:szCs w:val="18"/>
        </w:rPr>
        <w:t>B)</w:t>
      </w:r>
      <w:r w:rsidRPr="00AE6474">
        <w:rPr>
          <w:rFonts w:ascii="Comic Sans MS" w:hAnsi="Comic Sans MS" w:cs="Comic Sans MS"/>
          <w:sz w:val="18"/>
          <w:szCs w:val="18"/>
        </w:rPr>
        <w:t xml:space="preserve"> Bir salgın hastalık nedeniyle karantinaya alınan bir yerleşim yerine giderse</w:t>
      </w:r>
    </w:p>
    <w:p w:rsidR="00A36D7E" w:rsidRPr="00AE6474" w:rsidRDefault="00A36D7E" w:rsidP="00007A8B">
      <w:pPr>
        <w:spacing w:line="220" w:lineRule="exact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sz w:val="18"/>
          <w:szCs w:val="18"/>
        </w:rPr>
        <w:t>C)</w:t>
      </w:r>
      <w:r w:rsidRPr="00AE6474">
        <w:rPr>
          <w:rFonts w:ascii="Comic Sans MS" w:hAnsi="Comic Sans MS" w:cs="Comic Sans MS"/>
          <w:sz w:val="18"/>
          <w:szCs w:val="18"/>
        </w:rPr>
        <w:t xml:space="preserve"> Milli park alanı olarak kabul edilen bir yere yerleşirse</w:t>
      </w:r>
    </w:p>
    <w:p w:rsidR="00A36D7E" w:rsidRPr="00BB377C" w:rsidRDefault="00A36D7E" w:rsidP="00BB377C">
      <w:pPr>
        <w:spacing w:line="220" w:lineRule="exact"/>
        <w:jc w:val="both"/>
        <w:rPr>
          <w:rFonts w:ascii="Comic Sans MS" w:hAnsi="Comic Sans MS" w:cs="Comic Sans MS"/>
          <w:sz w:val="18"/>
          <w:szCs w:val="18"/>
        </w:rPr>
      </w:pPr>
      <w:r w:rsidRPr="00AE6474">
        <w:rPr>
          <w:rFonts w:ascii="Comic Sans MS" w:hAnsi="Comic Sans MS" w:cs="Comic Sans MS"/>
          <w:b/>
          <w:sz w:val="18"/>
          <w:szCs w:val="18"/>
        </w:rPr>
        <w:t>D)</w:t>
      </w:r>
      <w:r w:rsidRPr="00AE6474">
        <w:rPr>
          <w:rFonts w:ascii="Comic Sans MS" w:hAnsi="Comic Sans MS" w:cs="Comic Sans MS"/>
          <w:sz w:val="18"/>
          <w:szCs w:val="18"/>
        </w:rPr>
        <w:t xml:space="preserve"> Eğitimini yapmak için yurtdışına gitmek isterse</w:t>
      </w:r>
    </w:p>
    <w:p w:rsidR="00A36D7E" w:rsidRDefault="00A36D7E" w:rsidP="0009678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NOT: Süre 40 dakikadır. Başarılar…</w:t>
      </w:r>
    </w:p>
    <w:p w:rsidR="00A36D7E" w:rsidRDefault="00A36D7E" w:rsidP="00466CE3">
      <w:r>
        <w:rPr>
          <w:rFonts w:ascii="Comic Sans MS" w:hAnsi="Comic Sans MS"/>
          <w:b/>
          <w:sz w:val="20"/>
          <w:szCs w:val="20"/>
        </w:rPr>
        <w:t xml:space="preserve">Yalçın İNCE         -      Şükriye OKAY </w:t>
      </w:r>
      <w:hyperlink r:id="rId17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A36D7E" w:rsidRDefault="00A36D7E" w:rsidP="00096785">
      <w:pPr>
        <w:rPr>
          <w:rFonts w:ascii="Comic Sans MS" w:hAnsi="Comic Sans MS"/>
          <w:b/>
          <w:sz w:val="20"/>
          <w:szCs w:val="20"/>
        </w:rPr>
      </w:pP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  <w:r w:rsidRPr="00573B4E">
        <w:rPr>
          <w:rFonts w:ascii="Calibri" w:hAnsi="Calibri"/>
          <w:b/>
          <w:sz w:val="20"/>
          <w:szCs w:val="20"/>
        </w:rPr>
        <w:t xml:space="preserve"> </w:t>
      </w: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</w:pPr>
    </w:p>
    <w:p w:rsidR="00A36D7E" w:rsidRPr="00AE6474" w:rsidRDefault="00A36D7E" w:rsidP="00731EE1">
      <w:pPr>
        <w:spacing w:line="220" w:lineRule="exact"/>
        <w:ind w:firstLine="227"/>
        <w:jc w:val="both"/>
        <w:rPr>
          <w:rFonts w:ascii="Comic Sans MS" w:hAnsi="Comic Sans MS" w:cs="Comic Sans MS"/>
          <w:b/>
          <w:sz w:val="18"/>
          <w:szCs w:val="18"/>
        </w:rPr>
        <w:sectPr w:rsidR="00A36D7E" w:rsidRPr="00AE6474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A36D7E" w:rsidRPr="00AE6474" w:rsidRDefault="00A36D7E" w:rsidP="0002348E">
      <w:pPr>
        <w:jc w:val="center"/>
      </w:pPr>
    </w:p>
    <w:sectPr w:rsidR="00A36D7E" w:rsidRPr="00AE6474" w:rsidSect="0077581D">
      <w:type w:val="continuous"/>
      <w:pgSz w:w="11906" w:h="16838" w:code="9"/>
      <w:pgMar w:top="360" w:right="499" w:bottom="142" w:left="56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D7E" w:rsidRDefault="00A36D7E">
      <w:r>
        <w:separator/>
      </w:r>
    </w:p>
  </w:endnote>
  <w:endnote w:type="continuationSeparator" w:id="0">
    <w:p w:rsidR="00A36D7E" w:rsidRDefault="00A36D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D7E" w:rsidRDefault="00A36D7E">
      <w:r>
        <w:separator/>
      </w:r>
    </w:p>
  </w:footnote>
  <w:footnote w:type="continuationSeparator" w:id="0">
    <w:p w:rsidR="00A36D7E" w:rsidRDefault="00A36D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D3B47"/>
    <w:multiLevelType w:val="hybridMultilevel"/>
    <w:tmpl w:val="37EA75EA"/>
    <w:lvl w:ilvl="0" w:tplc="1A546B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B54573"/>
    <w:multiLevelType w:val="hybridMultilevel"/>
    <w:tmpl w:val="252EB0C2"/>
    <w:lvl w:ilvl="0" w:tplc="041F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48268EF"/>
    <w:multiLevelType w:val="hybridMultilevel"/>
    <w:tmpl w:val="26C24DFC"/>
    <w:lvl w:ilvl="0" w:tplc="C654429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660145"/>
    <w:multiLevelType w:val="hybridMultilevel"/>
    <w:tmpl w:val="36C6AD14"/>
    <w:lvl w:ilvl="0" w:tplc="6706B9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FAE18A9"/>
    <w:multiLevelType w:val="hybridMultilevel"/>
    <w:tmpl w:val="18E42834"/>
    <w:lvl w:ilvl="0" w:tplc="F9FCDE8A">
      <w:numFmt w:val="bullet"/>
      <w:lvlText w:val=""/>
      <w:lvlJc w:val="left"/>
      <w:pPr>
        <w:ind w:left="587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5">
    <w:nsid w:val="549A5818"/>
    <w:multiLevelType w:val="hybridMultilevel"/>
    <w:tmpl w:val="51DCE1A2"/>
    <w:lvl w:ilvl="0" w:tplc="47CCBE84">
      <w:start w:val="1"/>
      <w:numFmt w:val="upperRoman"/>
      <w:lvlText w:val="%1."/>
      <w:lvlJc w:val="left"/>
      <w:pPr>
        <w:ind w:left="1065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6">
    <w:nsid w:val="5BA87AC5"/>
    <w:multiLevelType w:val="hybridMultilevel"/>
    <w:tmpl w:val="7010B7E4"/>
    <w:lvl w:ilvl="0" w:tplc="A41E8770">
      <w:start w:val="1"/>
      <w:numFmt w:val="upperRoman"/>
      <w:lvlText w:val="%1."/>
      <w:lvlJc w:val="left"/>
      <w:pPr>
        <w:ind w:left="1065" w:hanging="72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7">
    <w:nsid w:val="5DAC4EA7"/>
    <w:multiLevelType w:val="multilevel"/>
    <w:tmpl w:val="D8A0107A"/>
    <w:lvl w:ilvl="0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8">
    <w:nsid w:val="5F661583"/>
    <w:multiLevelType w:val="hybridMultilevel"/>
    <w:tmpl w:val="69FEBF1C"/>
    <w:lvl w:ilvl="0" w:tplc="492A44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55950FD"/>
    <w:multiLevelType w:val="hybridMultilevel"/>
    <w:tmpl w:val="14F8CB20"/>
    <w:lvl w:ilvl="0" w:tplc="3124BA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6669D5"/>
    <w:multiLevelType w:val="hybridMultilevel"/>
    <w:tmpl w:val="990C0702"/>
    <w:lvl w:ilvl="0" w:tplc="3074176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FF01EC1"/>
    <w:multiLevelType w:val="hybridMultilevel"/>
    <w:tmpl w:val="318062A2"/>
    <w:lvl w:ilvl="0" w:tplc="CEFC47A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0291F84"/>
    <w:multiLevelType w:val="hybridMultilevel"/>
    <w:tmpl w:val="1A58FEC4"/>
    <w:lvl w:ilvl="0" w:tplc="22D6E7D8">
      <w:start w:val="1"/>
      <w:numFmt w:val="upperLetter"/>
      <w:lvlText w:val="%1)"/>
      <w:lvlJc w:val="left"/>
      <w:pPr>
        <w:tabs>
          <w:tab w:val="num" w:pos="133"/>
        </w:tabs>
        <w:ind w:left="133" w:firstLine="227"/>
      </w:pPr>
      <w:rPr>
        <w:rFonts w:ascii="Comic Sans MS" w:hAnsi="Comic Sans MS" w:cs="Comic Sans MS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A22DF9"/>
    <w:multiLevelType w:val="hybridMultilevel"/>
    <w:tmpl w:val="C2086542"/>
    <w:lvl w:ilvl="0" w:tplc="9058FF0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A59053F"/>
    <w:multiLevelType w:val="hybridMultilevel"/>
    <w:tmpl w:val="D7A68C4E"/>
    <w:lvl w:ilvl="0" w:tplc="99549CE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14"/>
  </w:num>
  <w:num w:numId="4">
    <w:abstractNumId w:val="5"/>
  </w:num>
  <w:num w:numId="5">
    <w:abstractNumId w:val="11"/>
  </w:num>
  <w:num w:numId="6">
    <w:abstractNumId w:val="2"/>
  </w:num>
  <w:num w:numId="7">
    <w:abstractNumId w:val="1"/>
  </w:num>
  <w:num w:numId="8">
    <w:abstractNumId w:val="7"/>
  </w:num>
  <w:num w:numId="9">
    <w:abstractNumId w:val="12"/>
  </w:num>
  <w:num w:numId="10">
    <w:abstractNumId w:val="0"/>
  </w:num>
  <w:num w:numId="11">
    <w:abstractNumId w:val="13"/>
  </w:num>
  <w:num w:numId="12">
    <w:abstractNumId w:val="10"/>
  </w:num>
  <w:num w:numId="13">
    <w:abstractNumId w:val="8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340"/>
  <w:hyphenationZone w:val="425"/>
  <w:doNotHyphenateCaps/>
  <w:drawingGridHorizontalSpacing w:val="187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2C48"/>
    <w:rsid w:val="00004F3E"/>
    <w:rsid w:val="00006AD2"/>
    <w:rsid w:val="00007248"/>
    <w:rsid w:val="00007A8B"/>
    <w:rsid w:val="000125F3"/>
    <w:rsid w:val="00017667"/>
    <w:rsid w:val="000211D5"/>
    <w:rsid w:val="0002348E"/>
    <w:rsid w:val="000238D1"/>
    <w:rsid w:val="00024963"/>
    <w:rsid w:val="00034061"/>
    <w:rsid w:val="00034C0D"/>
    <w:rsid w:val="0003667D"/>
    <w:rsid w:val="00037C6E"/>
    <w:rsid w:val="00052924"/>
    <w:rsid w:val="00053D50"/>
    <w:rsid w:val="00055381"/>
    <w:rsid w:val="000629CE"/>
    <w:rsid w:val="00062D5F"/>
    <w:rsid w:val="00063BA0"/>
    <w:rsid w:val="00063D6F"/>
    <w:rsid w:val="00064BD7"/>
    <w:rsid w:val="000658BD"/>
    <w:rsid w:val="00066D07"/>
    <w:rsid w:val="00075959"/>
    <w:rsid w:val="00080AC0"/>
    <w:rsid w:val="00080F6F"/>
    <w:rsid w:val="00082D34"/>
    <w:rsid w:val="000832D7"/>
    <w:rsid w:val="00084900"/>
    <w:rsid w:val="000925E0"/>
    <w:rsid w:val="00096162"/>
    <w:rsid w:val="00096265"/>
    <w:rsid w:val="00096785"/>
    <w:rsid w:val="000A0B68"/>
    <w:rsid w:val="000A12FB"/>
    <w:rsid w:val="000A3B59"/>
    <w:rsid w:val="000B01B3"/>
    <w:rsid w:val="000B04D0"/>
    <w:rsid w:val="000B2F7E"/>
    <w:rsid w:val="000B6128"/>
    <w:rsid w:val="000B718C"/>
    <w:rsid w:val="000C4A70"/>
    <w:rsid w:val="000C7C58"/>
    <w:rsid w:val="000D2884"/>
    <w:rsid w:val="000E47A2"/>
    <w:rsid w:val="000E5D8C"/>
    <w:rsid w:val="000E62A3"/>
    <w:rsid w:val="000E70F6"/>
    <w:rsid w:val="000F1FE9"/>
    <w:rsid w:val="000F4DD3"/>
    <w:rsid w:val="000F4E7E"/>
    <w:rsid w:val="000F6784"/>
    <w:rsid w:val="001009A3"/>
    <w:rsid w:val="001028CC"/>
    <w:rsid w:val="00103E50"/>
    <w:rsid w:val="00104378"/>
    <w:rsid w:val="00104692"/>
    <w:rsid w:val="001071AB"/>
    <w:rsid w:val="00110D77"/>
    <w:rsid w:val="00115503"/>
    <w:rsid w:val="001163BA"/>
    <w:rsid w:val="00117172"/>
    <w:rsid w:val="00126F36"/>
    <w:rsid w:val="00127C87"/>
    <w:rsid w:val="00131730"/>
    <w:rsid w:val="00131794"/>
    <w:rsid w:val="001320F9"/>
    <w:rsid w:val="00132E92"/>
    <w:rsid w:val="001438AA"/>
    <w:rsid w:val="001442DF"/>
    <w:rsid w:val="00147F86"/>
    <w:rsid w:val="001520C8"/>
    <w:rsid w:val="00154ECE"/>
    <w:rsid w:val="001550F9"/>
    <w:rsid w:val="00155B78"/>
    <w:rsid w:val="0016164C"/>
    <w:rsid w:val="00161668"/>
    <w:rsid w:val="00163A69"/>
    <w:rsid w:val="00164F7B"/>
    <w:rsid w:val="001710BC"/>
    <w:rsid w:val="00171731"/>
    <w:rsid w:val="00180C99"/>
    <w:rsid w:val="0018155E"/>
    <w:rsid w:val="001835FA"/>
    <w:rsid w:val="00183762"/>
    <w:rsid w:val="00183A60"/>
    <w:rsid w:val="001844CC"/>
    <w:rsid w:val="00184517"/>
    <w:rsid w:val="001865C3"/>
    <w:rsid w:val="00192766"/>
    <w:rsid w:val="00195EE9"/>
    <w:rsid w:val="001A0909"/>
    <w:rsid w:val="001A1C89"/>
    <w:rsid w:val="001A27FF"/>
    <w:rsid w:val="001A379A"/>
    <w:rsid w:val="001A572C"/>
    <w:rsid w:val="001A5DDD"/>
    <w:rsid w:val="001A5E70"/>
    <w:rsid w:val="001B08A1"/>
    <w:rsid w:val="001B200D"/>
    <w:rsid w:val="001B3E00"/>
    <w:rsid w:val="001B4D5A"/>
    <w:rsid w:val="001B6134"/>
    <w:rsid w:val="001C23F7"/>
    <w:rsid w:val="001C6114"/>
    <w:rsid w:val="001D6317"/>
    <w:rsid w:val="001D6BA0"/>
    <w:rsid w:val="001D711D"/>
    <w:rsid w:val="001E0D85"/>
    <w:rsid w:val="001E17A1"/>
    <w:rsid w:val="001E1990"/>
    <w:rsid w:val="001E403D"/>
    <w:rsid w:val="001E407E"/>
    <w:rsid w:val="001F2AD7"/>
    <w:rsid w:val="001F44A0"/>
    <w:rsid w:val="001F500A"/>
    <w:rsid w:val="001F771E"/>
    <w:rsid w:val="00202B5A"/>
    <w:rsid w:val="0020326C"/>
    <w:rsid w:val="002042D6"/>
    <w:rsid w:val="0020435B"/>
    <w:rsid w:val="002066FB"/>
    <w:rsid w:val="00215E19"/>
    <w:rsid w:val="00220D83"/>
    <w:rsid w:val="00222FD4"/>
    <w:rsid w:val="00222FE9"/>
    <w:rsid w:val="00225893"/>
    <w:rsid w:val="002268DC"/>
    <w:rsid w:val="0022701A"/>
    <w:rsid w:val="00227DA2"/>
    <w:rsid w:val="002301DA"/>
    <w:rsid w:val="002307D8"/>
    <w:rsid w:val="0023302E"/>
    <w:rsid w:val="0023443D"/>
    <w:rsid w:val="00236715"/>
    <w:rsid w:val="00237C04"/>
    <w:rsid w:val="00254992"/>
    <w:rsid w:val="00254AC3"/>
    <w:rsid w:val="00254C51"/>
    <w:rsid w:val="002579FE"/>
    <w:rsid w:val="00262FA8"/>
    <w:rsid w:val="00263410"/>
    <w:rsid w:val="00265348"/>
    <w:rsid w:val="002677DC"/>
    <w:rsid w:val="00267FD4"/>
    <w:rsid w:val="002767EB"/>
    <w:rsid w:val="0028138E"/>
    <w:rsid w:val="00281FDF"/>
    <w:rsid w:val="00285AF9"/>
    <w:rsid w:val="002911BF"/>
    <w:rsid w:val="00292392"/>
    <w:rsid w:val="00293CFA"/>
    <w:rsid w:val="00293EB6"/>
    <w:rsid w:val="002A073C"/>
    <w:rsid w:val="002A0AF9"/>
    <w:rsid w:val="002A2797"/>
    <w:rsid w:val="002A32BF"/>
    <w:rsid w:val="002A52EF"/>
    <w:rsid w:val="002A64BA"/>
    <w:rsid w:val="002B1023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1C4"/>
    <w:rsid w:val="002D49C0"/>
    <w:rsid w:val="002E583E"/>
    <w:rsid w:val="002E5B81"/>
    <w:rsid w:val="002E714B"/>
    <w:rsid w:val="002F1FF0"/>
    <w:rsid w:val="002F2B13"/>
    <w:rsid w:val="00302334"/>
    <w:rsid w:val="003027B0"/>
    <w:rsid w:val="00302E26"/>
    <w:rsid w:val="00305453"/>
    <w:rsid w:val="00306ADF"/>
    <w:rsid w:val="0031184A"/>
    <w:rsid w:val="00311FAD"/>
    <w:rsid w:val="0031345C"/>
    <w:rsid w:val="00316E17"/>
    <w:rsid w:val="003234E2"/>
    <w:rsid w:val="00324C25"/>
    <w:rsid w:val="0032666B"/>
    <w:rsid w:val="00326DCE"/>
    <w:rsid w:val="00331DA9"/>
    <w:rsid w:val="003332D5"/>
    <w:rsid w:val="003333E3"/>
    <w:rsid w:val="00333AA1"/>
    <w:rsid w:val="00334BF6"/>
    <w:rsid w:val="00337DC6"/>
    <w:rsid w:val="00347330"/>
    <w:rsid w:val="003528FA"/>
    <w:rsid w:val="00354D2A"/>
    <w:rsid w:val="00356FEA"/>
    <w:rsid w:val="00357096"/>
    <w:rsid w:val="00360F27"/>
    <w:rsid w:val="00362929"/>
    <w:rsid w:val="0036343B"/>
    <w:rsid w:val="00364A08"/>
    <w:rsid w:val="003651EC"/>
    <w:rsid w:val="00365905"/>
    <w:rsid w:val="003707BC"/>
    <w:rsid w:val="00372C57"/>
    <w:rsid w:val="00374E91"/>
    <w:rsid w:val="00375ECD"/>
    <w:rsid w:val="003812C8"/>
    <w:rsid w:val="00390B1D"/>
    <w:rsid w:val="00391B10"/>
    <w:rsid w:val="003921DE"/>
    <w:rsid w:val="00394943"/>
    <w:rsid w:val="00395F45"/>
    <w:rsid w:val="003A733D"/>
    <w:rsid w:val="003B2213"/>
    <w:rsid w:val="003B33B4"/>
    <w:rsid w:val="003B37D0"/>
    <w:rsid w:val="003B3903"/>
    <w:rsid w:val="003B500C"/>
    <w:rsid w:val="003B56BF"/>
    <w:rsid w:val="003B6B8E"/>
    <w:rsid w:val="003C4947"/>
    <w:rsid w:val="003C62FC"/>
    <w:rsid w:val="003D28A0"/>
    <w:rsid w:val="003D4395"/>
    <w:rsid w:val="003D6760"/>
    <w:rsid w:val="003E145C"/>
    <w:rsid w:val="003E6D1B"/>
    <w:rsid w:val="003F0436"/>
    <w:rsid w:val="003F2E6B"/>
    <w:rsid w:val="003F2FC5"/>
    <w:rsid w:val="003F7D5D"/>
    <w:rsid w:val="00402039"/>
    <w:rsid w:val="00403907"/>
    <w:rsid w:val="004168B5"/>
    <w:rsid w:val="004229F9"/>
    <w:rsid w:val="00424EFC"/>
    <w:rsid w:val="00425AE1"/>
    <w:rsid w:val="0043257A"/>
    <w:rsid w:val="00432CD1"/>
    <w:rsid w:val="004337DE"/>
    <w:rsid w:val="004347E8"/>
    <w:rsid w:val="00435155"/>
    <w:rsid w:val="00435223"/>
    <w:rsid w:val="004402C6"/>
    <w:rsid w:val="00442306"/>
    <w:rsid w:val="004435D3"/>
    <w:rsid w:val="004455B3"/>
    <w:rsid w:val="00447833"/>
    <w:rsid w:val="00451356"/>
    <w:rsid w:val="00456D75"/>
    <w:rsid w:val="004608E2"/>
    <w:rsid w:val="004636D8"/>
    <w:rsid w:val="004657B8"/>
    <w:rsid w:val="00466CE3"/>
    <w:rsid w:val="004737AF"/>
    <w:rsid w:val="00474124"/>
    <w:rsid w:val="00476AF0"/>
    <w:rsid w:val="00480C2B"/>
    <w:rsid w:val="00480F3F"/>
    <w:rsid w:val="00482BE4"/>
    <w:rsid w:val="00487E4E"/>
    <w:rsid w:val="00491E13"/>
    <w:rsid w:val="00492A38"/>
    <w:rsid w:val="00493398"/>
    <w:rsid w:val="004A51E1"/>
    <w:rsid w:val="004B188A"/>
    <w:rsid w:val="004B3465"/>
    <w:rsid w:val="004C0D8C"/>
    <w:rsid w:val="004C1126"/>
    <w:rsid w:val="004C3DBF"/>
    <w:rsid w:val="004C483A"/>
    <w:rsid w:val="004C493E"/>
    <w:rsid w:val="004C4CF3"/>
    <w:rsid w:val="004C6D68"/>
    <w:rsid w:val="004D20C9"/>
    <w:rsid w:val="004D512D"/>
    <w:rsid w:val="004D5468"/>
    <w:rsid w:val="004E4E50"/>
    <w:rsid w:val="004E6E5B"/>
    <w:rsid w:val="004F00A4"/>
    <w:rsid w:val="004F0A55"/>
    <w:rsid w:val="004F15B6"/>
    <w:rsid w:val="004F42BD"/>
    <w:rsid w:val="00502EE0"/>
    <w:rsid w:val="005041D0"/>
    <w:rsid w:val="0050455A"/>
    <w:rsid w:val="00513FE4"/>
    <w:rsid w:val="005173A6"/>
    <w:rsid w:val="00517552"/>
    <w:rsid w:val="0052155F"/>
    <w:rsid w:val="005236AA"/>
    <w:rsid w:val="00524847"/>
    <w:rsid w:val="0052534A"/>
    <w:rsid w:val="00525511"/>
    <w:rsid w:val="005279BC"/>
    <w:rsid w:val="005345BA"/>
    <w:rsid w:val="005408B7"/>
    <w:rsid w:val="0054448D"/>
    <w:rsid w:val="00547886"/>
    <w:rsid w:val="00547E5E"/>
    <w:rsid w:val="005515A1"/>
    <w:rsid w:val="0055187B"/>
    <w:rsid w:val="00555EE8"/>
    <w:rsid w:val="00555F56"/>
    <w:rsid w:val="00556AAF"/>
    <w:rsid w:val="005570D2"/>
    <w:rsid w:val="00560775"/>
    <w:rsid w:val="00565DBD"/>
    <w:rsid w:val="00567980"/>
    <w:rsid w:val="00570D81"/>
    <w:rsid w:val="00570FEF"/>
    <w:rsid w:val="005715FD"/>
    <w:rsid w:val="00573B4E"/>
    <w:rsid w:val="00574EA4"/>
    <w:rsid w:val="00575AC0"/>
    <w:rsid w:val="00576FC3"/>
    <w:rsid w:val="0058382F"/>
    <w:rsid w:val="0058620B"/>
    <w:rsid w:val="005867B9"/>
    <w:rsid w:val="005871C6"/>
    <w:rsid w:val="005902CD"/>
    <w:rsid w:val="0059463E"/>
    <w:rsid w:val="005962BD"/>
    <w:rsid w:val="00597475"/>
    <w:rsid w:val="005A1CDD"/>
    <w:rsid w:val="005A4605"/>
    <w:rsid w:val="005B08B9"/>
    <w:rsid w:val="005B2B7F"/>
    <w:rsid w:val="005B377B"/>
    <w:rsid w:val="005C1B38"/>
    <w:rsid w:val="005C388C"/>
    <w:rsid w:val="005C3C2C"/>
    <w:rsid w:val="005C3C7F"/>
    <w:rsid w:val="005C4A0A"/>
    <w:rsid w:val="005D057D"/>
    <w:rsid w:val="005D240A"/>
    <w:rsid w:val="005D2CBE"/>
    <w:rsid w:val="005D4135"/>
    <w:rsid w:val="005E02D0"/>
    <w:rsid w:val="005E030B"/>
    <w:rsid w:val="005F0E6B"/>
    <w:rsid w:val="005F11D1"/>
    <w:rsid w:val="005F1481"/>
    <w:rsid w:val="005F1991"/>
    <w:rsid w:val="005F24FF"/>
    <w:rsid w:val="005F5188"/>
    <w:rsid w:val="005F612C"/>
    <w:rsid w:val="0060157F"/>
    <w:rsid w:val="00602044"/>
    <w:rsid w:val="00602ADB"/>
    <w:rsid w:val="00602D67"/>
    <w:rsid w:val="00604702"/>
    <w:rsid w:val="00605210"/>
    <w:rsid w:val="00606DCB"/>
    <w:rsid w:val="006130BC"/>
    <w:rsid w:val="00613E4C"/>
    <w:rsid w:val="00614E22"/>
    <w:rsid w:val="0062126F"/>
    <w:rsid w:val="00621E5B"/>
    <w:rsid w:val="00621E7E"/>
    <w:rsid w:val="0062220C"/>
    <w:rsid w:val="00625677"/>
    <w:rsid w:val="00631304"/>
    <w:rsid w:val="006373D4"/>
    <w:rsid w:val="0064366B"/>
    <w:rsid w:val="00643DCC"/>
    <w:rsid w:val="00647CAF"/>
    <w:rsid w:val="00652378"/>
    <w:rsid w:val="006533C5"/>
    <w:rsid w:val="00653BC8"/>
    <w:rsid w:val="00654066"/>
    <w:rsid w:val="00655141"/>
    <w:rsid w:val="00656B31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136B"/>
    <w:rsid w:val="006840C1"/>
    <w:rsid w:val="00684154"/>
    <w:rsid w:val="00694326"/>
    <w:rsid w:val="00694662"/>
    <w:rsid w:val="006959E9"/>
    <w:rsid w:val="00696F79"/>
    <w:rsid w:val="006A6A80"/>
    <w:rsid w:val="006A7624"/>
    <w:rsid w:val="006B2D28"/>
    <w:rsid w:val="006C07BE"/>
    <w:rsid w:val="006C1AFA"/>
    <w:rsid w:val="006C3D36"/>
    <w:rsid w:val="006C7EA9"/>
    <w:rsid w:val="006D04C8"/>
    <w:rsid w:val="006D0E64"/>
    <w:rsid w:val="006D2310"/>
    <w:rsid w:val="006D3110"/>
    <w:rsid w:val="006D53D3"/>
    <w:rsid w:val="006D5641"/>
    <w:rsid w:val="006D6CC4"/>
    <w:rsid w:val="006E1566"/>
    <w:rsid w:val="006E5AFD"/>
    <w:rsid w:val="006E617B"/>
    <w:rsid w:val="006F4479"/>
    <w:rsid w:val="006F46C5"/>
    <w:rsid w:val="006F6ACB"/>
    <w:rsid w:val="00706AC1"/>
    <w:rsid w:val="00707A67"/>
    <w:rsid w:val="0071333D"/>
    <w:rsid w:val="00714F63"/>
    <w:rsid w:val="0071740E"/>
    <w:rsid w:val="00723050"/>
    <w:rsid w:val="0072441A"/>
    <w:rsid w:val="00725D46"/>
    <w:rsid w:val="00731EE1"/>
    <w:rsid w:val="00733FF4"/>
    <w:rsid w:val="0073599A"/>
    <w:rsid w:val="00737265"/>
    <w:rsid w:val="007377ED"/>
    <w:rsid w:val="007420BA"/>
    <w:rsid w:val="007472DC"/>
    <w:rsid w:val="00755745"/>
    <w:rsid w:val="00756F8D"/>
    <w:rsid w:val="00757229"/>
    <w:rsid w:val="00765EE1"/>
    <w:rsid w:val="00770482"/>
    <w:rsid w:val="00771C54"/>
    <w:rsid w:val="0077581D"/>
    <w:rsid w:val="00780DF6"/>
    <w:rsid w:val="00782B39"/>
    <w:rsid w:val="00783BCE"/>
    <w:rsid w:val="00786ECE"/>
    <w:rsid w:val="007909E7"/>
    <w:rsid w:val="00791705"/>
    <w:rsid w:val="007A47BF"/>
    <w:rsid w:val="007A6AEE"/>
    <w:rsid w:val="007B172F"/>
    <w:rsid w:val="007B5154"/>
    <w:rsid w:val="007B560F"/>
    <w:rsid w:val="007B6E72"/>
    <w:rsid w:val="007B7BCD"/>
    <w:rsid w:val="007C0033"/>
    <w:rsid w:val="007C53E1"/>
    <w:rsid w:val="007C5BBA"/>
    <w:rsid w:val="007C5C98"/>
    <w:rsid w:val="007D16C0"/>
    <w:rsid w:val="007D5397"/>
    <w:rsid w:val="007D5EFF"/>
    <w:rsid w:val="007E0FCC"/>
    <w:rsid w:val="007E326C"/>
    <w:rsid w:val="007E492F"/>
    <w:rsid w:val="007E647A"/>
    <w:rsid w:val="00804EFA"/>
    <w:rsid w:val="00806CEF"/>
    <w:rsid w:val="00810D79"/>
    <w:rsid w:val="00813365"/>
    <w:rsid w:val="00815A5D"/>
    <w:rsid w:val="00816A13"/>
    <w:rsid w:val="0082263D"/>
    <w:rsid w:val="008238F8"/>
    <w:rsid w:val="008244EB"/>
    <w:rsid w:val="00824CA5"/>
    <w:rsid w:val="00826E81"/>
    <w:rsid w:val="008306C9"/>
    <w:rsid w:val="0084034B"/>
    <w:rsid w:val="00842B1C"/>
    <w:rsid w:val="00850F5D"/>
    <w:rsid w:val="008609D2"/>
    <w:rsid w:val="0086238D"/>
    <w:rsid w:val="008671BE"/>
    <w:rsid w:val="00867DEC"/>
    <w:rsid w:val="008729C3"/>
    <w:rsid w:val="00873B2C"/>
    <w:rsid w:val="00876FEC"/>
    <w:rsid w:val="00884029"/>
    <w:rsid w:val="00884BDF"/>
    <w:rsid w:val="0089133E"/>
    <w:rsid w:val="008959B5"/>
    <w:rsid w:val="00895F8B"/>
    <w:rsid w:val="008A1B81"/>
    <w:rsid w:val="008A2769"/>
    <w:rsid w:val="008A3A1D"/>
    <w:rsid w:val="008A4A0D"/>
    <w:rsid w:val="008A6294"/>
    <w:rsid w:val="008B395C"/>
    <w:rsid w:val="008B57A6"/>
    <w:rsid w:val="008B5999"/>
    <w:rsid w:val="008C20FD"/>
    <w:rsid w:val="008C3D65"/>
    <w:rsid w:val="008C40CF"/>
    <w:rsid w:val="008C5178"/>
    <w:rsid w:val="008C54C5"/>
    <w:rsid w:val="008D5A02"/>
    <w:rsid w:val="008D7689"/>
    <w:rsid w:val="008E07D7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8F5F07"/>
    <w:rsid w:val="008F7392"/>
    <w:rsid w:val="00901089"/>
    <w:rsid w:val="00902AD4"/>
    <w:rsid w:val="0090336E"/>
    <w:rsid w:val="00906B8A"/>
    <w:rsid w:val="0091295B"/>
    <w:rsid w:val="00912998"/>
    <w:rsid w:val="00913899"/>
    <w:rsid w:val="009154FD"/>
    <w:rsid w:val="00917155"/>
    <w:rsid w:val="0092435B"/>
    <w:rsid w:val="0093378C"/>
    <w:rsid w:val="009524D6"/>
    <w:rsid w:val="00955B82"/>
    <w:rsid w:val="00955DEF"/>
    <w:rsid w:val="009571D5"/>
    <w:rsid w:val="00960BE0"/>
    <w:rsid w:val="009650C4"/>
    <w:rsid w:val="00966BC8"/>
    <w:rsid w:val="009710C1"/>
    <w:rsid w:val="00975B93"/>
    <w:rsid w:val="0097620C"/>
    <w:rsid w:val="00980108"/>
    <w:rsid w:val="00981C35"/>
    <w:rsid w:val="009846B4"/>
    <w:rsid w:val="00985D1D"/>
    <w:rsid w:val="0098653B"/>
    <w:rsid w:val="00987934"/>
    <w:rsid w:val="00990525"/>
    <w:rsid w:val="009A0AC6"/>
    <w:rsid w:val="009A37E4"/>
    <w:rsid w:val="009A3E58"/>
    <w:rsid w:val="009B4232"/>
    <w:rsid w:val="009B53EB"/>
    <w:rsid w:val="009B598E"/>
    <w:rsid w:val="009B599C"/>
    <w:rsid w:val="009C0845"/>
    <w:rsid w:val="009C10CF"/>
    <w:rsid w:val="009C3A46"/>
    <w:rsid w:val="009C65CD"/>
    <w:rsid w:val="009D072D"/>
    <w:rsid w:val="009D19AB"/>
    <w:rsid w:val="009D2B50"/>
    <w:rsid w:val="009D2F60"/>
    <w:rsid w:val="009D4030"/>
    <w:rsid w:val="009E1983"/>
    <w:rsid w:val="009E3B46"/>
    <w:rsid w:val="009E519C"/>
    <w:rsid w:val="009F4DEB"/>
    <w:rsid w:val="009F56E9"/>
    <w:rsid w:val="009F6982"/>
    <w:rsid w:val="009F7E73"/>
    <w:rsid w:val="00A0019F"/>
    <w:rsid w:val="00A00F65"/>
    <w:rsid w:val="00A10BB2"/>
    <w:rsid w:val="00A12CA1"/>
    <w:rsid w:val="00A12F84"/>
    <w:rsid w:val="00A14175"/>
    <w:rsid w:val="00A22E50"/>
    <w:rsid w:val="00A22FEB"/>
    <w:rsid w:val="00A23F9D"/>
    <w:rsid w:val="00A31200"/>
    <w:rsid w:val="00A31C3D"/>
    <w:rsid w:val="00A36D7E"/>
    <w:rsid w:val="00A43487"/>
    <w:rsid w:val="00A44B57"/>
    <w:rsid w:val="00A44D05"/>
    <w:rsid w:val="00A47805"/>
    <w:rsid w:val="00A50211"/>
    <w:rsid w:val="00A55382"/>
    <w:rsid w:val="00A60337"/>
    <w:rsid w:val="00A71735"/>
    <w:rsid w:val="00A7232F"/>
    <w:rsid w:val="00A73C2E"/>
    <w:rsid w:val="00A753DF"/>
    <w:rsid w:val="00A75912"/>
    <w:rsid w:val="00A76A1B"/>
    <w:rsid w:val="00A8249B"/>
    <w:rsid w:val="00A86A2C"/>
    <w:rsid w:val="00A92B1F"/>
    <w:rsid w:val="00AA0D43"/>
    <w:rsid w:val="00AA44D0"/>
    <w:rsid w:val="00AA470F"/>
    <w:rsid w:val="00AA4A86"/>
    <w:rsid w:val="00AA56C0"/>
    <w:rsid w:val="00AA7164"/>
    <w:rsid w:val="00AA75D9"/>
    <w:rsid w:val="00AB0AD4"/>
    <w:rsid w:val="00AB1AFA"/>
    <w:rsid w:val="00AB301F"/>
    <w:rsid w:val="00AB4006"/>
    <w:rsid w:val="00AB4081"/>
    <w:rsid w:val="00AB61A1"/>
    <w:rsid w:val="00AB76BC"/>
    <w:rsid w:val="00AC0053"/>
    <w:rsid w:val="00AC06D3"/>
    <w:rsid w:val="00AC22AF"/>
    <w:rsid w:val="00AC5C2B"/>
    <w:rsid w:val="00AC5D4C"/>
    <w:rsid w:val="00AC7C39"/>
    <w:rsid w:val="00AD1D8E"/>
    <w:rsid w:val="00AD3EA6"/>
    <w:rsid w:val="00AD66FC"/>
    <w:rsid w:val="00AD77E1"/>
    <w:rsid w:val="00AE1B48"/>
    <w:rsid w:val="00AE24B9"/>
    <w:rsid w:val="00AE49A0"/>
    <w:rsid w:val="00AE6474"/>
    <w:rsid w:val="00AE6731"/>
    <w:rsid w:val="00AF2AEC"/>
    <w:rsid w:val="00AF7098"/>
    <w:rsid w:val="00B00D3B"/>
    <w:rsid w:val="00B00D41"/>
    <w:rsid w:val="00B0104E"/>
    <w:rsid w:val="00B03AC9"/>
    <w:rsid w:val="00B0428F"/>
    <w:rsid w:val="00B07C87"/>
    <w:rsid w:val="00B07DA7"/>
    <w:rsid w:val="00B105FD"/>
    <w:rsid w:val="00B116B1"/>
    <w:rsid w:val="00B117E3"/>
    <w:rsid w:val="00B13B3F"/>
    <w:rsid w:val="00B1603E"/>
    <w:rsid w:val="00B160AA"/>
    <w:rsid w:val="00B242A5"/>
    <w:rsid w:val="00B2688F"/>
    <w:rsid w:val="00B30EA2"/>
    <w:rsid w:val="00B32081"/>
    <w:rsid w:val="00B32A39"/>
    <w:rsid w:val="00B33AB7"/>
    <w:rsid w:val="00B34AC2"/>
    <w:rsid w:val="00B35E05"/>
    <w:rsid w:val="00B36A26"/>
    <w:rsid w:val="00B3784F"/>
    <w:rsid w:val="00B37EB6"/>
    <w:rsid w:val="00B4077B"/>
    <w:rsid w:val="00B410C7"/>
    <w:rsid w:val="00B43AE0"/>
    <w:rsid w:val="00B47A52"/>
    <w:rsid w:val="00B53113"/>
    <w:rsid w:val="00B561C1"/>
    <w:rsid w:val="00B61235"/>
    <w:rsid w:val="00B63243"/>
    <w:rsid w:val="00B632F4"/>
    <w:rsid w:val="00B6375C"/>
    <w:rsid w:val="00B63BDA"/>
    <w:rsid w:val="00B644F2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1231"/>
    <w:rsid w:val="00BB2A0C"/>
    <w:rsid w:val="00BB337F"/>
    <w:rsid w:val="00BB377C"/>
    <w:rsid w:val="00BB3C80"/>
    <w:rsid w:val="00BB3F8F"/>
    <w:rsid w:val="00BB551B"/>
    <w:rsid w:val="00BB6EA6"/>
    <w:rsid w:val="00BB7AD1"/>
    <w:rsid w:val="00BC234F"/>
    <w:rsid w:val="00BC23C3"/>
    <w:rsid w:val="00BC41B8"/>
    <w:rsid w:val="00BC50B8"/>
    <w:rsid w:val="00BD25ED"/>
    <w:rsid w:val="00BD37A5"/>
    <w:rsid w:val="00BD593B"/>
    <w:rsid w:val="00BD5C03"/>
    <w:rsid w:val="00BE0240"/>
    <w:rsid w:val="00BE5DED"/>
    <w:rsid w:val="00BE7A35"/>
    <w:rsid w:val="00BF1481"/>
    <w:rsid w:val="00BF1949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DFB"/>
    <w:rsid w:val="00C04E26"/>
    <w:rsid w:val="00C05E14"/>
    <w:rsid w:val="00C11CCB"/>
    <w:rsid w:val="00C134B5"/>
    <w:rsid w:val="00C15788"/>
    <w:rsid w:val="00C17D35"/>
    <w:rsid w:val="00C20690"/>
    <w:rsid w:val="00C2383C"/>
    <w:rsid w:val="00C23D34"/>
    <w:rsid w:val="00C25A20"/>
    <w:rsid w:val="00C25BA2"/>
    <w:rsid w:val="00C27559"/>
    <w:rsid w:val="00C278A0"/>
    <w:rsid w:val="00C30522"/>
    <w:rsid w:val="00C310A8"/>
    <w:rsid w:val="00C31A5A"/>
    <w:rsid w:val="00C31BFC"/>
    <w:rsid w:val="00C3357A"/>
    <w:rsid w:val="00C347A4"/>
    <w:rsid w:val="00C3514C"/>
    <w:rsid w:val="00C42EEC"/>
    <w:rsid w:val="00C456C3"/>
    <w:rsid w:val="00C526AF"/>
    <w:rsid w:val="00C5393D"/>
    <w:rsid w:val="00C56643"/>
    <w:rsid w:val="00C62181"/>
    <w:rsid w:val="00C64726"/>
    <w:rsid w:val="00C7091E"/>
    <w:rsid w:val="00C7214A"/>
    <w:rsid w:val="00C73707"/>
    <w:rsid w:val="00C73B6E"/>
    <w:rsid w:val="00C767FA"/>
    <w:rsid w:val="00C828D0"/>
    <w:rsid w:val="00C83B89"/>
    <w:rsid w:val="00C91D42"/>
    <w:rsid w:val="00C93EE3"/>
    <w:rsid w:val="00C94F12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5F45"/>
    <w:rsid w:val="00CC6D34"/>
    <w:rsid w:val="00CC7809"/>
    <w:rsid w:val="00CD29F7"/>
    <w:rsid w:val="00CD2C53"/>
    <w:rsid w:val="00CD42AE"/>
    <w:rsid w:val="00CD5B77"/>
    <w:rsid w:val="00CD7834"/>
    <w:rsid w:val="00CE2D3B"/>
    <w:rsid w:val="00CE2F9D"/>
    <w:rsid w:val="00CE315D"/>
    <w:rsid w:val="00CE5BBB"/>
    <w:rsid w:val="00CE5BC1"/>
    <w:rsid w:val="00CF07A0"/>
    <w:rsid w:val="00CF7643"/>
    <w:rsid w:val="00D01E09"/>
    <w:rsid w:val="00D030F4"/>
    <w:rsid w:val="00D043E2"/>
    <w:rsid w:val="00D04927"/>
    <w:rsid w:val="00D05594"/>
    <w:rsid w:val="00D0668D"/>
    <w:rsid w:val="00D15947"/>
    <w:rsid w:val="00D17270"/>
    <w:rsid w:val="00D21B3E"/>
    <w:rsid w:val="00D22E9E"/>
    <w:rsid w:val="00D2654E"/>
    <w:rsid w:val="00D27A09"/>
    <w:rsid w:val="00D27C43"/>
    <w:rsid w:val="00D304DE"/>
    <w:rsid w:val="00D3107B"/>
    <w:rsid w:val="00D318CE"/>
    <w:rsid w:val="00D37709"/>
    <w:rsid w:val="00D40A88"/>
    <w:rsid w:val="00D41049"/>
    <w:rsid w:val="00D43ACD"/>
    <w:rsid w:val="00D45254"/>
    <w:rsid w:val="00D46CAC"/>
    <w:rsid w:val="00D4753B"/>
    <w:rsid w:val="00D52DA4"/>
    <w:rsid w:val="00D610E3"/>
    <w:rsid w:val="00D6712B"/>
    <w:rsid w:val="00D74921"/>
    <w:rsid w:val="00D81B75"/>
    <w:rsid w:val="00D842BA"/>
    <w:rsid w:val="00D877C0"/>
    <w:rsid w:val="00D87C3D"/>
    <w:rsid w:val="00D95C7F"/>
    <w:rsid w:val="00DA1A85"/>
    <w:rsid w:val="00DA2FE6"/>
    <w:rsid w:val="00DA3EAF"/>
    <w:rsid w:val="00DA6AF3"/>
    <w:rsid w:val="00DB0057"/>
    <w:rsid w:val="00DB128B"/>
    <w:rsid w:val="00DB1D41"/>
    <w:rsid w:val="00DB4285"/>
    <w:rsid w:val="00DB7E80"/>
    <w:rsid w:val="00DC1229"/>
    <w:rsid w:val="00DC128F"/>
    <w:rsid w:val="00DC39BB"/>
    <w:rsid w:val="00DC4905"/>
    <w:rsid w:val="00DC50EB"/>
    <w:rsid w:val="00DC5BD5"/>
    <w:rsid w:val="00DC7F51"/>
    <w:rsid w:val="00DD0827"/>
    <w:rsid w:val="00DD0CC1"/>
    <w:rsid w:val="00DD1E2A"/>
    <w:rsid w:val="00DD266A"/>
    <w:rsid w:val="00DD4CF4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5181"/>
    <w:rsid w:val="00E272AB"/>
    <w:rsid w:val="00E27764"/>
    <w:rsid w:val="00E27B68"/>
    <w:rsid w:val="00E33006"/>
    <w:rsid w:val="00E37CCF"/>
    <w:rsid w:val="00E422B5"/>
    <w:rsid w:val="00E4231B"/>
    <w:rsid w:val="00E43AF4"/>
    <w:rsid w:val="00E43C7D"/>
    <w:rsid w:val="00E43D06"/>
    <w:rsid w:val="00E46CDD"/>
    <w:rsid w:val="00E507AD"/>
    <w:rsid w:val="00E550F1"/>
    <w:rsid w:val="00E578F9"/>
    <w:rsid w:val="00E71851"/>
    <w:rsid w:val="00E7281F"/>
    <w:rsid w:val="00E74246"/>
    <w:rsid w:val="00E7624D"/>
    <w:rsid w:val="00E7758E"/>
    <w:rsid w:val="00E80030"/>
    <w:rsid w:val="00E800B3"/>
    <w:rsid w:val="00E875F5"/>
    <w:rsid w:val="00E92FEE"/>
    <w:rsid w:val="00E949EF"/>
    <w:rsid w:val="00E94B4E"/>
    <w:rsid w:val="00EA1F7A"/>
    <w:rsid w:val="00EA6463"/>
    <w:rsid w:val="00EB0CF7"/>
    <w:rsid w:val="00EB4633"/>
    <w:rsid w:val="00EB4CDE"/>
    <w:rsid w:val="00EB6091"/>
    <w:rsid w:val="00EB6775"/>
    <w:rsid w:val="00EC1E74"/>
    <w:rsid w:val="00EC4728"/>
    <w:rsid w:val="00ED7D28"/>
    <w:rsid w:val="00EE2260"/>
    <w:rsid w:val="00EE66E8"/>
    <w:rsid w:val="00EE6DDD"/>
    <w:rsid w:val="00EF1CCD"/>
    <w:rsid w:val="00EF2B73"/>
    <w:rsid w:val="00F030DD"/>
    <w:rsid w:val="00F03543"/>
    <w:rsid w:val="00F04AA7"/>
    <w:rsid w:val="00F0526C"/>
    <w:rsid w:val="00F05E28"/>
    <w:rsid w:val="00F05FF8"/>
    <w:rsid w:val="00F122C1"/>
    <w:rsid w:val="00F12F22"/>
    <w:rsid w:val="00F20329"/>
    <w:rsid w:val="00F22626"/>
    <w:rsid w:val="00F229D7"/>
    <w:rsid w:val="00F249F0"/>
    <w:rsid w:val="00F26958"/>
    <w:rsid w:val="00F26B1F"/>
    <w:rsid w:val="00F301ED"/>
    <w:rsid w:val="00F32FBF"/>
    <w:rsid w:val="00F42284"/>
    <w:rsid w:val="00F45211"/>
    <w:rsid w:val="00F46A73"/>
    <w:rsid w:val="00F551DF"/>
    <w:rsid w:val="00F578A5"/>
    <w:rsid w:val="00F64CFC"/>
    <w:rsid w:val="00F65F11"/>
    <w:rsid w:val="00F702D7"/>
    <w:rsid w:val="00F7772A"/>
    <w:rsid w:val="00F80A1F"/>
    <w:rsid w:val="00F81F1E"/>
    <w:rsid w:val="00FA76BA"/>
    <w:rsid w:val="00FB767D"/>
    <w:rsid w:val="00FB77CE"/>
    <w:rsid w:val="00FC4208"/>
    <w:rsid w:val="00FC4D3B"/>
    <w:rsid w:val="00FD127F"/>
    <w:rsid w:val="00FD1F6C"/>
    <w:rsid w:val="00FD3088"/>
    <w:rsid w:val="00FE040B"/>
    <w:rsid w:val="00FE1BB2"/>
    <w:rsid w:val="00FE44D0"/>
    <w:rsid w:val="00FF0420"/>
    <w:rsid w:val="00FF0D03"/>
    <w:rsid w:val="00FF4797"/>
    <w:rsid w:val="00FF4A16"/>
    <w:rsid w:val="00FF6AE0"/>
    <w:rsid w:val="00FF6D5C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492F"/>
    <w:pPr>
      <w:keepNext/>
      <w:outlineLvl w:val="2"/>
    </w:pPr>
    <w:rPr>
      <w:rFonts w:ascii="Arial Black" w:hAnsi="Arial Black" w:cs="Arial Black"/>
      <w:b/>
      <w:bCs/>
      <w:sz w:val="36"/>
      <w:szCs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632F4"/>
    <w:rPr>
      <w:rFonts w:ascii="Cambria" w:hAnsi="Cambria" w:cs="Cambria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C39B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9154FD"/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632F4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632F4"/>
    <w:rPr>
      <w:rFonts w:cs="Times New Roman"/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32F4"/>
    <w:rPr>
      <w:rFonts w:cs="Times New Roman"/>
      <w:sz w:val="2"/>
      <w:szCs w:val="2"/>
    </w:rPr>
  </w:style>
  <w:style w:type="paragraph" w:styleId="Caption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7C5BBA"/>
    <w:pPr>
      <w:ind w:left="720"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 w:cs="Franklin Gothic Medium"/>
    </w:rPr>
  </w:style>
  <w:style w:type="character" w:customStyle="1" w:styleId="FontStyle11">
    <w:name w:val="Font Style11"/>
    <w:basedOn w:val="DefaultParagraphFont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5E02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E02D0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5F5188"/>
    <w:rPr>
      <w:rFonts w:ascii="Calibri" w:hAnsi="Calibri" w:cs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ColorfulGrid-Accent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  <w:szCs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MediumGrid1-Accent5">
    <w:name w:val="Medium Grid 1 Accent 5"/>
    <w:basedOn w:val="TableNormal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DefaultParagraphFont"/>
    <w:link w:val="Stil1"/>
    <w:uiPriority w:val="99"/>
    <w:locked/>
    <w:rsid w:val="00AB1AFA"/>
    <w:rPr>
      <w:rFonts w:ascii="Comic Sans MS" w:hAnsi="Comic Sans MS" w:cs="Comic Sans MS"/>
      <w:sz w:val="18"/>
      <w:szCs w:val="18"/>
      <w:lang w:val="tr-TR" w:eastAsia="tr-TR"/>
    </w:rPr>
  </w:style>
  <w:style w:type="table" w:styleId="ColorfulGrid-Accent6">
    <w:name w:val="Colorful Grid Accent 6"/>
    <w:basedOn w:val="TableNormal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paragraph" w:styleId="Header">
    <w:name w:val="header"/>
    <w:basedOn w:val="Normal"/>
    <w:link w:val="HeaderChar"/>
    <w:uiPriority w:val="99"/>
    <w:rsid w:val="00706AC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06AC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6AC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6AC1"/>
    <w:rPr>
      <w:rFonts w:cs="Times New Roman"/>
      <w:sz w:val="24"/>
      <w:szCs w:val="24"/>
    </w:rPr>
  </w:style>
  <w:style w:type="table" w:styleId="TableList7">
    <w:name w:val="Table List 7"/>
    <w:basedOn w:val="TableNormal"/>
    <w:uiPriority w:val="99"/>
    <w:rsid w:val="00476AF0"/>
    <w:rPr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MediumList1-Accent4">
    <w:name w:val="Medium List 1 Accent 4"/>
    <w:basedOn w:val="TableNormal"/>
    <w:uiPriority w:val="99"/>
    <w:rsid w:val="009B4232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Times New Roman" w:eastAsia="Times New Roman" w:hAnsi="Times New Rom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rFonts w:cs="Times New Roman"/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rPr>
        <w:rFonts w:cs="Times New Roman"/>
      </w:rPr>
      <w:tblPr/>
      <w:tcPr>
        <w:shd w:val="clear" w:color="auto" w:fill="DFD8E8"/>
      </w:tcPr>
    </w:tblStylePr>
    <w:tblStylePr w:type="band1Horz">
      <w:rPr>
        <w:rFonts w:cs="Times New Roman"/>
      </w:rPr>
      <w:tblPr/>
      <w:tcPr>
        <w:shd w:val="clear" w:color="auto" w:fill="DFD8E8"/>
      </w:tcPr>
    </w:tblStylePr>
  </w:style>
  <w:style w:type="table" w:styleId="ColorfulList-Accent5">
    <w:name w:val="Colorful List Accent 5"/>
    <w:basedOn w:val="TableNormal"/>
    <w:uiPriority w:val="99"/>
    <w:rsid w:val="009C65CD"/>
    <w:rPr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rFonts w:cs="Times New Roman"/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shd w:val="clear" w:color="auto" w:fill="DAEEF3"/>
      </w:tcPr>
    </w:tblStylePr>
  </w:style>
  <w:style w:type="table" w:styleId="MediumShading1-Accent3">
    <w:name w:val="Medium Shading 1 Accent 3"/>
    <w:basedOn w:val="TableNormal"/>
    <w:uiPriority w:val="99"/>
    <w:rsid w:val="00002C4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E6EED5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LightGrid-Accent5">
    <w:name w:val="Light Grid Accent 5"/>
    <w:basedOn w:val="TableNormal"/>
    <w:uiPriority w:val="99"/>
    <w:rsid w:val="00002C48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MediumShading1-Accent5">
    <w:name w:val="Medium Shading 1 Accent 5"/>
    <w:basedOn w:val="TableNormal"/>
    <w:uiPriority w:val="99"/>
    <w:rsid w:val="00502EE0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table" w:styleId="MediumGrid2-Accent5">
    <w:name w:val="Medium Grid 2 Accent 5"/>
    <w:basedOn w:val="TableNormal"/>
    <w:uiPriority w:val="99"/>
    <w:rsid w:val="00782B39"/>
    <w:rPr>
      <w:rFonts w:ascii="Cambria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color w:val="000000"/>
      </w:rPr>
      <w:tblPr/>
      <w:tcPr>
        <w:shd w:val="clear" w:color="auto" w:fill="EDF6F9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99"/>
    <w:rsid w:val="00782B39"/>
    <w:rPr>
      <w:rFonts w:ascii="Cambria" w:hAnsi="Cambria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character" w:styleId="Hyperlink">
    <w:name w:val="Hyperlink"/>
    <w:basedOn w:val="DefaultParagraphFont"/>
    <w:uiPriority w:val="99"/>
    <w:rsid w:val="00466CE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4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4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5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4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254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54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54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24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1369</Words>
  <Characters>7809</Characters>
  <Application>Microsoft Office Outlook</Application>
  <DocSecurity>0</DocSecurity>
  <Lines>0</Lines>
  <Paragraphs>0</Paragraphs>
  <ScaleCrop>false</ScaleCrop>
  <Company>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(A)</dc:title>
  <dc:subject/>
  <dc:creator>escort</dc:creator>
  <cp:keywords/>
  <dc:description/>
  <cp:lastModifiedBy>edanur</cp:lastModifiedBy>
  <cp:revision>4</cp:revision>
  <cp:lastPrinted>2011-01-12T12:42:00Z</cp:lastPrinted>
  <dcterms:created xsi:type="dcterms:W3CDTF">2011-01-12T20:03:00Z</dcterms:created>
  <dcterms:modified xsi:type="dcterms:W3CDTF">2012-01-07T14:28:00Z</dcterms:modified>
</cp:coreProperties>
</file>