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024" w:rsidRDefault="006F2024" w:rsidP="00975C99">
      <w:pPr>
        <w:spacing w:line="240" w:lineRule="auto"/>
        <w:jc w:val="center"/>
        <w:rPr>
          <w:b/>
          <w:sz w:val="24"/>
        </w:rPr>
      </w:pPr>
      <w:r>
        <w:rPr>
          <w:b/>
          <w:sz w:val="24"/>
        </w:rPr>
        <w:t>www.ragipsahin.com.tr</w:t>
      </w:r>
    </w:p>
    <w:p w:rsidR="006F2024" w:rsidRDefault="006F2024" w:rsidP="00975C99">
      <w:pPr>
        <w:spacing w:line="240" w:lineRule="auto"/>
        <w:jc w:val="center"/>
        <w:rPr>
          <w:b/>
          <w:sz w:val="24"/>
        </w:rPr>
      </w:pPr>
      <w:r>
        <w:rPr>
          <w:b/>
          <w:sz w:val="24"/>
        </w:rPr>
        <w:t>ALACAKAYA İLKÖĞRETİM OKULU DİN KÜLTÜRÜ VE AHLAK BİLGİSİ DERSİ</w:t>
      </w:r>
    </w:p>
    <w:p w:rsidR="006F2024" w:rsidRDefault="006F2024" w:rsidP="00975C99">
      <w:pPr>
        <w:spacing w:line="240" w:lineRule="auto"/>
        <w:jc w:val="center"/>
        <w:rPr>
          <w:b/>
          <w:sz w:val="24"/>
        </w:rPr>
      </w:pPr>
      <w:r>
        <w:rPr>
          <w:b/>
          <w:sz w:val="24"/>
        </w:rPr>
        <w:t>7/B SINIFI 2011 – 2012 EĞİTİM ÖĞRETİM YILI 2.DÖNEM 1.YAZILI SINAVI</w:t>
      </w:r>
    </w:p>
    <w:p w:rsidR="006F2024" w:rsidRDefault="006F2024" w:rsidP="00975C99">
      <w:pPr>
        <w:spacing w:line="240" w:lineRule="auto"/>
        <w:ind w:firstLine="708"/>
        <w:rPr>
          <w:b/>
        </w:rPr>
      </w:pPr>
      <w:r>
        <w:rPr>
          <w:b/>
        </w:rPr>
        <w:t>AD – SOYAD: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NOT:</w:t>
      </w:r>
    </w:p>
    <w:p w:rsidR="006F2024" w:rsidRDefault="006F2024" w:rsidP="00975C99">
      <w:pPr>
        <w:pStyle w:val="ListParagraph"/>
        <w:numPr>
          <w:ilvl w:val="0"/>
          <w:numId w:val="17"/>
        </w:numPr>
        <w:spacing w:before="100" w:beforeAutospacing="1" w:after="100" w:afterAutospacing="1" w:line="240" w:lineRule="auto"/>
      </w:pPr>
      <w:r>
        <w:t>Müslümanların Ramazan ayında yapmaları farz olan ibadet hangisidir?</w:t>
      </w:r>
      <w:r>
        <w:rPr>
          <w:b/>
        </w:rPr>
        <w:t>(6puan)</w:t>
      </w:r>
    </w:p>
    <w:p w:rsidR="006F2024" w:rsidRDefault="006F2024" w:rsidP="00975C99">
      <w:pPr>
        <w:pStyle w:val="ListParagraph"/>
        <w:numPr>
          <w:ilvl w:val="0"/>
          <w:numId w:val="18"/>
        </w:numPr>
        <w:spacing w:before="100" w:beforeAutospacing="1" w:after="100" w:afterAutospacing="1" w:line="240" w:lineRule="auto"/>
      </w:pPr>
      <w:r>
        <w:t>Namaz</w:t>
      </w:r>
      <w:r>
        <w:tab/>
      </w:r>
      <w:r>
        <w:tab/>
        <w:t>b)   Oruç</w:t>
      </w:r>
      <w:r>
        <w:tab/>
        <w:t>c) Hac</w:t>
      </w:r>
      <w:r>
        <w:tab/>
      </w:r>
      <w:r>
        <w:tab/>
        <w:t>d)  Zekat</w:t>
      </w:r>
    </w:p>
    <w:p w:rsidR="006F2024" w:rsidRDefault="006F2024" w:rsidP="00975C99">
      <w:pPr>
        <w:pStyle w:val="ListParagraph"/>
        <w:ind w:left="1440"/>
      </w:pPr>
    </w:p>
    <w:p w:rsidR="006F2024" w:rsidRDefault="006F2024" w:rsidP="00975C99">
      <w:pPr>
        <w:pStyle w:val="ListParagraph"/>
        <w:numPr>
          <w:ilvl w:val="0"/>
          <w:numId w:val="17"/>
        </w:numPr>
        <w:spacing w:before="100" w:beforeAutospacing="1" w:after="100" w:afterAutospacing="1" w:line="240" w:lineRule="auto"/>
      </w:pPr>
      <w:r>
        <w:t>Oruçlu insanın akşam ezanıyla birlikte orucunu açmasına ne denir?</w:t>
      </w:r>
      <w:r>
        <w:rPr>
          <w:b/>
        </w:rPr>
        <w:t xml:space="preserve"> (6puan)</w:t>
      </w:r>
    </w:p>
    <w:p w:rsidR="006F2024" w:rsidRDefault="006F2024" w:rsidP="00975C99">
      <w:pPr>
        <w:pStyle w:val="ListParagraph"/>
        <w:numPr>
          <w:ilvl w:val="0"/>
          <w:numId w:val="19"/>
        </w:numPr>
        <w:spacing w:before="100" w:beforeAutospacing="1" w:after="100" w:afterAutospacing="1" w:line="240" w:lineRule="auto"/>
      </w:pPr>
      <w:r>
        <w:t>Sahur etmek</w:t>
      </w:r>
      <w:r>
        <w:tab/>
        <w:t>b) İmsak</w:t>
      </w:r>
      <w:r>
        <w:tab/>
        <w:t>c) Mukabele</w:t>
      </w:r>
      <w:r>
        <w:tab/>
        <w:t>d) İftar etmek</w:t>
      </w:r>
    </w:p>
    <w:p w:rsidR="006F2024" w:rsidRDefault="006F2024" w:rsidP="00975C99">
      <w:pPr>
        <w:pStyle w:val="ListParagraph"/>
        <w:ind w:left="1440"/>
      </w:pPr>
    </w:p>
    <w:p w:rsidR="006F2024" w:rsidRDefault="006F2024" w:rsidP="00975C99">
      <w:pPr>
        <w:pStyle w:val="ListParagraph"/>
        <w:numPr>
          <w:ilvl w:val="0"/>
          <w:numId w:val="17"/>
        </w:numPr>
        <w:spacing w:before="100" w:beforeAutospacing="1" w:after="100" w:afterAutospacing="1" w:line="240" w:lineRule="auto"/>
      </w:pPr>
      <w:r>
        <w:t>Oruç ibadetinin yapılmasındaki temel amaç nedir?</w:t>
      </w:r>
      <w:r>
        <w:rPr>
          <w:b/>
        </w:rPr>
        <w:t xml:space="preserve"> (6puan)</w:t>
      </w:r>
    </w:p>
    <w:p w:rsidR="006F2024" w:rsidRDefault="006F2024" w:rsidP="00975C99">
      <w:pPr>
        <w:pStyle w:val="ListParagraph"/>
        <w:numPr>
          <w:ilvl w:val="0"/>
          <w:numId w:val="20"/>
        </w:numPr>
        <w:spacing w:before="100" w:beforeAutospacing="1" w:after="100" w:afterAutospacing="1" w:line="240" w:lineRule="auto"/>
      </w:pPr>
      <w:r>
        <w:t>Mide sağlığı</w:t>
      </w:r>
      <w:r>
        <w:tab/>
      </w:r>
      <w:r>
        <w:tab/>
        <w:t>b) Fakirleri anlamak</w:t>
      </w:r>
      <w:r>
        <w:tab/>
        <w:t>c) Allah rızası</w:t>
      </w:r>
      <w:r>
        <w:tab/>
        <w:t>d) Aç kalmak</w:t>
      </w:r>
    </w:p>
    <w:p w:rsidR="006F2024" w:rsidRDefault="006F2024" w:rsidP="00975C99">
      <w:pPr>
        <w:pStyle w:val="ListParagraph"/>
        <w:ind w:left="1440"/>
      </w:pPr>
    </w:p>
    <w:p w:rsidR="006F2024" w:rsidRDefault="006F2024" w:rsidP="00975C99">
      <w:pPr>
        <w:pStyle w:val="ListParagraph"/>
        <w:numPr>
          <w:ilvl w:val="0"/>
          <w:numId w:val="17"/>
        </w:numPr>
        <w:spacing w:before="100" w:beforeAutospacing="1" w:after="100" w:afterAutospacing="1" w:line="240" w:lineRule="auto"/>
      </w:pPr>
      <w:r>
        <w:t xml:space="preserve">Aşağıdakilerden hangisi Hz. Muhammed (s.a.v.)’in peygamberlik özelliklerinden </w:t>
      </w:r>
      <w:r>
        <w:rPr>
          <w:u w:val="single"/>
        </w:rPr>
        <w:t>değildir</w:t>
      </w:r>
      <w:r>
        <w:t>?</w:t>
      </w:r>
      <w:r>
        <w:rPr>
          <w:b/>
        </w:rPr>
        <w:t xml:space="preserve"> (6puan)</w:t>
      </w:r>
    </w:p>
    <w:p w:rsidR="006F2024" w:rsidRDefault="006F2024" w:rsidP="00975C99">
      <w:pPr>
        <w:pStyle w:val="ListParagraph"/>
        <w:numPr>
          <w:ilvl w:val="0"/>
          <w:numId w:val="21"/>
        </w:numPr>
        <w:spacing w:before="100" w:beforeAutospacing="1" w:after="100" w:afterAutospacing="1" w:line="240" w:lineRule="auto"/>
      </w:pPr>
      <w:r>
        <w:t>İnsanları inanmaya zorlamak</w:t>
      </w:r>
      <w:r>
        <w:tab/>
      </w:r>
      <w:r>
        <w:tab/>
        <w:t>b) Allah’ın ayetlerini açıklamak</w:t>
      </w:r>
    </w:p>
    <w:p w:rsidR="006F2024" w:rsidRDefault="006F2024" w:rsidP="00975C99">
      <w:pPr>
        <w:pStyle w:val="ListParagraph"/>
        <w:ind w:left="1440"/>
      </w:pPr>
      <w:r>
        <w:t>c)   Vahyi insanlara ilan etmek</w:t>
      </w:r>
      <w:r>
        <w:tab/>
      </w:r>
      <w:r>
        <w:tab/>
        <w:t>d) İnsanları uyarmak</w:t>
      </w:r>
    </w:p>
    <w:p w:rsidR="006F2024" w:rsidRDefault="006F2024" w:rsidP="00975C99">
      <w:pPr>
        <w:pStyle w:val="ListParagraph"/>
        <w:ind w:left="1440"/>
      </w:pPr>
    </w:p>
    <w:p w:rsidR="006F2024" w:rsidRDefault="006F2024" w:rsidP="00975C99">
      <w:pPr>
        <w:pStyle w:val="ListParagraph"/>
        <w:numPr>
          <w:ilvl w:val="0"/>
          <w:numId w:val="17"/>
        </w:numPr>
        <w:spacing w:before="100" w:beforeAutospacing="1" w:after="100" w:afterAutospacing="1" w:line="240" w:lineRule="auto"/>
      </w:pPr>
      <w:r>
        <w:t>Aşağıdakilerden hangisi Hz. Muhammed(s.a.v.)’in insani özelliklerinden biridir?</w:t>
      </w:r>
      <w:r>
        <w:rPr>
          <w:b/>
        </w:rPr>
        <w:t xml:space="preserve"> (6puan)</w:t>
      </w:r>
    </w:p>
    <w:p w:rsidR="006F2024" w:rsidRDefault="006F2024" w:rsidP="00975C99">
      <w:pPr>
        <w:pStyle w:val="ListParagraph"/>
        <w:numPr>
          <w:ilvl w:val="0"/>
          <w:numId w:val="22"/>
        </w:numPr>
        <w:spacing w:before="100" w:beforeAutospacing="1" w:after="100" w:afterAutospacing="1" w:line="240" w:lineRule="auto"/>
      </w:pPr>
      <w:r>
        <w:t>Vahiy alışı</w:t>
      </w:r>
      <w:r>
        <w:tab/>
        <w:t>b) Uyarıcı Olması</w:t>
      </w:r>
      <w:r>
        <w:tab/>
        <w:t>c) Uyuması</w:t>
      </w:r>
      <w:r>
        <w:tab/>
        <w:t>d) İnsanlara Rahmet olması</w:t>
      </w:r>
    </w:p>
    <w:p w:rsidR="006F2024" w:rsidRDefault="006F2024" w:rsidP="00975C99">
      <w:pPr>
        <w:pStyle w:val="ListParagraph"/>
        <w:ind w:left="1440"/>
      </w:pPr>
    </w:p>
    <w:p w:rsidR="006F2024" w:rsidRDefault="006F2024" w:rsidP="00975C99">
      <w:pPr>
        <w:pStyle w:val="ListParagraph"/>
        <w:numPr>
          <w:ilvl w:val="0"/>
          <w:numId w:val="17"/>
        </w:numPr>
        <w:spacing w:before="100" w:beforeAutospacing="1" w:after="100" w:afterAutospacing="1" w:line="240" w:lineRule="auto"/>
        <w:rPr>
          <w:b/>
          <w:i/>
        </w:rPr>
      </w:pPr>
      <w:r>
        <w:rPr>
          <w:b/>
          <w:i/>
        </w:rPr>
        <w:t xml:space="preserve">“…insanlara, kendilerine indirileni açıklaman için ve düşünüp anlasınlar diye sana da bu Kur’an’ı dindirk.” (Nahl Suresi 44.ayet) </w:t>
      </w:r>
      <w:r>
        <w:t>ayeti, Hz. Muhammed(s.a.v.)’in hangi özelliğine vurgu yapmaktadır?</w:t>
      </w:r>
      <w:r>
        <w:rPr>
          <w:b/>
        </w:rPr>
        <w:t xml:space="preserve"> (6puan)</w:t>
      </w:r>
    </w:p>
    <w:p w:rsidR="006F2024" w:rsidRDefault="006F2024" w:rsidP="00975C99">
      <w:pPr>
        <w:pStyle w:val="ListParagraph"/>
        <w:numPr>
          <w:ilvl w:val="0"/>
          <w:numId w:val="23"/>
        </w:numPr>
        <w:spacing w:before="100" w:beforeAutospacing="1" w:after="100" w:afterAutospacing="1" w:line="240" w:lineRule="auto"/>
      </w:pPr>
      <w:r>
        <w:t>Kur’an’ı açıklayıcı olmasına</w:t>
      </w:r>
      <w:r>
        <w:tab/>
      </w:r>
      <w:r>
        <w:tab/>
        <w:t>b) Hz. Muhammed’in de bir insan olmasına</w:t>
      </w:r>
    </w:p>
    <w:p w:rsidR="006F2024" w:rsidRDefault="006F2024" w:rsidP="00975C99">
      <w:pPr>
        <w:pStyle w:val="ListParagraph"/>
        <w:ind w:left="1440"/>
      </w:pPr>
      <w:r>
        <w:t>c)   Güvenilir bir insan olmasına</w:t>
      </w:r>
      <w:r>
        <w:tab/>
        <w:t>d) Vahiy alıyor olmasına</w:t>
      </w:r>
    </w:p>
    <w:p w:rsidR="006F2024" w:rsidRDefault="006F2024" w:rsidP="00975C99">
      <w:pPr>
        <w:spacing w:line="240" w:lineRule="auto"/>
        <w:ind w:firstLine="708"/>
        <w:rPr>
          <w:b/>
          <w:sz w:val="24"/>
        </w:rPr>
      </w:pPr>
      <w:r>
        <w:rPr>
          <w:b/>
          <w:sz w:val="24"/>
        </w:rPr>
        <w:t xml:space="preserve">7.   “Beşer”, “Rahmet”, “Hz. Muhammed”, “El-Emin”, “Tebliğ” </w:t>
      </w:r>
    </w:p>
    <w:p w:rsidR="006F2024" w:rsidRDefault="006F2024" w:rsidP="00975C99">
      <w:pPr>
        <w:spacing w:line="240" w:lineRule="auto"/>
        <w:ind w:firstLine="708"/>
        <w:rPr>
          <w:sz w:val="24"/>
        </w:rPr>
      </w:pPr>
      <w:r>
        <w:rPr>
          <w:sz w:val="24"/>
        </w:rPr>
        <w:t>Verilen kelimeleri, aşağıdaki tanımlarının karşılarına yazınız…</w:t>
      </w:r>
      <w:r>
        <w:rPr>
          <w:b/>
          <w:sz w:val="24"/>
        </w:rPr>
        <w:t>(5x3=15puan)</w:t>
      </w:r>
    </w:p>
    <w:p w:rsidR="006F2024" w:rsidRDefault="006F2024" w:rsidP="00975C99">
      <w:pPr>
        <w:spacing w:line="240" w:lineRule="auto"/>
        <w:ind w:firstLine="708"/>
        <w:rPr>
          <w:sz w:val="24"/>
        </w:rPr>
      </w:pPr>
      <w:r w:rsidRPr="007369A6">
        <w:rPr>
          <w:b/>
          <w:noProof/>
          <w:sz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46.75pt;height:283.5pt;visibility:visible">
            <v:imagedata r:id="rId5" o:title="" gain="142470f" blacklevel="-7209f"/>
          </v:shape>
        </w:pict>
      </w:r>
    </w:p>
    <w:p w:rsidR="006F2024" w:rsidRDefault="006F2024" w:rsidP="00975C99">
      <w:pPr>
        <w:spacing w:line="240" w:lineRule="auto"/>
        <w:ind w:firstLine="708"/>
        <w:rPr>
          <w:sz w:val="24"/>
        </w:rPr>
      </w:pPr>
    </w:p>
    <w:p w:rsidR="006F2024" w:rsidRDefault="006F2024" w:rsidP="00975C99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rPr>
          <w:sz w:val="24"/>
        </w:rPr>
      </w:pPr>
      <w:r>
        <w:t xml:space="preserve">Aşağıda verilen ifadelerden doğru olanların başına </w:t>
      </w:r>
      <w:r>
        <w:rPr>
          <w:b/>
        </w:rPr>
        <w:t>“D”</w:t>
      </w:r>
      <w:r>
        <w:t xml:space="preserve">, yanlış olanların başına </w:t>
      </w:r>
      <w:r>
        <w:rPr>
          <w:b/>
        </w:rPr>
        <w:t>“Y”</w:t>
      </w:r>
      <w:r>
        <w:t xml:space="preserve"> yazınız…</w:t>
      </w:r>
      <w:r>
        <w:rPr>
          <w:b/>
        </w:rPr>
        <w:t>(4x3=12puan)</w:t>
      </w:r>
    </w:p>
    <w:p w:rsidR="006F2024" w:rsidRDefault="006F2024" w:rsidP="00975C99">
      <w:pPr>
        <w:pStyle w:val="ListParagraph"/>
        <w:ind w:left="1440"/>
      </w:pPr>
      <w:r w:rsidRPr="005735CC">
        <w:rPr>
          <w:noProof/>
          <w:lang w:eastAsia="tr-TR"/>
        </w:rPr>
        <w:pict>
          <v:shape id="Resim 2" o:spid="_x0000_i1026" type="#_x0000_t75" style="width:463.5pt;height:105.75pt;visibility:visible">
            <v:imagedata r:id="rId6" o:title="" gain="218453f" blacklevel="-9830f"/>
          </v:shape>
        </w:pict>
      </w:r>
    </w:p>
    <w:p w:rsidR="006F2024" w:rsidRDefault="006F2024" w:rsidP="00975C99">
      <w:pPr>
        <w:pStyle w:val="ListParagraph"/>
        <w:ind w:left="1440"/>
      </w:pPr>
    </w:p>
    <w:p w:rsidR="006F2024" w:rsidRDefault="006F2024" w:rsidP="00975C99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rPr>
          <w:b/>
          <w:i/>
        </w:rPr>
      </w:pPr>
      <w:r>
        <w:rPr>
          <w:b/>
        </w:rPr>
        <w:t>(11x2=22puan)</w:t>
      </w:r>
    </w:p>
    <w:p w:rsidR="006F2024" w:rsidRDefault="006F2024" w:rsidP="00975C99">
      <w:pPr>
        <w:pStyle w:val="ListParagraph"/>
        <w:ind w:left="1440"/>
        <w:rPr>
          <w:b/>
          <w:i/>
        </w:rPr>
      </w:pPr>
      <w:r w:rsidRPr="007369A6">
        <w:rPr>
          <w:b/>
          <w:i/>
          <w:noProof/>
          <w:lang w:eastAsia="tr-TR"/>
        </w:rPr>
        <w:pict>
          <v:shape id="Resim 3" o:spid="_x0000_i1027" type="#_x0000_t75" style="width:433.5pt;height:328.5pt;visibility:visible">
            <v:imagedata r:id="rId7" o:title="" gain="109227f" blacklevel="-3277f"/>
          </v:shape>
        </w:pict>
      </w:r>
    </w:p>
    <w:p w:rsidR="006F2024" w:rsidRDefault="006F2024" w:rsidP="00975C99">
      <w:pPr>
        <w:pStyle w:val="ListParagraph"/>
        <w:ind w:left="1440"/>
        <w:rPr>
          <w:b/>
        </w:rPr>
      </w:pPr>
    </w:p>
    <w:p w:rsidR="006F2024" w:rsidRDefault="006F2024" w:rsidP="00975C99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rPr>
          <w:b/>
          <w:i/>
        </w:rPr>
      </w:pPr>
      <w:r>
        <w:t xml:space="preserve">Mâun suresinin okunuşunu yazınız. </w:t>
      </w:r>
      <w:r>
        <w:rPr>
          <w:b/>
        </w:rPr>
        <w:t>(15puan)</w:t>
      </w:r>
    </w:p>
    <w:p w:rsidR="006F2024" w:rsidRDefault="006F2024" w:rsidP="00975C99">
      <w:pPr>
        <w:pStyle w:val="ListParagraph"/>
        <w:ind w:left="1440"/>
        <w:rPr>
          <w:sz w:val="32"/>
        </w:rPr>
      </w:pPr>
      <w:r>
        <w:rPr>
          <w:sz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F2024" w:rsidRDefault="006F2024" w:rsidP="00975C99">
      <w:pPr>
        <w:pStyle w:val="ListParagraph"/>
        <w:ind w:left="1440"/>
        <w:rPr>
          <w:sz w:val="32"/>
        </w:rPr>
      </w:pPr>
    </w:p>
    <w:p w:rsidR="006F2024" w:rsidRDefault="006F2024" w:rsidP="00975C99">
      <w:pPr>
        <w:pStyle w:val="ListParagraph"/>
        <w:ind w:left="1440"/>
        <w:rPr>
          <w:b/>
          <w:i/>
          <w:sz w:val="32"/>
        </w:rPr>
      </w:pPr>
    </w:p>
    <w:p w:rsidR="006F2024" w:rsidRDefault="006F2024" w:rsidP="00975C99">
      <w:pPr>
        <w:pStyle w:val="ListParagraph"/>
        <w:ind w:left="1440" w:firstLine="684"/>
        <w:rPr>
          <w:b/>
          <w:i/>
          <w:sz w:val="24"/>
          <w:u w:val="single"/>
        </w:rPr>
      </w:pPr>
      <w:r>
        <w:rPr>
          <w:b/>
          <w:i/>
          <w:u w:val="single"/>
        </w:rPr>
        <w:t>AÇIKLAMA:</w:t>
      </w:r>
    </w:p>
    <w:p w:rsidR="006F2024" w:rsidRDefault="006F2024" w:rsidP="00975C99">
      <w:pPr>
        <w:pStyle w:val="ListParagraph"/>
        <w:numPr>
          <w:ilvl w:val="0"/>
          <w:numId w:val="25"/>
        </w:numPr>
        <w:spacing w:before="100" w:beforeAutospacing="1" w:after="100" w:afterAutospacing="1" w:line="240" w:lineRule="auto"/>
      </w:pPr>
      <w:r>
        <w:t>Her sorunun doğru cevabının değeri yanında yazmaktadır.</w:t>
      </w:r>
    </w:p>
    <w:p w:rsidR="006F2024" w:rsidRDefault="006F2024" w:rsidP="00975C99">
      <w:pPr>
        <w:pStyle w:val="ListParagraph"/>
        <w:numPr>
          <w:ilvl w:val="0"/>
          <w:numId w:val="25"/>
        </w:numPr>
        <w:spacing w:before="100" w:beforeAutospacing="1" w:after="100" w:afterAutospacing="1" w:line="240" w:lineRule="auto"/>
      </w:pPr>
      <w:r>
        <w:t>Sınav süresi bir ders saatidir.</w:t>
      </w:r>
    </w:p>
    <w:p w:rsidR="006F2024" w:rsidRDefault="006F2024" w:rsidP="00975C99">
      <w:pPr>
        <w:pStyle w:val="ListParagraph"/>
        <w:numPr>
          <w:ilvl w:val="0"/>
          <w:numId w:val="25"/>
        </w:numPr>
        <w:spacing w:before="100" w:beforeAutospacing="1" w:after="100" w:afterAutospacing="1" w:line="240" w:lineRule="auto"/>
      </w:pPr>
      <w:r>
        <w:t>Başarılar dilerim…</w:t>
      </w:r>
    </w:p>
    <w:p w:rsidR="006F2024" w:rsidRDefault="006F2024" w:rsidP="00975C99">
      <w:pPr>
        <w:spacing w:line="240" w:lineRule="auto"/>
        <w:ind w:left="7080" w:firstLine="708"/>
        <w:rPr>
          <w:sz w:val="24"/>
        </w:rPr>
      </w:pPr>
      <w:r>
        <w:rPr>
          <w:sz w:val="24"/>
        </w:rPr>
        <w:t>Ragıp ŞAHİN</w:t>
      </w:r>
    </w:p>
    <w:p w:rsidR="006F2024" w:rsidRDefault="006F2024" w:rsidP="00975C99">
      <w:pPr>
        <w:spacing w:line="240" w:lineRule="auto"/>
        <w:ind w:left="6372"/>
        <w:rPr>
          <w:sz w:val="24"/>
        </w:rPr>
      </w:pPr>
      <w:r>
        <w:rPr>
          <w:sz w:val="24"/>
        </w:rPr>
        <w:t>Din Kültürü ve Ahlak Bilgisi Öğretmeni</w:t>
      </w:r>
    </w:p>
    <w:p w:rsidR="006F2024" w:rsidRPr="00975C99" w:rsidRDefault="006F2024" w:rsidP="00975C99">
      <w:pPr>
        <w:spacing w:line="240" w:lineRule="auto"/>
        <w:ind w:left="6372"/>
        <w:rPr>
          <w:sz w:val="24"/>
        </w:rPr>
      </w:pPr>
      <w:r>
        <w:rPr>
          <w:sz w:val="24"/>
        </w:rPr>
        <w:t xml:space="preserve">                  </w:t>
      </w:r>
      <w:hyperlink r:id="rId8" w:history="1">
        <w:r w:rsidRPr="006204E4">
          <w:rPr>
            <w:rStyle w:val="Hyperlink"/>
            <w:sz w:val="24"/>
          </w:rPr>
          <w:t>www.sorubak.com</w:t>
        </w:r>
      </w:hyperlink>
      <w:r>
        <w:rPr>
          <w:sz w:val="24"/>
        </w:rPr>
        <w:t xml:space="preserve"> </w:t>
      </w:r>
    </w:p>
    <w:sectPr w:rsidR="006F2024" w:rsidRPr="00975C99" w:rsidSect="00D93AF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D5CF9"/>
    <w:multiLevelType w:val="hybridMultilevel"/>
    <w:tmpl w:val="F8E4CC9C"/>
    <w:lvl w:ilvl="0" w:tplc="041F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140C4437"/>
    <w:multiLevelType w:val="hybridMultilevel"/>
    <w:tmpl w:val="2F7E7B70"/>
    <w:lvl w:ilvl="0" w:tplc="E86E867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8465A92"/>
    <w:multiLevelType w:val="hybridMultilevel"/>
    <w:tmpl w:val="A3C8DFB8"/>
    <w:lvl w:ilvl="0" w:tplc="DB9214C8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1CF33A4B"/>
    <w:multiLevelType w:val="hybridMultilevel"/>
    <w:tmpl w:val="C4F22386"/>
    <w:lvl w:ilvl="0" w:tplc="2BF8364C">
      <w:start w:val="8"/>
      <w:numFmt w:val="decimal"/>
      <w:lvlText w:val="%1."/>
      <w:lvlJc w:val="left"/>
      <w:pPr>
        <w:ind w:left="1440" w:hanging="360"/>
      </w:pPr>
      <w:rPr>
        <w:rFonts w:cs="Times New Roman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26C80A60"/>
    <w:multiLevelType w:val="hybridMultilevel"/>
    <w:tmpl w:val="0D6895FA"/>
    <w:lvl w:ilvl="0" w:tplc="91AC1424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289F12FA"/>
    <w:multiLevelType w:val="hybridMultilevel"/>
    <w:tmpl w:val="1AA46B6A"/>
    <w:lvl w:ilvl="0" w:tplc="49DCFF9E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30376974"/>
    <w:multiLevelType w:val="hybridMultilevel"/>
    <w:tmpl w:val="77AED6D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9954B7D"/>
    <w:multiLevelType w:val="hybridMultilevel"/>
    <w:tmpl w:val="EC200D42"/>
    <w:lvl w:ilvl="0" w:tplc="C62874E4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3D5F13AC"/>
    <w:multiLevelType w:val="hybridMultilevel"/>
    <w:tmpl w:val="76E0F7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5713249"/>
    <w:multiLevelType w:val="hybridMultilevel"/>
    <w:tmpl w:val="78E8EC04"/>
    <w:lvl w:ilvl="0" w:tplc="57DE6C26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>
    <w:nsid w:val="4D503890"/>
    <w:multiLevelType w:val="hybridMultilevel"/>
    <w:tmpl w:val="3C2CAE52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502603FB"/>
    <w:multiLevelType w:val="hybridMultilevel"/>
    <w:tmpl w:val="3C96B38C"/>
    <w:lvl w:ilvl="0" w:tplc="557252FE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59D801EC"/>
    <w:multiLevelType w:val="hybridMultilevel"/>
    <w:tmpl w:val="5B94AEBE"/>
    <w:lvl w:ilvl="0" w:tplc="FEC0CF3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6FFD7D63"/>
    <w:multiLevelType w:val="hybridMultilevel"/>
    <w:tmpl w:val="865AA3E0"/>
    <w:lvl w:ilvl="0" w:tplc="4258BC4E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71B74F84"/>
    <w:multiLevelType w:val="hybridMultilevel"/>
    <w:tmpl w:val="E5881276"/>
    <w:lvl w:ilvl="0" w:tplc="9BBAB43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7DBC6CA6"/>
    <w:multiLevelType w:val="hybridMultilevel"/>
    <w:tmpl w:val="A192FE48"/>
    <w:lvl w:ilvl="0" w:tplc="B7BE63B6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4"/>
  </w:num>
  <w:num w:numId="5">
    <w:abstractNumId w:val="8"/>
  </w:num>
  <w:num w:numId="6">
    <w:abstractNumId w:val="14"/>
  </w:num>
  <w:num w:numId="7">
    <w:abstractNumId w:val="11"/>
  </w:num>
  <w:num w:numId="8">
    <w:abstractNumId w:val="5"/>
  </w:num>
  <w:num w:numId="9">
    <w:abstractNumId w:val="9"/>
  </w:num>
  <w:num w:numId="10">
    <w:abstractNumId w:val="13"/>
  </w:num>
  <w:num w:numId="11">
    <w:abstractNumId w:val="12"/>
  </w:num>
  <w:num w:numId="12">
    <w:abstractNumId w:val="7"/>
  </w:num>
  <w:num w:numId="13">
    <w:abstractNumId w:val="15"/>
  </w:num>
  <w:num w:numId="14">
    <w:abstractNumId w:val="3"/>
  </w:num>
  <w:num w:numId="15">
    <w:abstractNumId w:val="10"/>
  </w:num>
  <w:num w:numId="16">
    <w:abstractNumId w:val="0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2F0E"/>
    <w:rsid w:val="000840D4"/>
    <w:rsid w:val="000F4C77"/>
    <w:rsid w:val="00216BA9"/>
    <w:rsid w:val="00225DE4"/>
    <w:rsid w:val="002F0F5F"/>
    <w:rsid w:val="003E7ED3"/>
    <w:rsid w:val="005735CC"/>
    <w:rsid w:val="00590C4B"/>
    <w:rsid w:val="005B310B"/>
    <w:rsid w:val="005D6A7B"/>
    <w:rsid w:val="006204E4"/>
    <w:rsid w:val="006E7E3E"/>
    <w:rsid w:val="006F2024"/>
    <w:rsid w:val="007369A6"/>
    <w:rsid w:val="007D35FD"/>
    <w:rsid w:val="00975C99"/>
    <w:rsid w:val="00AA059D"/>
    <w:rsid w:val="00AA0EC7"/>
    <w:rsid w:val="00BC2F0E"/>
    <w:rsid w:val="00D93AF1"/>
    <w:rsid w:val="00E51494"/>
    <w:rsid w:val="00FB0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C9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93AF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AA0E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A0EC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E5149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102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291</Words>
  <Characters>1664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MAT_RAG</dc:creator>
  <cp:keywords/>
  <dc:description/>
  <cp:lastModifiedBy>edanur</cp:lastModifiedBy>
  <cp:revision>7</cp:revision>
  <dcterms:created xsi:type="dcterms:W3CDTF">2012-03-25T18:04:00Z</dcterms:created>
  <dcterms:modified xsi:type="dcterms:W3CDTF">2012-03-27T14:59:00Z</dcterms:modified>
</cp:coreProperties>
</file>