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369" w:rsidRDefault="00453369" w:rsidP="00391B95">
      <w:pPr>
        <w:jc w:val="center"/>
        <w:rPr>
          <w:b/>
        </w:rPr>
      </w:pPr>
      <w:r>
        <w:rPr>
          <w:b/>
        </w:rPr>
        <w:t>AVGAN İLKÖĞRETİM OKULU 2011–2012</w:t>
      </w:r>
      <w:r w:rsidRPr="00780706">
        <w:rPr>
          <w:b/>
        </w:rPr>
        <w:t xml:space="preserve"> EĞİTİM-ÖĞRETİM YI</w:t>
      </w:r>
      <w:r>
        <w:rPr>
          <w:b/>
        </w:rPr>
        <w:t xml:space="preserve">LI 7/A SINIFI </w:t>
      </w:r>
    </w:p>
    <w:p w:rsidR="00453369" w:rsidRDefault="00453369" w:rsidP="00391B95">
      <w:pPr>
        <w:jc w:val="center"/>
        <w:rPr>
          <w:b/>
        </w:rPr>
      </w:pPr>
      <w:r>
        <w:rPr>
          <w:b/>
        </w:rPr>
        <w:t>MATEMATİK DERSİ 1. DÖNEM 3</w:t>
      </w:r>
      <w:r w:rsidRPr="00780706">
        <w:rPr>
          <w:b/>
        </w:rPr>
        <w:t>. YAZILI</w:t>
      </w:r>
      <w:r>
        <w:rPr>
          <w:b/>
        </w:rPr>
        <w:t xml:space="preserve"> SUNAVI</w:t>
      </w:r>
      <w:r w:rsidRPr="00780706">
        <w:rPr>
          <w:b/>
        </w:rPr>
        <w:t xml:space="preserve"> SORULARI</w:t>
      </w:r>
    </w:p>
    <w:p w:rsidR="00453369" w:rsidRDefault="00453369" w:rsidP="00391B95">
      <w:pPr>
        <w:rPr>
          <w:b/>
        </w:rPr>
      </w:pPr>
      <w:r>
        <w:rPr>
          <w:b/>
        </w:rPr>
        <w:t>ADI SOYADI:</w:t>
      </w:r>
    </w:p>
    <w:p w:rsidR="00453369" w:rsidRDefault="00453369" w:rsidP="00391B95">
      <w:pPr>
        <w:rPr>
          <w:b/>
        </w:rPr>
      </w:pPr>
      <w:r>
        <w:rPr>
          <w:b/>
        </w:rPr>
        <w:t>NO:</w:t>
      </w:r>
      <w:r w:rsidRPr="00780706">
        <w:rPr>
          <w:b/>
        </w:rPr>
        <w:t xml:space="preserve">   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                               04/01/2012</w:t>
      </w:r>
      <w:r w:rsidRPr="00780706">
        <w:rPr>
          <w:b/>
        </w:rPr>
        <w:t xml:space="preserve">                                         </w:t>
      </w:r>
      <w:r>
        <w:rPr>
          <w:b/>
        </w:rPr>
        <w:t xml:space="preserve">  NOTU: </w:t>
      </w:r>
    </w:p>
    <w:tbl>
      <w:tblPr>
        <w:tblW w:w="0" w:type="auto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0A0"/>
      </w:tblPr>
      <w:tblGrid>
        <w:gridCol w:w="5778"/>
        <w:gridCol w:w="5277"/>
      </w:tblGrid>
      <w:tr w:rsidR="00453369" w:rsidTr="003E5B55">
        <w:trPr>
          <w:trHeight w:val="4266"/>
        </w:trPr>
        <w:tc>
          <w:tcPr>
            <w:tcW w:w="577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 w:rsidRPr="003E5B55">
              <w:rPr>
                <w:b/>
                <w:sz w:val="22"/>
                <w:szCs w:val="22"/>
              </w:rPr>
              <w:t>1) Aşağıdaki çemberlerde bilinmeyen açıları bulunuz.</w:t>
            </w:r>
            <w:r w:rsidRPr="003E5B55">
              <w:rPr>
                <w:b/>
                <w:sz w:val="20"/>
                <w:szCs w:val="22"/>
              </w:rPr>
              <w:t>(13P)</w:t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" o:spid="_x0000_s1026" type="#_x0000_t75" style="position:absolute;margin-left:137.4pt;margin-top:1.6pt;width:126.75pt;height:101.25pt;z-index:251650048;visibility:visible">
                  <v:imagedata r:id="rId5" o:title="" blacklevel="-3277f"/>
                </v:shape>
              </w:pict>
            </w:r>
            <w:r>
              <w:rPr>
                <w:noProof/>
              </w:rPr>
              <w:pict>
                <v:shape id="Resim 1" o:spid="_x0000_s1027" type="#_x0000_t75" style="position:absolute;margin-left:12.9pt;margin-top:1.6pt;width:108pt;height:108pt;z-index:251652096;visibility:visible">
                  <v:imagedata r:id="rId6" o:title="" blacklevel="-3277f"/>
                </v:shape>
              </w:pict>
            </w:r>
            <w:r w:rsidRPr="003E5B55">
              <w:rPr>
                <w:b/>
                <w:sz w:val="22"/>
                <w:szCs w:val="22"/>
              </w:rPr>
              <w:t>a)                                         b)</w:t>
            </w:r>
          </w:p>
          <w:p w:rsidR="00453369" w:rsidRPr="003E5B55" w:rsidRDefault="00453369" w:rsidP="00E72940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E72940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b/>
                <w:sz w:val="22"/>
                <w:szCs w:val="22"/>
              </w:rPr>
            </w:pP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b/>
                <w:sz w:val="22"/>
                <w:szCs w:val="22"/>
              </w:rPr>
            </w:pP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b/>
                <w:sz w:val="22"/>
                <w:szCs w:val="22"/>
              </w:rPr>
            </w:pP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b/>
                <w:sz w:val="22"/>
                <w:szCs w:val="22"/>
              </w:rPr>
            </w:pP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b/>
                <w:sz w:val="22"/>
                <w:szCs w:val="22"/>
              </w:rPr>
            </w:pP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_x0000_s1028" type="#_x0000_t75" style="position:absolute;margin-left:143.4pt;margin-top:8.4pt;width:120.75pt;height:106.5pt;z-index:251651072;visibility:visible">
                  <v:imagedata r:id="rId7" o:title="" blacklevel="-3277f"/>
                </v:shape>
              </w:pict>
            </w:r>
          </w:p>
          <w:p w:rsidR="00453369" w:rsidRPr="003E5B55" w:rsidRDefault="00453369" w:rsidP="003E5B55">
            <w:pPr>
              <w:tabs>
                <w:tab w:val="left" w:pos="2520"/>
                <w:tab w:val="left" w:pos="5070"/>
              </w:tabs>
              <w:rPr>
                <w:sz w:val="22"/>
                <w:szCs w:val="22"/>
              </w:rPr>
            </w:pPr>
            <w:r>
              <w:rPr>
                <w:noProof/>
              </w:rPr>
              <w:pict>
                <v:shape id="Resim 2" o:spid="_x0000_s1029" type="#_x0000_t75" style="position:absolute;margin-left:12.9pt;margin-top:3.25pt;width:111.75pt;height:99pt;z-index:251649024;visibility:visible">
                  <v:imagedata r:id="rId8" o:title="" croptop="2481f" cropbottom="19292f" cropleft="19114f" cropright="21456f" blacklevel="-3277f"/>
                </v:shape>
              </w:pict>
            </w:r>
            <w:r w:rsidRPr="003E5B55">
              <w:rPr>
                <w:b/>
                <w:sz w:val="22"/>
                <w:szCs w:val="22"/>
              </w:rPr>
              <w:t>c)</w:t>
            </w:r>
            <w:r w:rsidRPr="003E5B55">
              <w:rPr>
                <w:b/>
                <w:sz w:val="22"/>
                <w:szCs w:val="22"/>
              </w:rPr>
              <w:tab/>
              <w:t>d)</w:t>
            </w:r>
            <w:r w:rsidRPr="003E5B55">
              <w:rPr>
                <w:sz w:val="22"/>
                <w:szCs w:val="22"/>
              </w:rPr>
              <w:tab/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</w:tc>
        <w:tc>
          <w:tcPr>
            <w:tcW w:w="5277" w:type="dxa"/>
          </w:tcPr>
          <w:p w:rsidR="00453369" w:rsidRPr="003E5B55" w:rsidRDefault="00453369" w:rsidP="007049D4">
            <w:pPr>
              <w:rPr>
                <w:rFonts w:ascii="Calibri" w:hAnsi="Calibri" w:cs="Calibri"/>
              </w:rPr>
            </w:pPr>
            <w:r w:rsidRPr="003E5B55">
              <w:rPr>
                <w:rFonts w:ascii="Calibri" w:hAnsi="Calibri" w:cs="Calibri"/>
                <w:b/>
                <w:i/>
                <w:u w:val="single"/>
              </w:rPr>
              <w:t xml:space="preserve">2) </w:t>
            </w:r>
            <w:r w:rsidRPr="003E5B55">
              <w:rPr>
                <w:rFonts w:ascii="Bookman Old Style" w:hAnsi="Bookman Old Style"/>
                <w:sz w:val="22"/>
                <w:szCs w:val="22"/>
              </w:rPr>
              <w:t>Aşağıda  verilen  çemberin  üzerinde belirtilen elemanların isimlerini yazınız.(5 p)</w:t>
            </w:r>
          </w:p>
          <w:p w:rsidR="00453369" w:rsidRPr="003E5B55" w:rsidRDefault="00453369" w:rsidP="007049D4">
            <w:pPr>
              <w:rPr>
                <w:rFonts w:ascii="Calibri" w:hAnsi="Calibri" w:cs="Calibri"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0" type="#_x0000_t32" style="position:absolute;margin-left:17.8pt;margin-top:25.7pt;width:87.75pt;height:20.25pt;flip:y;z-index:251662336" o:connectortype="straight"/>
              </w:pict>
            </w:r>
            <w:r>
              <w:rPr>
                <w:noProof/>
              </w:rPr>
              <w:pict>
                <v:shape id="_x0000_s1031" type="#_x0000_t32" style="position:absolute;margin-left:7.3pt;margin-top:84.85pt;width:159.3pt;height:34.6pt;flip:y;z-index:251659264" o:connectortype="straight" strokeweight="1pt">
                  <v:stroke startarrow="block" endarrow="block"/>
                </v:shape>
              </w:pict>
            </w:r>
            <w:r>
              <w:rPr>
                <w:noProof/>
              </w:rPr>
              <w:pict>
                <v:shape id="_x0000_s1032" type="#_x0000_t32" style="position:absolute;margin-left:14.05pt;margin-top:66.65pt;width:112.5pt;height:0;z-index:251661312" o:connectortype="straight"/>
              </w:pict>
            </w:r>
            <w:r>
              <w:rPr>
                <w:noProof/>
              </w:rPr>
              <w:pict>
                <v:oval id="_x0000_s1033" style="position:absolute;margin-left:14.05pt;margin-top:9.65pt;width:112.5pt;height:109.8pt;z-index:251658240" strokeweight="2.25pt"/>
              </w:pict>
            </w:r>
            <w:r>
              <w:rPr>
                <w:noProof/>
              </w:rPr>
              <w:pict>
                <v:shape id="_x0000_s1034" type="#_x0000_t32" style="position:absolute;margin-left:14.05pt;margin-top:9.65pt;width:168.3pt;height:4.2pt;z-index:251660288" o:connectortype="straight" strokeweight="1pt">
                  <v:stroke startarrow="block" endarrow="block"/>
                </v:shape>
              </w:pict>
            </w:r>
            <w:r>
              <w:rPr>
                <w:noProof/>
              </w:rPr>
              <w:pict>
                <v:shape id="_x0000_s1035" type="#_x0000_t32" style="position:absolute;margin-left:71.05pt;margin-top:39.95pt;width:48.75pt;height:26.7pt;flip:y;z-index:251663360" o:connectortype="straight"/>
              </w:pict>
            </w: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  <w:p w:rsidR="00453369" w:rsidRPr="003E5B55" w:rsidRDefault="00453369" w:rsidP="004172C5">
            <w:pPr>
              <w:rPr>
                <w:rFonts w:ascii="Calibri" w:hAnsi="Calibri" w:cs="Calibri"/>
              </w:rPr>
            </w:pPr>
          </w:p>
        </w:tc>
      </w:tr>
      <w:tr w:rsidR="00453369" w:rsidTr="003E5B55">
        <w:tc>
          <w:tcPr>
            <w:tcW w:w="5778" w:type="dxa"/>
          </w:tcPr>
          <w:p w:rsidR="00453369" w:rsidRPr="003E5B55" w:rsidRDefault="00453369" w:rsidP="007049D4">
            <w:pPr>
              <w:rPr>
                <w:rFonts w:ascii="Calibri" w:hAnsi="Calibri" w:cs="Calibri"/>
                <w:b/>
                <w:i/>
                <w:u w:val="single"/>
              </w:rPr>
            </w:pPr>
            <w:r w:rsidRPr="003E5B55">
              <w:rPr>
                <w:rFonts w:ascii="Bookman Old Style" w:hAnsi="Bookman Old Style"/>
                <w:sz w:val="22"/>
                <w:szCs w:val="22"/>
              </w:rPr>
              <w:t xml:space="preserve">3) </w:t>
            </w:r>
            <w:r w:rsidRPr="003E5B55">
              <w:rPr>
                <w:rFonts w:ascii="Calibri" w:hAnsi="Calibri" w:cs="Calibri"/>
                <w:b/>
                <w:i/>
                <w:u w:val="single"/>
              </w:rPr>
              <w:t>Aşağıdaki boşluklara uygun kelimeleri yazınız.(5p)</w:t>
            </w:r>
          </w:p>
          <w:p w:rsidR="00453369" w:rsidRPr="003E5B55" w:rsidRDefault="00453369" w:rsidP="007049D4">
            <w:pPr>
              <w:rPr>
                <w:rFonts w:ascii="Calibri" w:hAnsi="Calibri" w:cs="Calibri"/>
              </w:rPr>
            </w:pPr>
            <w:r w:rsidRPr="003E5B55">
              <w:rPr>
                <w:rFonts w:ascii="Calibri" w:hAnsi="Calibri" w:cs="Calibri"/>
              </w:rPr>
              <w:t>a) Düzlemde sabit bir noktaya eşit uzaklıktaki noktalar kümesine …………….. denir.</w:t>
            </w:r>
          </w:p>
          <w:p w:rsidR="00453369" w:rsidRPr="003E5B55" w:rsidRDefault="00453369" w:rsidP="007049D4">
            <w:pPr>
              <w:rPr>
                <w:rFonts w:ascii="Calibri" w:hAnsi="Calibri" w:cs="Calibri"/>
              </w:rPr>
            </w:pPr>
            <w:r w:rsidRPr="003E5B55">
              <w:rPr>
                <w:rFonts w:ascii="Calibri" w:hAnsi="Calibri" w:cs="Calibri"/>
              </w:rPr>
              <w:t xml:space="preserve">b) Aynı çembere ait majör ve minör yayların toplamı ………. derecedir.  </w:t>
            </w:r>
          </w:p>
          <w:p w:rsidR="00453369" w:rsidRPr="003E5B55" w:rsidRDefault="00453369" w:rsidP="007049D4">
            <w:pPr>
              <w:rPr>
                <w:rFonts w:ascii="Calibri" w:hAnsi="Calibri" w:cs="Calibri"/>
              </w:rPr>
            </w:pPr>
            <w:r w:rsidRPr="003E5B55">
              <w:rPr>
                <w:rFonts w:ascii="Calibri" w:hAnsi="Calibri" w:cs="Calibri"/>
              </w:rPr>
              <w:t>c) Bir çemberde en uzun kiriş .........................dır.</w:t>
            </w:r>
          </w:p>
          <w:p w:rsidR="00453369" w:rsidRPr="003E5B55" w:rsidRDefault="00453369" w:rsidP="007049D4">
            <w:pPr>
              <w:rPr>
                <w:rFonts w:ascii="Calibri" w:hAnsi="Calibri" w:cs="Calibri"/>
              </w:rPr>
            </w:pPr>
            <w:r w:rsidRPr="003E5B55">
              <w:rPr>
                <w:rFonts w:ascii="Calibri" w:hAnsi="Calibri" w:cs="Calibri"/>
              </w:rPr>
              <w:t>d) Kiriş boyları merkeze yaklaştıkça.............................</w:t>
            </w:r>
          </w:p>
          <w:p w:rsidR="00453369" w:rsidRPr="003E5B55" w:rsidRDefault="00453369" w:rsidP="00DC1981">
            <w:pPr>
              <w:rPr>
                <w:rFonts w:ascii="Bookman Old Style" w:hAnsi="Bookman Old Style"/>
                <w:sz w:val="22"/>
                <w:szCs w:val="22"/>
              </w:rPr>
            </w:pPr>
            <w:r w:rsidRPr="003E5B55">
              <w:rPr>
                <w:rFonts w:ascii="Calibri" w:hAnsi="Calibri" w:cs="Calibri"/>
              </w:rPr>
              <w:t>e) Ali'nin 24 şekeri, Ayşe' nin 15 şekeri vardır. Ayşe'nin şekerlerinin Ali'nin şekerlerine oranı .................dır.</w:t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</w:tc>
        <w:tc>
          <w:tcPr>
            <w:tcW w:w="5277" w:type="dxa"/>
          </w:tcPr>
          <w:p w:rsidR="00453369" w:rsidRPr="003E5B55" w:rsidRDefault="00453369" w:rsidP="00391B95">
            <w:pPr>
              <w:rPr>
                <w:rFonts w:ascii="Calibri" w:hAnsi="Calibri" w:cs="Calibri"/>
                <w:b/>
                <w:szCs w:val="22"/>
                <w:u w:val="single"/>
              </w:rPr>
            </w:pPr>
            <w:r w:rsidRPr="003E5B55">
              <w:rPr>
                <w:rFonts w:ascii="Calibri" w:hAnsi="Calibri" w:cs="Calibri"/>
                <w:b/>
                <w:szCs w:val="22"/>
                <w:u w:val="single"/>
              </w:rPr>
              <w:t>4) Aşağıdaki ifadelerin doğru veya ters orantılı olup olmadıklarını belirleyiniz.( 5p)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Cs w:val="22"/>
                <w:u w:val="single"/>
              </w:rPr>
            </w:pP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(          )Alınan mal sayısı ile ödenecek para miktarı.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(          )Pastayı yiyecek kişi sayısı ile dilimin büyüklüğü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(          ) Bir arabanın aldığı yol ile deposunda kalan benzin miktarı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(          )Çalışan işçi sayısı ile yapılan iş miktarı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(           )Kirli bulaşıklar ile kullanılan su miktarı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53369" w:rsidTr="003E5B55">
        <w:trPr>
          <w:trHeight w:val="2754"/>
        </w:trPr>
        <w:tc>
          <w:tcPr>
            <w:tcW w:w="577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 w:rsidRPr="003E5B55">
              <w:rPr>
                <w:b/>
                <w:sz w:val="22"/>
                <w:szCs w:val="22"/>
              </w:rPr>
              <w:t>5) Aşağıdaki orantı çiftlerinde bilinmeyen ifadeleri bulunuz.(16p)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position w:val="-24"/>
              </w:rPr>
            </w:pPr>
            <w:r w:rsidRPr="003E5B55">
              <w:rPr>
                <w:b/>
                <w:sz w:val="22"/>
                <w:szCs w:val="22"/>
              </w:rPr>
              <w:t xml:space="preserve">a) </w:t>
            </w:r>
            <w:r w:rsidRPr="003E5B55">
              <w:rPr>
                <w:rFonts w:ascii="Calibri" w:hAnsi="Calibri" w:cs="Calibri"/>
                <w:position w:val="-24"/>
              </w:rPr>
              <w:object w:dxaOrig="820" w:dyaOrig="620">
                <v:shape id="_x0000_i1025" type="#_x0000_t75" style="width:41.25pt;height:30.75pt" o:ole="">
                  <v:imagedata r:id="rId9" o:title=""/>
                </v:shape>
                <o:OLEObject Type="Embed" ProgID="Equation.3" ShapeID="_x0000_i1025" DrawAspect="Content" ObjectID="_1387460012" r:id="rId10"/>
              </w:object>
            </w:r>
            <w:r w:rsidRPr="003E5B55">
              <w:rPr>
                <w:b/>
                <w:sz w:val="22"/>
                <w:szCs w:val="22"/>
              </w:rPr>
              <w:t xml:space="preserve">                              b) </w:t>
            </w:r>
            <w:r w:rsidRPr="003E5B55">
              <w:rPr>
                <w:rFonts w:ascii="Calibri" w:hAnsi="Calibri" w:cs="Calibri"/>
                <w:position w:val="-24"/>
              </w:rPr>
              <w:object w:dxaOrig="760" w:dyaOrig="620">
                <v:shape id="_x0000_i1026" type="#_x0000_t75" style="width:38.25pt;height:30.75pt" o:ole="">
                  <v:imagedata r:id="rId11" o:title=""/>
                </v:shape>
                <o:OLEObject Type="Embed" ProgID="Equation.3" ShapeID="_x0000_i1026" DrawAspect="Content" ObjectID="_1387460013" r:id="rId12"/>
              </w:objec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position w:val="-24"/>
              </w:rPr>
            </w:pPr>
          </w:p>
          <w:p w:rsidR="00453369" w:rsidRPr="003E5B55" w:rsidRDefault="00453369" w:rsidP="00391B95">
            <w:pPr>
              <w:rPr>
                <w:rFonts w:ascii="Calibri" w:hAnsi="Calibri" w:cs="Calibri"/>
                <w:position w:val="-24"/>
              </w:rPr>
            </w:pPr>
          </w:p>
          <w:p w:rsidR="00453369" w:rsidRPr="003E5B55" w:rsidRDefault="00453369" w:rsidP="00391B95">
            <w:pPr>
              <w:rPr>
                <w:rFonts w:ascii="Calibri" w:hAnsi="Calibri" w:cs="Calibri"/>
                <w:position w:val="-24"/>
              </w:rPr>
            </w:pPr>
          </w:p>
          <w:p w:rsidR="00453369" w:rsidRPr="003E5B55" w:rsidRDefault="00453369" w:rsidP="00391B95">
            <w:pPr>
              <w:rPr>
                <w:rFonts w:ascii="Calibri" w:hAnsi="Calibri" w:cs="Calibri"/>
                <w:position w:val="-24"/>
              </w:rPr>
            </w:pPr>
            <w:r w:rsidRPr="003E5B55">
              <w:rPr>
                <w:b/>
                <w:sz w:val="22"/>
                <w:szCs w:val="22"/>
              </w:rPr>
              <w:t xml:space="preserve">c) </w:t>
            </w:r>
            <w:r w:rsidRPr="003E5B55">
              <w:rPr>
                <w:rFonts w:ascii="Calibri" w:hAnsi="Calibri" w:cs="Calibri"/>
                <w:position w:val="-28"/>
              </w:rPr>
              <w:object w:dxaOrig="859" w:dyaOrig="660">
                <v:shape id="_x0000_i1027" type="#_x0000_t75" style="width:42.75pt;height:33pt" o:ole="">
                  <v:imagedata r:id="rId13" o:title=""/>
                </v:shape>
                <o:OLEObject Type="Embed" ProgID="Equation.3" ShapeID="_x0000_i1027" DrawAspect="Content" ObjectID="_1387460014" r:id="rId14"/>
              </w:object>
            </w:r>
            <w:r w:rsidRPr="003E5B55">
              <w:rPr>
                <w:b/>
                <w:sz w:val="22"/>
                <w:szCs w:val="22"/>
              </w:rPr>
              <w:t xml:space="preserve">                               d) </w:t>
            </w:r>
            <w:r w:rsidRPr="003E5B55">
              <w:rPr>
                <w:rFonts w:ascii="Calibri" w:hAnsi="Calibri" w:cs="Calibri"/>
                <w:position w:val="-24"/>
              </w:rPr>
              <w:object w:dxaOrig="639" w:dyaOrig="620">
                <v:shape id="_x0000_i1028" type="#_x0000_t75" style="width:32.25pt;height:30.75pt" o:ole="">
                  <v:imagedata r:id="rId15" o:title=""/>
                </v:shape>
                <o:OLEObject Type="Embed" ProgID="Equation.3" ShapeID="_x0000_i1028" DrawAspect="Content" ObjectID="_1387460015" r:id="rId16"/>
              </w:object>
            </w:r>
          </w:p>
          <w:p w:rsidR="00453369" w:rsidRPr="003E5B55" w:rsidRDefault="00453369" w:rsidP="003E5B55">
            <w:pPr>
              <w:jc w:val="center"/>
              <w:rPr>
                <w:rFonts w:ascii="Calibri" w:hAnsi="Calibri" w:cs="Calibri"/>
                <w:position w:val="-24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</w:tc>
        <w:tc>
          <w:tcPr>
            <w:tcW w:w="5277" w:type="dxa"/>
          </w:tcPr>
          <w:p w:rsidR="00453369" w:rsidRPr="003E5B55" w:rsidRDefault="00453369" w:rsidP="00E12157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11" o:spid="_x0000_s1036" type="#_x0000_t75" style="position:absolute;margin-left:31.3pt;margin-top:1.65pt;width:228.75pt;height:159.75pt;z-index:251655168;visibility:visible;mso-position-horizontal-relative:text;mso-position-vertical-relative:text">
                  <v:imagedata r:id="rId17" o:title="" blacklevel="-3277f"/>
                </v:shape>
              </w:pict>
            </w:r>
            <w:r w:rsidRPr="003E5B55">
              <w:rPr>
                <w:b/>
                <w:sz w:val="22"/>
                <w:szCs w:val="22"/>
              </w:rPr>
              <w:t>6)</w:t>
            </w:r>
          </w:p>
          <w:p w:rsidR="00453369" w:rsidRPr="003E5B55" w:rsidRDefault="00453369" w:rsidP="00E12157">
            <w:pPr>
              <w:rPr>
                <w:b/>
                <w:sz w:val="22"/>
                <w:szCs w:val="22"/>
              </w:rPr>
            </w:pPr>
            <w:r w:rsidRPr="003E5B55">
              <w:rPr>
                <w:b/>
                <w:sz w:val="22"/>
                <w:szCs w:val="22"/>
              </w:rPr>
              <w:t>(5p)</w:t>
            </w: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797EFD">
            <w:pPr>
              <w:rPr>
                <w:sz w:val="22"/>
                <w:szCs w:val="22"/>
              </w:rPr>
            </w:pPr>
          </w:p>
          <w:p w:rsidR="00453369" w:rsidRPr="003E5B55" w:rsidRDefault="00453369" w:rsidP="003E5B55">
            <w:pPr>
              <w:ind w:firstLine="708"/>
              <w:rPr>
                <w:sz w:val="22"/>
                <w:szCs w:val="22"/>
              </w:rPr>
            </w:pPr>
          </w:p>
          <w:p w:rsidR="00453369" w:rsidRPr="003E5B55" w:rsidRDefault="00453369" w:rsidP="004172C5">
            <w:pPr>
              <w:rPr>
                <w:sz w:val="22"/>
                <w:szCs w:val="22"/>
              </w:rPr>
            </w:pPr>
          </w:p>
          <w:p w:rsidR="00453369" w:rsidRPr="003E5B55" w:rsidRDefault="00453369" w:rsidP="004172C5">
            <w:pPr>
              <w:rPr>
                <w:sz w:val="22"/>
                <w:szCs w:val="22"/>
              </w:rPr>
            </w:pPr>
          </w:p>
          <w:p w:rsidR="00453369" w:rsidRPr="003E5B55" w:rsidRDefault="00453369" w:rsidP="004172C5">
            <w:pPr>
              <w:rPr>
                <w:sz w:val="22"/>
                <w:szCs w:val="22"/>
              </w:rPr>
            </w:pPr>
          </w:p>
        </w:tc>
      </w:tr>
      <w:tr w:rsidR="00453369" w:rsidTr="003E5B55">
        <w:tc>
          <w:tcPr>
            <w:tcW w:w="577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  <w:u w:val="single"/>
              </w:rPr>
            </w:pPr>
            <w:r w:rsidRPr="003E5B55">
              <w:rPr>
                <w:b/>
                <w:sz w:val="22"/>
                <w:szCs w:val="22"/>
              </w:rPr>
              <w:t>7) 3, 5 ve 7 yaşlarındaki 3 çocuk 120 tane cevizi yaşları ile doğru orantılı olacak şekilde paylaşacaktır.</w:t>
            </w:r>
            <w:r w:rsidRPr="003E5B55">
              <w:rPr>
                <w:b/>
                <w:sz w:val="22"/>
                <w:szCs w:val="22"/>
                <w:u w:val="single"/>
              </w:rPr>
              <w:t>Buna göre ortanca çocuğa kaç ceviz düşecektir?( 5P)</w:t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</w:tc>
        <w:tc>
          <w:tcPr>
            <w:tcW w:w="5277" w:type="dxa"/>
            <w:vMerge w:val="restart"/>
          </w:tcPr>
          <w:p w:rsidR="00453369" w:rsidRPr="003E5B55" w:rsidRDefault="00453369" w:rsidP="004F4FBE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67" o:spid="_x0000_s1037" type="#_x0000_t75" style="position:absolute;margin-left:101.05pt;margin-top:12.3pt;width:131.25pt;height:135.75pt;z-index:251664384;visibility:visible;mso-position-horizontal-relative:text;mso-position-vertical-relative:text">
                  <v:imagedata r:id="rId18" o:title="" cropbottom="16347f" cropleft="16035f" blacklevel="-3277f"/>
                </v:shape>
              </w:pict>
            </w:r>
            <w:r w:rsidRPr="003E5B55">
              <w:rPr>
                <w:b/>
                <w:sz w:val="22"/>
                <w:szCs w:val="22"/>
              </w:rPr>
              <w:t xml:space="preserve">8)  </w:t>
            </w:r>
            <w:r w:rsidRPr="003E5B55">
              <w:rPr>
                <w:sz w:val="22"/>
                <w:szCs w:val="22"/>
              </w:rPr>
              <w:t>X açısını bulunuz.</w:t>
            </w:r>
          </w:p>
          <w:p w:rsidR="00453369" w:rsidRPr="003E5B55" w:rsidRDefault="00453369" w:rsidP="004F4FBE">
            <w:pPr>
              <w:rPr>
                <w:sz w:val="22"/>
                <w:szCs w:val="22"/>
              </w:rPr>
            </w:pPr>
            <w:r w:rsidRPr="003E5B55">
              <w:rPr>
                <w:sz w:val="22"/>
                <w:szCs w:val="22"/>
              </w:rPr>
              <w:t>(5 Puan)</w:t>
            </w:r>
          </w:p>
        </w:tc>
      </w:tr>
      <w:tr w:rsidR="00453369" w:rsidTr="003E5B55">
        <w:tc>
          <w:tcPr>
            <w:tcW w:w="577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 w:rsidRPr="003E5B55">
              <w:rPr>
                <w:b/>
                <w:sz w:val="22"/>
                <w:szCs w:val="22"/>
              </w:rPr>
              <w:t>9) ( 2a + 3). ( a +1) işlemini yapınız.(5P)</w:t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</w:tc>
        <w:tc>
          <w:tcPr>
            <w:tcW w:w="5277" w:type="dxa"/>
            <w:vMerge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</w:tc>
      </w:tr>
    </w:tbl>
    <w:p w:rsidR="00453369" w:rsidRDefault="00453369" w:rsidP="00391B95">
      <w:pPr>
        <w:rPr>
          <w:b/>
        </w:rPr>
      </w:pPr>
    </w:p>
    <w:p w:rsidR="00453369" w:rsidRDefault="00453369" w:rsidP="00391B95">
      <w:pPr>
        <w:rPr>
          <w:b/>
        </w:rPr>
      </w:pPr>
    </w:p>
    <w:p w:rsidR="00453369" w:rsidRPr="00280071" w:rsidRDefault="00453369" w:rsidP="00280071">
      <w:pPr>
        <w:tabs>
          <w:tab w:val="left" w:pos="6540"/>
        </w:tabs>
        <w:rPr>
          <w:b/>
          <w:sz w:val="28"/>
        </w:rPr>
      </w:pPr>
      <w:r w:rsidRPr="005D46E5">
        <w:rPr>
          <w:b/>
          <w:sz w:val="28"/>
        </w:rPr>
        <w:t>Aşağıdaki  test sorularını çözerek doğru cevaplarını işaretleyiniz.</w:t>
      </w:r>
    </w:p>
    <w:tbl>
      <w:tblPr>
        <w:tblW w:w="0" w:type="auto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ook w:val="00A0"/>
      </w:tblPr>
      <w:tblGrid>
        <w:gridCol w:w="5527"/>
        <w:gridCol w:w="5528"/>
      </w:tblGrid>
      <w:tr w:rsidR="00453369" w:rsidTr="003E5B55">
        <w:trPr>
          <w:trHeight w:val="3162"/>
        </w:trPr>
        <w:tc>
          <w:tcPr>
            <w:tcW w:w="5527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 w:rsidRPr="003E5B55">
              <w:rPr>
                <w:b/>
                <w:sz w:val="22"/>
                <w:szCs w:val="22"/>
              </w:rPr>
              <w:t xml:space="preserve">1) </w:t>
            </w:r>
            <w:r>
              <w:rPr>
                <w:noProof/>
              </w:rPr>
              <w:pict>
                <v:shape id="Resim 50" o:spid="_x0000_s1038" type="#_x0000_t75" style="position:absolute;margin-left:13.65pt;margin-top:.15pt;width:203.25pt;height:147.75pt;z-index:251665408;visibility:visible;mso-position-horizontal-relative:text;mso-position-vertical-relative:text">
                  <v:imagedata r:id="rId19" o:title=""/>
                </v:shape>
              </w:pict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9" type="#_x0000_t202" style="position:absolute;margin-left:6.9pt;margin-top:101.6pt;width:224.25pt;height:27pt;z-index:251666432">
                  <v:textbox>
                    <w:txbxContent>
                      <w:p w:rsidR="00453369" w:rsidRPr="00156FBE" w:rsidRDefault="00453369">
                        <w:pPr>
                          <w:rPr>
                            <w:b/>
                          </w:rPr>
                        </w:pPr>
                        <w:r w:rsidRPr="00156FBE">
                          <w:rPr>
                            <w:b/>
                          </w:rPr>
                          <w:t>A) 20      B) 27      C) 36      D) 54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52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60" o:spid="_x0000_s1040" type="#_x0000_t75" style="position:absolute;margin-left:13.3pt;margin-top:6.9pt;width:240.75pt;height:148.5pt;z-index:251656192;visibility:visible;mso-position-horizontal-relative:text;mso-position-vertical-relative:text">
                  <v:imagedata r:id="rId20" o:title=""/>
                </v:shape>
              </w:pict>
            </w:r>
            <w:r w:rsidRPr="003E5B55">
              <w:rPr>
                <w:b/>
                <w:sz w:val="22"/>
                <w:szCs w:val="22"/>
              </w:rPr>
              <w:t xml:space="preserve">2) </w:t>
            </w:r>
          </w:p>
        </w:tc>
      </w:tr>
      <w:tr w:rsidR="00453369" w:rsidTr="003E5B55">
        <w:trPr>
          <w:trHeight w:val="2223"/>
        </w:trPr>
        <w:tc>
          <w:tcPr>
            <w:tcW w:w="5527" w:type="dxa"/>
          </w:tcPr>
          <w:p w:rsidR="00453369" w:rsidRPr="003E5B55" w:rsidRDefault="00453369" w:rsidP="006E0DED">
            <w:pPr>
              <w:rPr>
                <w:rFonts w:ascii="Calibri" w:hAnsi="Calibri" w:cs="Calibri"/>
                <w:b/>
                <w:sz w:val="22"/>
                <w:szCs w:val="22"/>
                <w:u w:val="single"/>
              </w:rPr>
            </w:pPr>
            <w:r w:rsidRPr="003E5B55">
              <w:rPr>
                <w:rFonts w:ascii="Calibri" w:hAnsi="Calibri" w:cs="Calibri"/>
                <w:b/>
                <w:szCs w:val="22"/>
              </w:rPr>
              <w:t>3)</w:t>
            </w:r>
            <w:r w:rsidRPr="003E5B55">
              <w:rPr>
                <w:rFonts w:ascii="Calibri" w:hAnsi="Calibri" w:cs="Calibri"/>
                <w:szCs w:val="22"/>
              </w:rPr>
              <w:t>Avgan İlköğretim Okulu Çevre Temizlik Günü etkinliğinde Beyhan ( 2x + 3) kg, Saadet ( 5x-1) kg, Ramazan ise ( 3x - 7) kg çöp toplamıştır</w:t>
            </w:r>
            <w:r w:rsidRPr="003E5B55">
              <w:rPr>
                <w:rFonts w:ascii="Calibri" w:hAnsi="Calibri" w:cs="Calibri"/>
                <w:b/>
                <w:szCs w:val="22"/>
              </w:rPr>
              <w:t>.</w:t>
            </w:r>
            <w:r w:rsidRPr="003E5B55">
              <w:rPr>
                <w:rFonts w:ascii="Calibri" w:hAnsi="Calibri" w:cs="Calibri"/>
                <w:b/>
                <w:szCs w:val="22"/>
                <w:u w:val="single"/>
              </w:rPr>
              <w:t xml:space="preserve">Buna göre bu üç öğrencinin topladığı çöp miktarı toplam </w:t>
            </w:r>
            <w:r w:rsidRPr="003E5B55">
              <w:rPr>
                <w:rFonts w:ascii="Calibri" w:hAnsi="Calibri" w:cs="Calibri"/>
                <w:b/>
                <w:sz w:val="22"/>
                <w:szCs w:val="22"/>
                <w:u w:val="single"/>
              </w:rPr>
              <w:t>kaç kg'dır?</w:t>
            </w:r>
          </w:p>
          <w:p w:rsidR="00453369" w:rsidRPr="003E5B55" w:rsidRDefault="00453369" w:rsidP="006E0DED">
            <w:pPr>
              <w:rPr>
                <w:rFonts w:ascii="Calibri" w:hAnsi="Calibri" w:cs="Calibri"/>
                <w:b/>
                <w:szCs w:val="22"/>
              </w:rPr>
            </w:pPr>
          </w:p>
          <w:p w:rsidR="00453369" w:rsidRPr="003E5B55" w:rsidRDefault="00453369" w:rsidP="006E0DED">
            <w:pPr>
              <w:rPr>
                <w:rFonts w:ascii="Calibri" w:hAnsi="Calibri" w:cs="Calibri"/>
                <w:b/>
                <w:szCs w:val="22"/>
              </w:rPr>
            </w:pPr>
            <w:r w:rsidRPr="003E5B55">
              <w:rPr>
                <w:rFonts w:ascii="Calibri" w:hAnsi="Calibri" w:cs="Calibri"/>
                <w:b/>
                <w:szCs w:val="22"/>
              </w:rPr>
              <w:t xml:space="preserve">       A) 10x - 11                     B) 10x - 5</w:t>
            </w:r>
          </w:p>
          <w:p w:rsidR="00453369" w:rsidRPr="003E5B55" w:rsidRDefault="00453369" w:rsidP="006E0DED">
            <w:pPr>
              <w:rPr>
                <w:rFonts w:ascii="Calibri" w:hAnsi="Calibri" w:cs="Calibri"/>
                <w:b/>
                <w:szCs w:val="22"/>
              </w:rPr>
            </w:pPr>
            <w:r w:rsidRPr="003E5B55">
              <w:rPr>
                <w:rFonts w:ascii="Calibri" w:hAnsi="Calibri" w:cs="Calibri"/>
                <w:b/>
                <w:szCs w:val="22"/>
              </w:rPr>
              <w:t xml:space="preserve">       C) 10x + 5                      D) 11x + 5</w:t>
            </w:r>
          </w:p>
          <w:p w:rsidR="00453369" w:rsidRPr="003E5B55" w:rsidRDefault="00453369" w:rsidP="006E0DED">
            <w:pPr>
              <w:rPr>
                <w:rFonts w:ascii="Calibri" w:hAnsi="Calibri" w:cs="Calibri"/>
                <w:szCs w:val="22"/>
              </w:rPr>
            </w:pPr>
          </w:p>
          <w:p w:rsidR="00453369" w:rsidRPr="003E5B55" w:rsidRDefault="00453369" w:rsidP="006E0DED">
            <w:pPr>
              <w:rPr>
                <w:rFonts w:ascii="Calibri" w:hAnsi="Calibri" w:cs="Calibri"/>
                <w:szCs w:val="22"/>
              </w:rPr>
            </w:pPr>
          </w:p>
        </w:tc>
        <w:tc>
          <w:tcPr>
            <w:tcW w:w="552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47" o:spid="_x0000_s1041" type="#_x0000_t75" style="position:absolute;margin-left:18.55pt;margin-top:6.55pt;width:235.5pt;height:81pt;z-index:251654144;visibility:visible;mso-position-horizontal-relative:text;mso-position-vertical-relative:text">
                  <v:imagedata r:id="rId21" o:title=""/>
                </v:shape>
              </w:pict>
            </w:r>
            <w:r w:rsidRPr="003E5B55">
              <w:rPr>
                <w:b/>
                <w:sz w:val="22"/>
                <w:szCs w:val="22"/>
              </w:rPr>
              <w:t xml:space="preserve">4) </w:t>
            </w:r>
          </w:p>
        </w:tc>
      </w:tr>
      <w:tr w:rsidR="00453369" w:rsidTr="003E5B55">
        <w:trPr>
          <w:trHeight w:val="2865"/>
        </w:trPr>
        <w:tc>
          <w:tcPr>
            <w:tcW w:w="5527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63" o:spid="_x0000_s1042" type="#_x0000_t75" style="position:absolute;margin-left:19.65pt;margin-top:20.15pt;width:230.25pt;height:105.75pt;z-index:251657216;visibility:visible;mso-position-horizontal-relative:text;mso-position-vertical-relative:text">
                  <v:imagedata r:id="rId22" o:title="" blacklevel="-3277f"/>
                </v:shape>
              </w:pict>
            </w:r>
            <w:r w:rsidRPr="003E5B55">
              <w:rPr>
                <w:b/>
                <w:sz w:val="22"/>
                <w:szCs w:val="22"/>
              </w:rPr>
              <w:t>5)</w:t>
            </w:r>
          </w:p>
        </w:tc>
        <w:tc>
          <w:tcPr>
            <w:tcW w:w="5528" w:type="dxa"/>
          </w:tcPr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  <w:r>
              <w:rPr>
                <w:noProof/>
              </w:rPr>
              <w:pict>
                <v:shape id="Resim 46" o:spid="_x0000_s1043" type="#_x0000_t75" style="position:absolute;margin-left:13.3pt;margin-top:2.15pt;width:219pt;height:138pt;z-index:251653120;visibility:visible;mso-position-horizontal-relative:text;mso-position-vertical-relative:text">
                  <v:imagedata r:id="rId23" o:title=""/>
                </v:shape>
              </w:pict>
            </w:r>
            <w:r w:rsidRPr="003E5B55">
              <w:rPr>
                <w:b/>
                <w:sz w:val="22"/>
                <w:szCs w:val="22"/>
              </w:rPr>
              <w:t xml:space="preserve">6) </w:t>
            </w:r>
          </w:p>
        </w:tc>
      </w:tr>
      <w:tr w:rsidR="00453369" w:rsidTr="003E5B55">
        <w:trPr>
          <w:trHeight w:val="1928"/>
        </w:trPr>
        <w:tc>
          <w:tcPr>
            <w:tcW w:w="5527" w:type="dxa"/>
          </w:tcPr>
          <w:p w:rsidR="00453369" w:rsidRPr="003E5B55" w:rsidRDefault="00453369" w:rsidP="00156FBE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b/>
                <w:sz w:val="22"/>
                <w:szCs w:val="22"/>
              </w:rPr>
              <w:t xml:space="preserve">7) </w:t>
            </w: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Bir okulu 3 işçi birlikte çalışarak 12 günde boyamaktadır. Eğer bu işte 9 işçi çalışsaydı okul kaç günde boyanırdı?</w:t>
            </w:r>
          </w:p>
          <w:p w:rsidR="00453369" w:rsidRPr="003E5B55" w:rsidRDefault="00453369" w:rsidP="00156FBE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 xml:space="preserve">             A) 36               B) 24                  C) 10          D) 4</w:t>
            </w:r>
          </w:p>
          <w:p w:rsidR="00453369" w:rsidRPr="003E5B55" w:rsidRDefault="00453369" w:rsidP="00391B95">
            <w:pPr>
              <w:rPr>
                <w:b/>
                <w:sz w:val="22"/>
                <w:szCs w:val="22"/>
              </w:rPr>
            </w:pPr>
          </w:p>
          <w:p w:rsidR="00453369" w:rsidRPr="003E5B55" w:rsidRDefault="00453369" w:rsidP="00156FBE">
            <w:pPr>
              <w:rPr>
                <w:sz w:val="22"/>
                <w:szCs w:val="22"/>
              </w:rPr>
            </w:pPr>
          </w:p>
        </w:tc>
        <w:tc>
          <w:tcPr>
            <w:tcW w:w="5528" w:type="dxa"/>
          </w:tcPr>
          <w:p w:rsidR="00453369" w:rsidRPr="003E5B55" w:rsidRDefault="00453369" w:rsidP="00280071">
            <w:pPr>
              <w:rPr>
                <w:rFonts w:ascii="Calibri" w:hAnsi="Calibri" w:cs="Calibri"/>
                <w:b/>
                <w:szCs w:val="22"/>
              </w:rPr>
            </w:pPr>
            <w:r w:rsidRPr="003E5B55">
              <w:rPr>
                <w:rFonts w:ascii="Calibri" w:hAnsi="Calibri" w:cs="Calibri"/>
                <w:b/>
                <w:szCs w:val="22"/>
              </w:rPr>
              <w:t xml:space="preserve">8)       5a +7 - 8a = 34 </w:t>
            </w:r>
          </w:p>
          <w:p w:rsidR="00453369" w:rsidRPr="003E5B55" w:rsidRDefault="00453369" w:rsidP="00280071">
            <w:pPr>
              <w:rPr>
                <w:rFonts w:ascii="Calibri" w:hAnsi="Calibri" w:cs="Calibri"/>
                <w:b/>
                <w:szCs w:val="22"/>
              </w:rPr>
            </w:pPr>
            <w:r w:rsidRPr="003E5B55">
              <w:rPr>
                <w:rFonts w:ascii="Calibri" w:hAnsi="Calibri" w:cs="Calibri"/>
                <w:b/>
                <w:szCs w:val="22"/>
              </w:rPr>
              <w:t>denklemini sağlayan a değeri kaçtır?</w:t>
            </w:r>
          </w:p>
          <w:p w:rsidR="00453369" w:rsidRPr="003E5B55" w:rsidRDefault="00453369" w:rsidP="00280071">
            <w:pPr>
              <w:rPr>
                <w:rFonts w:ascii="Calibri" w:hAnsi="Calibri" w:cs="Calibri"/>
                <w:b/>
                <w:szCs w:val="22"/>
              </w:rPr>
            </w:pPr>
          </w:p>
          <w:p w:rsidR="00453369" w:rsidRPr="003E5B55" w:rsidRDefault="00453369" w:rsidP="00280071">
            <w:pPr>
              <w:rPr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Cs w:val="22"/>
              </w:rPr>
              <w:t xml:space="preserve">             A) -3          B) -9        B) +6        D) +9</w:t>
            </w:r>
            <w:r w:rsidRPr="003E5B55">
              <w:rPr>
                <w:szCs w:val="22"/>
              </w:rPr>
              <w:t xml:space="preserve"> </w:t>
            </w:r>
          </w:p>
        </w:tc>
      </w:tr>
      <w:tr w:rsidR="00453369" w:rsidTr="003E5B55">
        <w:trPr>
          <w:gridAfter w:val="1"/>
          <w:wAfter w:w="5528" w:type="dxa"/>
        </w:trPr>
        <w:tc>
          <w:tcPr>
            <w:tcW w:w="5527" w:type="dxa"/>
          </w:tcPr>
          <w:p w:rsidR="00453369" w:rsidRPr="003E5B55" w:rsidRDefault="00453369" w:rsidP="00E27D9C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 xml:space="preserve">9)   </w:t>
            </w:r>
            <w:smartTag w:uri="urn:schemas-microsoft-com:office:smarttags" w:element="metricconverter">
              <w:smartTagPr>
                <w:attr w:name="ProductID" w:val="16 kg"/>
              </w:smartTagPr>
              <w:r w:rsidRPr="003E5B55">
                <w:rPr>
                  <w:rFonts w:ascii="Calibri" w:hAnsi="Calibri" w:cs="Calibri"/>
                  <w:b/>
                  <w:sz w:val="22"/>
                  <w:szCs w:val="22"/>
                </w:rPr>
                <w:t>16 kg</w:t>
              </w:r>
            </w:smartTag>
            <w:r w:rsidRPr="003E5B55">
              <w:rPr>
                <w:rFonts w:ascii="Calibri" w:hAnsi="Calibri" w:cs="Calibri"/>
                <w:b/>
                <w:sz w:val="22"/>
                <w:szCs w:val="22"/>
              </w:rPr>
              <w:t xml:space="preserve"> zeytinden </w:t>
            </w:r>
            <w:smartTag w:uri="urn:schemas-microsoft-com:office:smarttags" w:element="metricconverter">
              <w:smartTagPr>
                <w:attr w:name="ProductID" w:val="2 kg"/>
              </w:smartTagPr>
              <w:r w:rsidRPr="003E5B55">
                <w:rPr>
                  <w:rFonts w:ascii="Calibri" w:hAnsi="Calibri" w:cs="Calibri"/>
                  <w:b/>
                  <w:sz w:val="22"/>
                  <w:szCs w:val="22"/>
                </w:rPr>
                <w:t>2 kg</w:t>
              </w:r>
            </w:smartTag>
            <w:r w:rsidRPr="003E5B55">
              <w:rPr>
                <w:rFonts w:ascii="Calibri" w:hAnsi="Calibri" w:cs="Calibri"/>
                <w:b/>
                <w:sz w:val="22"/>
                <w:szCs w:val="22"/>
              </w:rPr>
              <w:t xml:space="preserve"> zeytinyağı elde edilirse </w:t>
            </w:r>
            <w:smartTag w:uri="urn:schemas-microsoft-com:office:smarttags" w:element="metricconverter">
              <w:smartTagPr>
                <w:attr w:name="ProductID" w:val="48 kg"/>
              </w:smartTagPr>
              <w:r w:rsidRPr="003E5B55">
                <w:rPr>
                  <w:rFonts w:ascii="Calibri" w:hAnsi="Calibri" w:cs="Calibri"/>
                  <w:b/>
                  <w:sz w:val="22"/>
                  <w:szCs w:val="22"/>
                </w:rPr>
                <w:t>48 kg</w:t>
              </w:r>
            </w:smartTag>
            <w:r w:rsidRPr="003E5B55">
              <w:rPr>
                <w:rFonts w:ascii="Calibri" w:hAnsi="Calibri" w:cs="Calibri"/>
                <w:b/>
                <w:sz w:val="22"/>
                <w:szCs w:val="22"/>
              </w:rPr>
              <w:t xml:space="preserve"> zeytinden kaç kg zeytinyağı elde edilir.?</w:t>
            </w:r>
          </w:p>
          <w:p w:rsidR="00453369" w:rsidRPr="003E5B55" w:rsidRDefault="00453369" w:rsidP="00E27D9C">
            <w:pPr>
              <w:rPr>
                <w:rFonts w:ascii="Calibri" w:hAnsi="Calibri" w:cs="Calibri"/>
                <w:b/>
                <w:sz w:val="22"/>
                <w:szCs w:val="22"/>
              </w:rPr>
            </w:pPr>
          </w:p>
          <w:p w:rsidR="00453369" w:rsidRPr="003E5B55" w:rsidRDefault="00453369" w:rsidP="00E27D9C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3E5B55">
              <w:rPr>
                <w:rFonts w:ascii="Calibri" w:hAnsi="Calibri" w:cs="Calibri"/>
                <w:b/>
                <w:sz w:val="22"/>
                <w:szCs w:val="22"/>
              </w:rPr>
              <w:t>A) 8                 B) 7                      C) 6                        D) 5</w:t>
            </w: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</w:p>
          <w:p w:rsidR="00453369" w:rsidRPr="003E5B55" w:rsidRDefault="00453369" w:rsidP="00391B95">
            <w:pPr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</w:tbl>
    <w:p w:rsidR="00453369" w:rsidRPr="00780706" w:rsidRDefault="00453369" w:rsidP="00391B95">
      <w:pPr>
        <w:rPr>
          <w:b/>
        </w:rPr>
      </w:pPr>
      <w:r>
        <w:rPr>
          <w:b/>
        </w:rPr>
        <w:t xml:space="preserve"> </w:t>
      </w:r>
    </w:p>
    <w:p w:rsidR="00453369" w:rsidRDefault="00453369" w:rsidP="00156FBE">
      <w:pPr>
        <w:pStyle w:val="Footer"/>
        <w:rPr>
          <w:b/>
          <w:sz w:val="28"/>
          <w:szCs w:val="22"/>
        </w:rPr>
      </w:pPr>
      <w:r w:rsidRPr="00DC116A">
        <w:rPr>
          <w:b/>
          <w:sz w:val="28"/>
          <w:szCs w:val="22"/>
        </w:rPr>
        <w:t>Not:</w:t>
      </w:r>
      <w:r>
        <w:rPr>
          <w:b/>
          <w:sz w:val="28"/>
          <w:szCs w:val="22"/>
        </w:rPr>
        <w:t>TEST SORULARININ DOĞRU CEVABI 4 PUANDIR.DİĞER SORULARIN YANINDA YAZMAKTADIR.</w:t>
      </w:r>
    </w:p>
    <w:p w:rsidR="00453369" w:rsidRPr="00DC116A" w:rsidRDefault="00453369" w:rsidP="00156FBE">
      <w:pPr>
        <w:pStyle w:val="Footer"/>
        <w:rPr>
          <w:b/>
          <w:sz w:val="28"/>
          <w:szCs w:val="22"/>
        </w:rPr>
      </w:pPr>
      <w:r>
        <w:rPr>
          <w:b/>
          <w:sz w:val="28"/>
          <w:szCs w:val="22"/>
        </w:rPr>
        <w:t>Yarıyıl tatili eksikleri kapatmak,pekiştirme yapmak için çok iyi bir fırsat.İyi değerlendirin.</w:t>
      </w:r>
    </w:p>
    <w:p w:rsidR="00453369" w:rsidRDefault="00453369" w:rsidP="005A72C8">
      <w:r w:rsidRPr="00DC116A">
        <w:rPr>
          <w:b/>
          <w:sz w:val="28"/>
          <w:szCs w:val="22"/>
        </w:rPr>
        <w:t>Süre:</w:t>
      </w:r>
      <w:r w:rsidRPr="00DC116A">
        <w:rPr>
          <w:sz w:val="28"/>
          <w:szCs w:val="22"/>
        </w:rPr>
        <w:t>40 dk</w:t>
      </w:r>
      <w:r w:rsidRPr="00DC116A">
        <w:rPr>
          <w:rFonts w:ascii="Comic Sans MS" w:hAnsi="Comic Sans MS"/>
          <w:sz w:val="28"/>
          <w:szCs w:val="22"/>
        </w:rPr>
        <w:t>.</w:t>
      </w:r>
      <w:r w:rsidRPr="00DC116A">
        <w:rPr>
          <w:rFonts w:ascii="Monotype Corsiva" w:hAnsi="Monotype Corsiva"/>
          <w:sz w:val="28"/>
          <w:szCs w:val="22"/>
        </w:rPr>
        <w:t xml:space="preserve">                               </w:t>
      </w:r>
      <w:r>
        <w:rPr>
          <w:rFonts w:ascii="Monotype Corsiva" w:hAnsi="Monotype Corsiva"/>
          <w:sz w:val="28"/>
          <w:szCs w:val="22"/>
        </w:rPr>
        <w:t xml:space="preserve">                       </w:t>
      </w:r>
      <w:r w:rsidRPr="00DC116A">
        <w:rPr>
          <w:rFonts w:ascii="Monotype Corsiva" w:hAnsi="Monotype Corsiva"/>
          <w:sz w:val="28"/>
          <w:szCs w:val="22"/>
        </w:rPr>
        <w:t xml:space="preserve">  </w:t>
      </w:r>
      <w:hyperlink r:id="rId24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453369" w:rsidRPr="00DC116A" w:rsidRDefault="00453369" w:rsidP="005A72C8">
      <w:pPr>
        <w:pStyle w:val="Footer"/>
        <w:rPr>
          <w:b/>
          <w:sz w:val="36"/>
        </w:rPr>
      </w:pPr>
      <w:r w:rsidRPr="00DC116A">
        <w:t xml:space="preserve">                                                 </w:t>
      </w:r>
      <w:r w:rsidRPr="00DC116A">
        <w:rPr>
          <w:sz w:val="36"/>
          <w:szCs w:val="28"/>
        </w:rPr>
        <w:t xml:space="preserve">               </w:t>
      </w:r>
      <w:r w:rsidRPr="00DC116A">
        <w:rPr>
          <w:b/>
          <w:sz w:val="36"/>
        </w:rPr>
        <w:t>Hamide ERYİĞİT</w:t>
      </w:r>
    </w:p>
    <w:p w:rsidR="00453369" w:rsidRPr="00DC116A" w:rsidRDefault="00453369" w:rsidP="00156FBE">
      <w:pPr>
        <w:jc w:val="center"/>
        <w:rPr>
          <w:rFonts w:ascii="Monotype Corsiva" w:hAnsi="Monotype Corsiva"/>
          <w:b/>
          <w:sz w:val="36"/>
        </w:rPr>
      </w:pPr>
      <w:r w:rsidRPr="00DC116A">
        <w:rPr>
          <w:rFonts w:ascii="Monotype Corsiva" w:hAnsi="Monotype Corsiva"/>
          <w:b/>
          <w:sz w:val="36"/>
        </w:rPr>
        <w:t>Matematik Öğretmeni</w:t>
      </w:r>
    </w:p>
    <w:p w:rsidR="00453369" w:rsidRPr="00DC116A" w:rsidRDefault="00453369" w:rsidP="00156FBE">
      <w:pPr>
        <w:pStyle w:val="Footer"/>
        <w:rPr>
          <w:rFonts w:ascii="Monotype Corsiva" w:hAnsi="Monotype Corsiva"/>
          <w:sz w:val="40"/>
          <w:szCs w:val="28"/>
        </w:rPr>
      </w:pPr>
      <w:r w:rsidRPr="00DC116A">
        <w:rPr>
          <w:rFonts w:ascii="Monotype Corsiva" w:hAnsi="Monotype Corsiva"/>
          <w:sz w:val="32"/>
          <w:szCs w:val="22"/>
        </w:rPr>
        <w:t>.</w:t>
      </w:r>
      <w:r w:rsidRPr="00DC116A">
        <w:rPr>
          <w:rFonts w:ascii="Monotype Corsiva" w:hAnsi="Monotype Corsiva"/>
          <w:sz w:val="36"/>
        </w:rPr>
        <w:t xml:space="preserve">                                             </w:t>
      </w:r>
      <w:r>
        <w:rPr>
          <w:rFonts w:ascii="Monotype Corsiva" w:hAnsi="Monotype Corsiva"/>
          <w:sz w:val="36"/>
        </w:rPr>
        <w:t xml:space="preserve">        </w:t>
      </w:r>
      <w:r w:rsidRPr="00DC116A">
        <w:rPr>
          <w:rFonts w:ascii="Monotype Corsiva" w:hAnsi="Monotype Corsiva"/>
          <w:sz w:val="36"/>
        </w:rPr>
        <w:t xml:space="preserve"> </w:t>
      </w:r>
      <w:r w:rsidRPr="00DC116A">
        <w:rPr>
          <w:rFonts w:ascii="Monotype Corsiva" w:hAnsi="Monotype Corsiva"/>
          <w:sz w:val="40"/>
          <w:szCs w:val="40"/>
        </w:rPr>
        <w:sym w:font="Wingdings" w:char="F04A"/>
      </w:r>
      <w:r w:rsidRPr="00DC116A">
        <w:rPr>
          <w:rFonts w:ascii="Monotype Corsiva" w:hAnsi="Monotype Corsiva"/>
          <w:sz w:val="40"/>
          <w:szCs w:val="28"/>
        </w:rPr>
        <w:t xml:space="preserve"> Başarılar  </w:t>
      </w:r>
      <w:r w:rsidRPr="00DC116A">
        <w:rPr>
          <w:rFonts w:ascii="Monotype Corsiva" w:hAnsi="Monotype Corsiva"/>
          <w:sz w:val="40"/>
          <w:szCs w:val="40"/>
        </w:rPr>
        <w:sym w:font="Wingdings" w:char="F04A"/>
      </w:r>
    </w:p>
    <w:p w:rsidR="00453369" w:rsidRDefault="00453369"/>
    <w:sectPr w:rsidR="00453369" w:rsidSect="00280071">
      <w:pgSz w:w="11906" w:h="16838"/>
      <w:pgMar w:top="284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C66035"/>
    <w:multiLevelType w:val="hybridMultilevel"/>
    <w:tmpl w:val="2BEA3088"/>
    <w:lvl w:ilvl="0" w:tplc="E68292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1B95"/>
    <w:rsid w:val="000124FE"/>
    <w:rsid w:val="000C44D0"/>
    <w:rsid w:val="00156FBE"/>
    <w:rsid w:val="00280071"/>
    <w:rsid w:val="00391B95"/>
    <w:rsid w:val="003E5B55"/>
    <w:rsid w:val="004172C5"/>
    <w:rsid w:val="00453369"/>
    <w:rsid w:val="0049000B"/>
    <w:rsid w:val="004B25D0"/>
    <w:rsid w:val="004B2AC1"/>
    <w:rsid w:val="004F4FBE"/>
    <w:rsid w:val="00582B5C"/>
    <w:rsid w:val="005A72C8"/>
    <w:rsid w:val="005D46E5"/>
    <w:rsid w:val="00640BFB"/>
    <w:rsid w:val="006E0DED"/>
    <w:rsid w:val="007049D4"/>
    <w:rsid w:val="007768E8"/>
    <w:rsid w:val="00780706"/>
    <w:rsid w:val="00797EFD"/>
    <w:rsid w:val="0085427B"/>
    <w:rsid w:val="00873BC3"/>
    <w:rsid w:val="00967340"/>
    <w:rsid w:val="009F62FD"/>
    <w:rsid w:val="00A16D2E"/>
    <w:rsid w:val="00A64C9F"/>
    <w:rsid w:val="00B74EDB"/>
    <w:rsid w:val="00C11F52"/>
    <w:rsid w:val="00DC116A"/>
    <w:rsid w:val="00DC1981"/>
    <w:rsid w:val="00DD08FA"/>
    <w:rsid w:val="00DD16BB"/>
    <w:rsid w:val="00E12157"/>
    <w:rsid w:val="00E21607"/>
    <w:rsid w:val="00E27D9C"/>
    <w:rsid w:val="00E3477C"/>
    <w:rsid w:val="00E72940"/>
    <w:rsid w:val="00EE54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1B95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91B9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A64C9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64C9F"/>
    <w:rPr>
      <w:rFonts w:ascii="Tahoma" w:hAnsi="Tahoma" w:cs="Tahoma"/>
      <w:sz w:val="16"/>
      <w:szCs w:val="16"/>
      <w:lang w:eastAsia="tr-TR"/>
    </w:rPr>
  </w:style>
  <w:style w:type="paragraph" w:styleId="Footer">
    <w:name w:val="footer"/>
    <w:basedOn w:val="Normal"/>
    <w:link w:val="FooterChar"/>
    <w:uiPriority w:val="99"/>
    <w:rsid w:val="00156FBE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156FBE"/>
    <w:rPr>
      <w:rFonts w:ascii="Times New Roman" w:hAnsi="Times New Roman" w:cs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rsid w:val="005A72C8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8447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7.wmf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3.emf"/><Relationship Id="rId12" Type="http://schemas.openxmlformats.org/officeDocument/2006/relationships/oleObject" Target="embeddings/oleObject2.bin"/><Relationship Id="rId17" Type="http://schemas.openxmlformats.org/officeDocument/2006/relationships/image" Target="media/image9.w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wmf"/><Relationship Id="rId24" Type="http://schemas.openxmlformats.org/officeDocument/2006/relationships/hyperlink" Target="http://www.sorubak.com/" TargetMode="External"/><Relationship Id="rId5" Type="http://schemas.openxmlformats.org/officeDocument/2006/relationships/image" Target="media/image1.emf"/><Relationship Id="rId15" Type="http://schemas.openxmlformats.org/officeDocument/2006/relationships/image" Target="media/image8.wmf"/><Relationship Id="rId23" Type="http://schemas.openxmlformats.org/officeDocument/2006/relationships/image" Target="media/image15.emf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oleObject" Target="embeddings/oleObject3.bin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214</TotalTime>
  <Pages>3</Pages>
  <Words>477</Words>
  <Characters>2720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HAMIDE</dc:creator>
  <cp:keywords/>
  <dc:description/>
  <cp:lastModifiedBy>edanur</cp:lastModifiedBy>
  <cp:revision>4</cp:revision>
  <dcterms:created xsi:type="dcterms:W3CDTF">2011-12-27T20:06:00Z</dcterms:created>
  <dcterms:modified xsi:type="dcterms:W3CDTF">2012-01-07T14:47:00Z</dcterms:modified>
</cp:coreProperties>
</file>