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A9" w:rsidRPr="006E7E3E" w:rsidRDefault="000C54A9" w:rsidP="006E19A2">
      <w:pPr>
        <w:spacing w:line="240" w:lineRule="auto"/>
        <w:jc w:val="center"/>
        <w:rPr>
          <w:b/>
          <w:sz w:val="24"/>
        </w:rPr>
      </w:pPr>
      <w:r w:rsidRPr="006E7E3E">
        <w:rPr>
          <w:b/>
          <w:sz w:val="24"/>
        </w:rPr>
        <w:t xml:space="preserve">ALACAKAYA İLKÖĞRETİM OKULU </w:t>
      </w:r>
      <w:r>
        <w:rPr>
          <w:b/>
          <w:sz w:val="24"/>
        </w:rPr>
        <w:t>MATEMATİK</w:t>
      </w:r>
      <w:r w:rsidRPr="006E7E3E">
        <w:rPr>
          <w:b/>
          <w:sz w:val="24"/>
        </w:rPr>
        <w:t xml:space="preserve"> DERSİ</w:t>
      </w:r>
    </w:p>
    <w:p w:rsidR="000C54A9" w:rsidRPr="006E7E3E" w:rsidRDefault="000C54A9" w:rsidP="006E19A2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6</w:t>
      </w:r>
      <w:r w:rsidRPr="006E7E3E">
        <w:rPr>
          <w:b/>
          <w:sz w:val="24"/>
        </w:rPr>
        <w:t>/</w:t>
      </w:r>
      <w:r>
        <w:rPr>
          <w:b/>
          <w:sz w:val="24"/>
        </w:rPr>
        <w:t>C</w:t>
      </w:r>
      <w:r w:rsidRPr="006E7E3E">
        <w:rPr>
          <w:b/>
          <w:sz w:val="24"/>
        </w:rPr>
        <w:t xml:space="preserve"> SINIFI 2011 – 2012 EĞİTİM ÖĞRETİM YILI 2.DÖNEM 1.YAZILI SINAVI</w:t>
      </w:r>
    </w:p>
    <w:p w:rsidR="000C54A9" w:rsidRPr="006E19A2" w:rsidRDefault="000C54A9" w:rsidP="006E19A2">
      <w:pPr>
        <w:spacing w:line="240" w:lineRule="auto"/>
        <w:ind w:firstLine="708"/>
        <w:rPr>
          <w:b/>
        </w:rPr>
      </w:pPr>
      <w:r w:rsidRPr="006E7E3E">
        <w:rPr>
          <w:b/>
        </w:rPr>
        <w:t>AD – SOYAD:</w:t>
      </w:r>
      <w:r w:rsidRPr="006E7E3E">
        <w:rPr>
          <w:b/>
        </w:rPr>
        <w:tab/>
      </w:r>
      <w:r w:rsidRPr="006E7E3E">
        <w:rPr>
          <w:b/>
        </w:rPr>
        <w:tab/>
      </w:r>
      <w:r w:rsidRPr="006E7E3E">
        <w:rPr>
          <w:b/>
        </w:rPr>
        <w:tab/>
        <w:t>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72"/>
        <w:gridCol w:w="5810"/>
      </w:tblGrid>
      <w:tr w:rsidR="000C54A9" w:rsidRPr="00023FF8" w:rsidTr="00023FF8">
        <w:trPr>
          <w:trHeight w:val="2608"/>
        </w:trPr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>1)</w:t>
            </w:r>
            <w:r w:rsidRPr="00023FF8">
              <w:rPr>
                <w:sz w:val="24"/>
              </w:rPr>
              <w:t xml:space="preserve">y=x+1 doğrusunun grafiğini çiziniz… </w:t>
            </w:r>
            <w:r w:rsidRPr="00023FF8">
              <w:rPr>
                <w:b/>
                <w:sz w:val="24"/>
              </w:rPr>
              <w:t>(10puan)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023FF8">
              <w:rPr>
                <w:b/>
                <w:color w:val="FFFFFF"/>
                <w:sz w:val="24"/>
                <w:highlight w:val="red"/>
              </w:rPr>
              <w:t>www.ragipsahin.com.tr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4.55pt;margin-top:5pt;width:122.7pt;height:122.7pt;z-index:-251658240;mso-position-horizontal-relative:text;mso-position-vertical-relative:text">
                  <v:imagedata r:id="rId5" o:title="" gain="5" blacklevel="-6554f"/>
                  <w10:wrap type="square"/>
                </v:shape>
                <o:OLEObject Type="Embed" ProgID="PBrush" ShapeID="_x0000_s1026" DrawAspect="Content" ObjectID="_1394376399" r:id="rId6"/>
              </w:pict>
            </w:r>
            <w:r w:rsidRPr="00023FF8">
              <w:rPr>
                <w:b/>
                <w:sz w:val="24"/>
              </w:rPr>
              <w:t>4)</w:t>
            </w:r>
            <w:r w:rsidRPr="00023FF8">
              <w:t xml:space="preserve"> </w:t>
            </w:r>
          </w:p>
          <w:p w:rsidR="000C54A9" w:rsidRPr="00023FF8" w:rsidRDefault="000C54A9" w:rsidP="00023FF8">
            <w:pPr>
              <w:spacing w:after="0" w:line="240" w:lineRule="auto"/>
              <w:rPr>
                <w:b/>
                <w:sz w:val="24"/>
              </w:rPr>
            </w:pPr>
            <w:r w:rsidRPr="00023FF8">
              <w:rPr>
                <w:sz w:val="24"/>
              </w:rPr>
              <w:t xml:space="preserve">Grafikteki ürünlerin tamamı 108000 ton ise pirinç kaç tondur? </w:t>
            </w:r>
            <w:r w:rsidRPr="00023FF8">
              <w:rPr>
                <w:b/>
                <w:sz w:val="24"/>
              </w:rPr>
              <w:t>(10puan)</w:t>
            </w:r>
          </w:p>
        </w:tc>
      </w:tr>
      <w:tr w:rsidR="000C54A9" w:rsidRPr="00023FF8" w:rsidTr="00023FF8">
        <w:trPr>
          <w:trHeight w:val="2608"/>
        </w:trPr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>2)</w:t>
            </w:r>
            <w:r w:rsidRPr="00023FF8">
              <w:rPr>
                <w:sz w:val="24"/>
              </w:rPr>
              <w:t xml:space="preserve">Ali ve arkadaşları bahçeye 150cm uzunluğunda bir fidan dikiyor. Diktiği fidan her yıl 30cm uzadığına göre 7yıl sonra fidanın boyu kaç cm olur? </w:t>
            </w:r>
            <w:r w:rsidRPr="00023FF8">
              <w:rPr>
                <w:b/>
                <w:sz w:val="24"/>
              </w:rPr>
              <w:t>(6puan)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 xml:space="preserve">5) </w:t>
            </w:r>
            <w:r w:rsidRPr="00023FF8">
              <w:rPr>
                <w:sz w:val="24"/>
              </w:rPr>
              <w:t xml:space="preserve">Bir inşaatın yapımında kum, çimento ve su sırasıyla 10,2 ve 4 ile doğru orantılı olarak karıştırılıyor. Buna göre, 640 kg karışımdaki kum ve çimento miktarlarını bulunuz… </w:t>
            </w:r>
            <w:r w:rsidRPr="00023FF8">
              <w:rPr>
                <w:b/>
                <w:sz w:val="24"/>
              </w:rPr>
              <w:t>(2x5=10puan)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</w:tc>
      </w:tr>
      <w:tr w:rsidR="000C54A9" w:rsidRPr="00023FF8" w:rsidTr="00023FF8">
        <w:trPr>
          <w:trHeight w:val="2701"/>
        </w:trPr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 xml:space="preserve">3) </w:t>
            </w:r>
            <w:r>
              <w:rPr>
                <w:b/>
              </w:rPr>
              <w:t xml:space="preserve"> </w:t>
            </w:r>
            <w:r w:rsidRPr="000D1A9F">
              <w:rPr>
                <w:sz w:val="24"/>
              </w:rPr>
              <w:t>i</w:t>
            </w:r>
            <w:r w:rsidRPr="00023FF8">
              <w:rPr>
                <w:sz w:val="24"/>
              </w:rPr>
              <w:t xml:space="preserve">se x’in değeri kaçtır? </w:t>
            </w:r>
            <w:r w:rsidRPr="00023FF8">
              <w:rPr>
                <w:b/>
                <w:sz w:val="24"/>
              </w:rPr>
              <w:t>(5puan)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>
              <w:rPr>
                <w:noProof/>
                <w:lang w:eastAsia="tr-TR"/>
              </w:rPr>
              <w:pict>
                <v:shape id="_x0000_s1027" type="#_x0000_t75" style="position:absolute;margin-left:28.6pt;margin-top:.05pt;width:103pt;height:109.65pt;z-index:251659264;mso-position-horizontal-relative:text;mso-position-vertical-relative:text">
                  <v:imagedata r:id="rId7" o:title="" gain="5"/>
                  <w10:wrap type="square"/>
                </v:shape>
                <o:OLEObject Type="Embed" ProgID="PBrush" ShapeID="_x0000_s1027" DrawAspect="Content" ObjectID="_1394376400" r:id="rId8"/>
              </w:pict>
            </w:r>
            <w:r w:rsidRPr="00023FF8">
              <w:rPr>
                <w:b/>
                <w:sz w:val="24"/>
              </w:rPr>
              <w:t xml:space="preserve">6)  </w:t>
            </w:r>
            <w:r w:rsidRPr="00023FF8">
              <w:rPr>
                <w:sz w:val="24"/>
              </w:rPr>
              <w:t>Yandaki O merkezli çemberde AOC açısının ölçüsü 120derece ise ABC açısının ölçüsü kaç derecedir?</w:t>
            </w:r>
            <w:r w:rsidRPr="00023FF8">
              <w:rPr>
                <w:b/>
                <w:sz w:val="24"/>
              </w:rPr>
              <w:t xml:space="preserve"> (10puan)</w:t>
            </w:r>
          </w:p>
        </w:tc>
      </w:tr>
      <w:tr w:rsidR="000C54A9" w:rsidRPr="00023FF8" w:rsidTr="00023FF8">
        <w:trPr>
          <w:trHeight w:val="3241"/>
        </w:trPr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 xml:space="preserve">7) </w:t>
            </w:r>
            <w:r w:rsidRPr="00023FF8">
              <w:rPr>
                <w:sz w:val="24"/>
              </w:rPr>
              <w:t>Aşağıda, sınıflardaki öğrenci sayıları verilmiştir.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sz w:val="24"/>
              </w:rPr>
              <w:t>33,35,34,36,32,34,34 Buna göre sınıflardaki öğrenci sayılarının mod, medyan ve açıklığını bulunuz.</w:t>
            </w:r>
            <w:r w:rsidRPr="00023FF8">
              <w:rPr>
                <w:b/>
                <w:sz w:val="24"/>
              </w:rPr>
              <w:t xml:space="preserve"> (3x3=9puan)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>
              <w:rPr>
                <w:noProof/>
                <w:lang w:eastAsia="tr-TR"/>
              </w:rPr>
              <w:pict>
                <v:shape id="_x0000_s1028" type="#_x0000_t75" style="position:absolute;margin-left:1pt;margin-top:20.15pt;width:92.35pt;height:123.35pt;z-index:251660288;mso-position-horizontal-relative:text;mso-position-vertical-relative:text">
                  <v:imagedata r:id="rId9" o:title="" gain="5"/>
                  <w10:wrap type="square"/>
                </v:shape>
                <o:OLEObject Type="Embed" ProgID="PBrush" ShapeID="_x0000_s1028" DrawAspect="Content" ObjectID="_1394376401" r:id="rId10"/>
              </w:pict>
            </w:r>
            <w:r w:rsidRPr="00023FF8">
              <w:rPr>
                <w:b/>
                <w:sz w:val="24"/>
              </w:rPr>
              <w:t xml:space="preserve">11)   </w:t>
            </w:r>
            <w:r w:rsidRPr="00023FF8">
              <w:rPr>
                <w:sz w:val="24"/>
              </w:rPr>
              <w:t>Yandaki şekil kare, üçgen ve düzgün altıgenden meydana gelmiştir. Buna göre (ABE) açısının ölçüsü kaç derecedir?</w:t>
            </w:r>
            <w:r w:rsidRPr="00023FF8">
              <w:rPr>
                <w:b/>
                <w:sz w:val="24"/>
              </w:rPr>
              <w:t xml:space="preserve"> (10puan)</w:t>
            </w:r>
          </w:p>
        </w:tc>
      </w:tr>
      <w:tr w:rsidR="000C54A9" w:rsidRPr="00023FF8" w:rsidTr="00023FF8">
        <w:trPr>
          <w:trHeight w:val="317"/>
        </w:trPr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 xml:space="preserve">8) </w:t>
            </w:r>
            <w:r w:rsidRPr="00023FF8">
              <w:rPr>
                <w:sz w:val="24"/>
              </w:rPr>
              <w:t>4x+4=8x-4 denklemindeki bilinmeyenin değeri kaçtır?</w:t>
            </w:r>
            <w:r w:rsidRPr="00023FF8">
              <w:rPr>
                <w:b/>
                <w:sz w:val="24"/>
              </w:rPr>
              <w:t xml:space="preserve"> (5puan)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5279" w:type="dxa"/>
            <w:vMerge w:val="restart"/>
          </w:tcPr>
          <w:p w:rsidR="000C54A9" w:rsidRPr="00023FF8" w:rsidRDefault="000C54A9" w:rsidP="00023FF8">
            <w:pPr>
              <w:spacing w:after="0" w:line="240" w:lineRule="auto"/>
            </w:pPr>
            <w:r w:rsidRPr="00023FF8">
              <w:rPr>
                <w:b/>
                <w:sz w:val="24"/>
              </w:rPr>
              <w:t xml:space="preserve">12) </w:t>
            </w:r>
            <w:r w:rsidRPr="00023FF8">
              <w:rPr>
                <w:rFonts w:eastAsia="Times New Roman"/>
              </w:rPr>
              <w:object w:dxaOrig="6015" w:dyaOrig="2355">
                <v:shape id="_x0000_i1031" type="#_x0000_t75" style="width:279.75pt;height:109.5pt" o:ole="">
                  <v:imagedata r:id="rId11" o:title="" gain="5"/>
                </v:shape>
                <o:OLEObject Type="Embed" ProgID="Paint.Picture" ShapeID="_x0000_i1031" DrawAspect="Content" ObjectID="_1394376398" r:id="rId12"/>
              </w:object>
            </w:r>
          </w:p>
          <w:p w:rsidR="000C54A9" w:rsidRPr="00023FF8" w:rsidRDefault="000C54A9" w:rsidP="00023FF8">
            <w:pPr>
              <w:spacing w:after="0" w:line="240" w:lineRule="auto"/>
            </w:pPr>
            <w:r w:rsidRPr="00023FF8">
              <w:t>Verilen üçgenlerde A açısının ölçüsü D açısının ölçüsüne eşit,</w:t>
            </w:r>
          </w:p>
          <w:p w:rsidR="000C54A9" w:rsidRPr="00023FF8" w:rsidRDefault="000C54A9" w:rsidP="00023FF8">
            <w:pPr>
              <w:spacing w:after="0" w:line="240" w:lineRule="auto"/>
            </w:pPr>
            <w:r w:rsidRPr="00023FF8">
              <w:t>B açısının ölçüsü E açısının ölçüsüne eşit, IACI=3cm , IBCI=4cm, IDFI=6cm ise IDEI=x kaç cmdir?</w:t>
            </w:r>
            <w:r w:rsidRPr="00023FF8">
              <w:rPr>
                <w:b/>
                <w:sz w:val="24"/>
              </w:rPr>
              <w:t xml:space="preserve"> (10puan)</w:t>
            </w:r>
          </w:p>
        </w:tc>
      </w:tr>
      <w:tr w:rsidR="000C54A9" w:rsidRPr="00023FF8" w:rsidTr="00023FF8">
        <w:trPr>
          <w:trHeight w:val="317"/>
        </w:trPr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>9)</w:t>
            </w:r>
            <w:r w:rsidRPr="00023FF8">
              <w:rPr>
                <w:sz w:val="24"/>
              </w:rPr>
              <w:t xml:space="preserve"> y+2.(y-1)=11 denklemindeki bilinmeyenin değeri kaçtır? </w:t>
            </w:r>
            <w:r w:rsidRPr="00023FF8">
              <w:rPr>
                <w:b/>
                <w:sz w:val="24"/>
              </w:rPr>
              <w:t>(5puan)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279" w:type="dxa"/>
            <w:vMerge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</w:tc>
      </w:tr>
      <w:tr w:rsidR="000C54A9" w:rsidRPr="00023FF8" w:rsidTr="00023FF8">
        <w:trPr>
          <w:trHeight w:val="317"/>
        </w:trPr>
        <w:tc>
          <w:tcPr>
            <w:tcW w:w="5279" w:type="dxa"/>
          </w:tcPr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b/>
                <w:sz w:val="24"/>
              </w:rPr>
              <w:t xml:space="preserve">10) </w:t>
            </w:r>
            <w:r w:rsidRPr="00023FF8">
              <w:rPr>
                <w:sz w:val="24"/>
              </w:rPr>
              <w:t>Türker bilyeleri saydığında mavi bilyelerin sayısının beyaz bilyelerin sayısının 3katından 4fazla olduğunu görüyor. Türker’in toplam 36 bilyesi olduğuna göre, mavi bilyelerin sayısını bulunuz.</w:t>
            </w:r>
            <w:r w:rsidRPr="00023FF8">
              <w:rPr>
                <w:b/>
                <w:sz w:val="24"/>
              </w:rPr>
              <w:t xml:space="preserve"> (10puan)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</w:p>
          <w:p w:rsidR="000C54A9" w:rsidRPr="00023FF8" w:rsidRDefault="000C54A9" w:rsidP="00023FF8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5279" w:type="dxa"/>
          </w:tcPr>
          <w:p w:rsidR="000C54A9" w:rsidRPr="00023FF8" w:rsidRDefault="000C54A9" w:rsidP="00023FF8">
            <w:pPr>
              <w:pStyle w:val="ListParagraph"/>
              <w:spacing w:after="0" w:line="240" w:lineRule="auto"/>
              <w:ind w:left="0"/>
              <w:rPr>
                <w:b/>
                <w:sz w:val="24"/>
              </w:rPr>
            </w:pPr>
          </w:p>
          <w:p w:rsidR="000C54A9" w:rsidRPr="00023FF8" w:rsidRDefault="000C54A9" w:rsidP="00023FF8">
            <w:pPr>
              <w:pStyle w:val="ListParagraph"/>
              <w:spacing w:after="0" w:line="240" w:lineRule="auto"/>
              <w:ind w:left="0"/>
              <w:rPr>
                <w:b/>
                <w:sz w:val="24"/>
              </w:rPr>
            </w:pPr>
          </w:p>
          <w:p w:rsidR="000C54A9" w:rsidRPr="00023FF8" w:rsidRDefault="000C54A9" w:rsidP="00023FF8">
            <w:pPr>
              <w:pStyle w:val="ListParagraph"/>
              <w:spacing w:after="0" w:line="240" w:lineRule="auto"/>
              <w:ind w:left="0"/>
              <w:rPr>
                <w:b/>
                <w:sz w:val="24"/>
                <w:u w:val="single"/>
              </w:rPr>
            </w:pPr>
            <w:r w:rsidRPr="00023FF8">
              <w:rPr>
                <w:b/>
                <w:sz w:val="24"/>
              </w:rPr>
              <w:t xml:space="preserve">             </w:t>
            </w:r>
            <w:r w:rsidRPr="00023FF8">
              <w:rPr>
                <w:b/>
                <w:sz w:val="24"/>
                <w:u w:val="single"/>
              </w:rPr>
              <w:t>AÇIKLAMA:</w:t>
            </w:r>
          </w:p>
          <w:p w:rsidR="000C54A9" w:rsidRPr="00023FF8" w:rsidRDefault="000C54A9" w:rsidP="00023F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</w:rPr>
            </w:pPr>
            <w:r w:rsidRPr="00023FF8">
              <w:rPr>
                <w:sz w:val="24"/>
              </w:rPr>
              <w:t>Her sorunun doğru cevabının değeri sorunun yanında yazmaktadır..</w:t>
            </w:r>
          </w:p>
          <w:p w:rsidR="000C54A9" w:rsidRPr="00023FF8" w:rsidRDefault="000C54A9" w:rsidP="00023F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</w:rPr>
            </w:pPr>
            <w:r w:rsidRPr="00023FF8">
              <w:rPr>
                <w:sz w:val="24"/>
              </w:rPr>
              <w:t>Sınav süresi bir ders saatidir.</w:t>
            </w:r>
          </w:p>
          <w:p w:rsidR="000C54A9" w:rsidRPr="00023FF8" w:rsidRDefault="000C54A9" w:rsidP="00023F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</w:rPr>
            </w:pPr>
            <w:r w:rsidRPr="00023FF8">
              <w:rPr>
                <w:sz w:val="24"/>
              </w:rPr>
              <w:t>Başarılar dilerim…</w:t>
            </w:r>
          </w:p>
          <w:p w:rsidR="000C54A9" w:rsidRPr="00023FF8" w:rsidRDefault="000C54A9" w:rsidP="00023FF8">
            <w:pPr>
              <w:pStyle w:val="ListParagraph"/>
              <w:spacing w:after="0" w:line="240" w:lineRule="auto"/>
              <w:ind w:left="0"/>
              <w:rPr>
                <w:sz w:val="24"/>
              </w:rPr>
            </w:pPr>
          </w:p>
          <w:p w:rsidR="000C54A9" w:rsidRPr="00023FF8" w:rsidRDefault="000C54A9" w:rsidP="00023FF8">
            <w:pPr>
              <w:pStyle w:val="ListParagraph"/>
              <w:spacing w:after="0" w:line="240" w:lineRule="auto"/>
              <w:ind w:left="0"/>
              <w:rPr>
                <w:sz w:val="24"/>
              </w:rPr>
            </w:pPr>
          </w:p>
          <w:p w:rsidR="000C54A9" w:rsidRPr="00023FF8" w:rsidRDefault="000C54A9" w:rsidP="00023FF8">
            <w:pPr>
              <w:pStyle w:val="ListParagraph"/>
              <w:spacing w:after="0" w:line="240" w:lineRule="auto"/>
              <w:ind w:left="0"/>
              <w:rPr>
                <w:sz w:val="24"/>
              </w:rPr>
            </w:pPr>
            <w:hyperlink r:id="rId13" w:history="1">
              <w:r>
                <w:rPr>
                  <w:rStyle w:val="Hyperlink"/>
                  <w:sz w:val="24"/>
                </w:rPr>
                <w:t>www.sorubak.com</w:t>
              </w:r>
            </w:hyperlink>
          </w:p>
          <w:p w:rsidR="000C54A9" w:rsidRPr="00023FF8" w:rsidRDefault="000C54A9" w:rsidP="00023FF8">
            <w:pPr>
              <w:pStyle w:val="ListParagraph"/>
              <w:spacing w:after="0" w:line="240" w:lineRule="auto"/>
              <w:ind w:left="0"/>
              <w:rPr>
                <w:sz w:val="24"/>
              </w:rPr>
            </w:pPr>
            <w:r w:rsidRPr="00023FF8">
              <w:rPr>
                <w:sz w:val="24"/>
              </w:rPr>
              <w:t xml:space="preserve">                                                         Ragıp ŞAHİN</w:t>
            </w:r>
          </w:p>
          <w:p w:rsidR="000C54A9" w:rsidRPr="00023FF8" w:rsidRDefault="000C54A9" w:rsidP="00023FF8">
            <w:pPr>
              <w:spacing w:after="0" w:line="240" w:lineRule="auto"/>
              <w:rPr>
                <w:sz w:val="24"/>
              </w:rPr>
            </w:pPr>
            <w:r w:rsidRPr="00023FF8">
              <w:rPr>
                <w:sz w:val="24"/>
              </w:rPr>
              <w:t xml:space="preserve">                                                  Matematik Öğretmeni</w:t>
            </w:r>
          </w:p>
        </w:tc>
      </w:tr>
    </w:tbl>
    <w:p w:rsidR="000C54A9" w:rsidRPr="000D1A9F" w:rsidRDefault="000C54A9">
      <w:pPr>
        <w:rPr>
          <w:sz w:val="24"/>
        </w:rPr>
      </w:pPr>
    </w:p>
    <w:sectPr w:rsidR="000C54A9" w:rsidRPr="000D1A9F" w:rsidSect="00E569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30A16"/>
    <w:multiLevelType w:val="hybridMultilevel"/>
    <w:tmpl w:val="19D0C0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927D13"/>
    <w:multiLevelType w:val="hybridMultilevel"/>
    <w:tmpl w:val="1950895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A9F"/>
    <w:rsid w:val="00023FF8"/>
    <w:rsid w:val="000C54A9"/>
    <w:rsid w:val="000D1A9F"/>
    <w:rsid w:val="00107223"/>
    <w:rsid w:val="001D18B6"/>
    <w:rsid w:val="003A57BB"/>
    <w:rsid w:val="005D218E"/>
    <w:rsid w:val="006E19A2"/>
    <w:rsid w:val="006E7E3E"/>
    <w:rsid w:val="00750E0A"/>
    <w:rsid w:val="0078696F"/>
    <w:rsid w:val="00797E5F"/>
    <w:rsid w:val="009E397F"/>
    <w:rsid w:val="00A42DDA"/>
    <w:rsid w:val="00B907F3"/>
    <w:rsid w:val="00C57D71"/>
    <w:rsid w:val="00C90AAC"/>
    <w:rsid w:val="00C92675"/>
    <w:rsid w:val="00D77A50"/>
    <w:rsid w:val="00E31F53"/>
    <w:rsid w:val="00E569F4"/>
    <w:rsid w:val="00EB0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6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D1A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D1A9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D1A9F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D1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1A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D21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352</TotalTime>
  <Pages>2</Pages>
  <Words>300</Words>
  <Characters>1713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MAT_RAG</dc:creator>
  <cp:keywords/>
  <dc:description/>
  <cp:lastModifiedBy>edanur</cp:lastModifiedBy>
  <cp:revision>5</cp:revision>
  <dcterms:created xsi:type="dcterms:W3CDTF">2012-03-24T17:56:00Z</dcterms:created>
  <dcterms:modified xsi:type="dcterms:W3CDTF">2012-03-27T15:00:00Z</dcterms:modified>
</cp:coreProperties>
</file>