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4EA" w:rsidRPr="00661917" w:rsidRDefault="007644EA" w:rsidP="00684A4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ADI-</w:t>
      </w:r>
      <w:r w:rsidRPr="00661917">
        <w:rPr>
          <w:rFonts w:ascii="Comic Sans MS" w:hAnsi="Comic Sans MS"/>
          <w:b/>
          <w:sz w:val="18"/>
          <w:szCs w:val="18"/>
        </w:rPr>
        <w:t>SOYADI</w:t>
      </w:r>
      <w:r w:rsidRPr="00661917">
        <w:rPr>
          <w:rFonts w:ascii="Comic Sans MS" w:hAnsi="Comic Sans MS"/>
          <w:b/>
          <w:sz w:val="18"/>
          <w:szCs w:val="18"/>
        </w:rPr>
        <w:tab/>
        <w:t>:</w:t>
      </w:r>
    </w:p>
    <w:p w:rsidR="007644EA" w:rsidRPr="00661917" w:rsidRDefault="007644EA" w:rsidP="00684A4C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3.75pt;margin-top:4.9pt;width:549pt;height:60.75pt;z-index:251637248" fillcolor="#fc0">
            <v:textbox style="mso-next-textbox:#_x0000_s1026">
              <w:txbxContent>
                <w:p w:rsidR="007644EA" w:rsidRPr="00210921" w:rsidRDefault="007644EA" w:rsidP="00684A4C">
                  <w:pPr>
                    <w:jc w:val="center"/>
                    <w:rPr>
                      <w:rFonts w:ascii="Monotype Corsiva" w:hAnsi="Monotype Corsiva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color w:val="000000"/>
                      <w:sz w:val="28"/>
                      <w:szCs w:val="28"/>
                    </w:rPr>
                    <w:t>2011–2012</w:t>
                  </w:r>
                  <w:r w:rsidRPr="00210921">
                    <w:rPr>
                      <w:rFonts w:ascii="Monotype Corsiva" w:hAnsi="Monotype Corsiva"/>
                      <w:b/>
                      <w:color w:val="000000"/>
                      <w:sz w:val="28"/>
                      <w:szCs w:val="28"/>
                    </w:rPr>
                    <w:t xml:space="preserve"> EĞİTİM ÖĞRETİM YILI </w:t>
                  </w:r>
                  <w:r>
                    <w:rPr>
                      <w:rFonts w:ascii="Monotype Corsiva" w:hAnsi="Monotype Corsiva"/>
                      <w:b/>
                      <w:color w:val="000000"/>
                      <w:sz w:val="28"/>
                      <w:szCs w:val="28"/>
                    </w:rPr>
                    <w:t>…………………</w:t>
                  </w:r>
                  <w:r w:rsidRPr="00210921">
                    <w:rPr>
                      <w:rFonts w:ascii="Monotype Corsiva" w:hAnsi="Monotype Corsiva"/>
                      <w:b/>
                      <w:color w:val="000000"/>
                      <w:sz w:val="28"/>
                      <w:szCs w:val="28"/>
                    </w:rPr>
                    <w:t>İLKÖĞRETİM OKULU</w:t>
                  </w:r>
                </w:p>
                <w:p w:rsidR="007644EA" w:rsidRPr="00210921" w:rsidRDefault="007644EA" w:rsidP="00684A4C">
                  <w:pPr>
                    <w:jc w:val="center"/>
                    <w:rPr>
                      <w:rFonts w:ascii="Monotype Corsiva" w:hAnsi="Monotype Corsiva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color w:val="000000"/>
                      <w:sz w:val="28"/>
                      <w:szCs w:val="28"/>
                    </w:rPr>
                    <w:t xml:space="preserve">6-A SINIFI SOSYAL BİLGİLER DERSİ </w:t>
                  </w:r>
                  <w:r w:rsidRPr="00210921">
                    <w:rPr>
                      <w:rFonts w:ascii="Monotype Corsiva" w:hAnsi="Monotype Corsiva"/>
                      <w:b/>
                      <w:color w:val="000000"/>
                      <w:sz w:val="28"/>
                      <w:szCs w:val="28"/>
                    </w:rPr>
                    <w:t>I</w:t>
                  </w:r>
                  <w:r>
                    <w:rPr>
                      <w:rFonts w:ascii="Monotype Corsiva" w:hAnsi="Monotype Corsiva"/>
                      <w:b/>
                      <w:color w:val="000000"/>
                      <w:sz w:val="28"/>
                      <w:szCs w:val="28"/>
                    </w:rPr>
                    <w:t>I</w:t>
                  </w:r>
                  <w:r w:rsidRPr="00210921">
                    <w:rPr>
                      <w:rFonts w:ascii="Monotype Corsiva" w:hAnsi="Monotype Corsiva"/>
                      <w:b/>
                      <w:color w:val="000000"/>
                      <w:sz w:val="28"/>
                      <w:szCs w:val="28"/>
                    </w:rPr>
                    <w:t xml:space="preserve">. DÖNEM </w:t>
                  </w:r>
                  <w:r>
                    <w:rPr>
                      <w:rFonts w:ascii="Monotype Corsiva" w:hAnsi="Monotype Corsiva"/>
                      <w:b/>
                      <w:color w:val="000000"/>
                      <w:sz w:val="28"/>
                      <w:szCs w:val="28"/>
                    </w:rPr>
                    <w:t>I. YAZILI YOKLAMA SINAVI</w:t>
                  </w:r>
                </w:p>
                <w:p w:rsidR="007644EA" w:rsidRPr="00A84EF2" w:rsidRDefault="007644EA" w:rsidP="00684A4C">
                  <w:pPr>
                    <w:rPr>
                      <w:color w:val="000000"/>
                    </w:rPr>
                  </w:pPr>
                </w:p>
              </w:txbxContent>
            </v:textbox>
          </v:shape>
        </w:pict>
      </w:r>
      <w:r w:rsidRPr="00661917">
        <w:rPr>
          <w:rFonts w:ascii="Comic Sans MS" w:hAnsi="Comic Sans MS"/>
          <w:b/>
          <w:sz w:val="18"/>
          <w:szCs w:val="18"/>
        </w:rPr>
        <w:t>NO</w:t>
      </w:r>
      <w:r w:rsidRPr="00661917">
        <w:rPr>
          <w:rFonts w:ascii="Comic Sans MS" w:hAnsi="Comic Sans MS"/>
          <w:b/>
          <w:sz w:val="18"/>
          <w:szCs w:val="18"/>
        </w:rPr>
        <w:tab/>
        <w:t>:</w:t>
      </w:r>
    </w:p>
    <w:p w:rsidR="007644EA" w:rsidRDefault="007644EA" w:rsidP="00684A4C">
      <w:pPr>
        <w:pStyle w:val="NoSpacing"/>
        <w:rPr>
          <w:rFonts w:ascii="Comic Sans MS" w:hAnsi="Comic Sans MS"/>
          <w:b/>
        </w:rPr>
      </w:pPr>
    </w:p>
    <w:p w:rsidR="007644EA" w:rsidRDefault="007644EA" w:rsidP="00684A4C">
      <w:pPr>
        <w:pStyle w:val="NoSpacing"/>
        <w:rPr>
          <w:rFonts w:ascii="Comic Sans MS" w:hAnsi="Comic Sans MS"/>
          <w:b/>
        </w:rPr>
      </w:pPr>
    </w:p>
    <w:p w:rsidR="007644EA" w:rsidRDefault="007644EA" w:rsidP="00684A4C">
      <w:pPr>
        <w:pStyle w:val="NoSpacing"/>
        <w:sectPr w:rsidR="007644EA" w:rsidSect="00684A4C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:rsidR="007644EA" w:rsidRDefault="007644EA" w:rsidP="00684A4C">
      <w:pPr>
        <w:pStyle w:val="NoSpacing"/>
        <w:rPr>
          <w:b/>
          <w:sz w:val="20"/>
          <w:szCs w:val="20"/>
        </w:rPr>
      </w:pPr>
    </w:p>
    <w:p w:rsidR="007644EA" w:rsidRDefault="007644EA" w:rsidP="00684A4C">
      <w:pPr>
        <w:pStyle w:val="NoSpacing"/>
        <w:rPr>
          <w:sz w:val="20"/>
          <w:szCs w:val="20"/>
        </w:rPr>
      </w:pPr>
      <w:r w:rsidRPr="008A229C">
        <w:rPr>
          <w:b/>
          <w:sz w:val="20"/>
          <w:szCs w:val="20"/>
        </w:rPr>
        <w:t>1.</w:t>
      </w:r>
      <w:r w:rsidRPr="008A229C">
        <w:rPr>
          <w:sz w:val="20"/>
          <w:szCs w:val="20"/>
        </w:rPr>
        <w:t xml:space="preserve"> </w:t>
      </w:r>
      <w:r w:rsidRPr="0020307D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81.25pt;height:181.5pt;visibility:visible">
            <v:imagedata r:id="rId5" o:title=""/>
          </v:shape>
        </w:pict>
      </w:r>
      <w:r>
        <w:rPr>
          <w:sz w:val="20"/>
          <w:szCs w:val="20"/>
        </w:rPr>
        <w:t>Yukarıda İslamiyetten önce Arabistan’da düzenlenen bir panayırın temsili resmi verilmiştir.</w:t>
      </w:r>
    </w:p>
    <w:p w:rsidR="007644EA" w:rsidRPr="000F1A46" w:rsidRDefault="007644EA" w:rsidP="00684A4C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Bu resimde verilen konuşmalara dayanarak İslamiyet’ten önce Arabistan ile ilgili aşağıdakilerden hangisi </w:t>
      </w:r>
      <w:r w:rsidRPr="000F1A46">
        <w:rPr>
          <w:b/>
          <w:sz w:val="20"/>
          <w:szCs w:val="20"/>
          <w:u w:val="single"/>
        </w:rPr>
        <w:t>söylenemez?</w:t>
      </w:r>
    </w:p>
    <w:p w:rsidR="007644EA" w:rsidRDefault="007644EA" w:rsidP="00684A4C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A)Batıl inançların yaygın olduğu</w:t>
      </w:r>
    </w:p>
    <w:p w:rsidR="007644EA" w:rsidRDefault="007644EA" w:rsidP="00684A4C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B)Toplumun farklı sınıflara ayrıldığı</w:t>
      </w:r>
    </w:p>
    <w:p w:rsidR="007644EA" w:rsidRDefault="007644EA" w:rsidP="00684A4C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C)Ticaret faaliyetlerinin geliştiği</w:t>
      </w:r>
    </w:p>
    <w:p w:rsidR="007644EA" w:rsidRDefault="007644EA" w:rsidP="00684A4C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D)Siyasal birliğin sağlandığı</w:t>
      </w:r>
    </w:p>
    <w:p w:rsidR="007644EA" w:rsidRDefault="007644EA" w:rsidP="00684A4C">
      <w:pPr>
        <w:pStyle w:val="NoSpacing"/>
        <w:rPr>
          <w:sz w:val="20"/>
          <w:szCs w:val="20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56.95pt;margin-top:11.35pt;width:3in;height:77pt;z-index:251638272" adj="-960,17056">
            <v:textbox>
              <w:txbxContent>
                <w:p w:rsidR="007644EA" w:rsidRPr="00AE3B28" w:rsidRDefault="007644EA">
                  <w:pPr>
                    <w:rPr>
                      <w:sz w:val="20"/>
                      <w:szCs w:val="20"/>
                    </w:rPr>
                  </w:pPr>
                  <w:r w:rsidRPr="00AE3B28">
                    <w:rPr>
                      <w:sz w:val="20"/>
                      <w:szCs w:val="20"/>
                    </w:rPr>
                    <w:t>Düzenlediğimiz bu 17. sefer ile Hindistan’da İslamiyet daha da yayılacak. Ülkemiz zenginleşecek. Gücümüz artacak. Halkımız daha mutlu bir yaşam sürecek, düşma</w:t>
                  </w:r>
                  <w:r>
                    <w:rPr>
                      <w:sz w:val="20"/>
                      <w:szCs w:val="20"/>
                    </w:rPr>
                    <w:t>nlarımız bize saldırmaya cesaret edemeyecek.</w:t>
                  </w:r>
                </w:p>
              </w:txbxContent>
            </v:textbox>
          </v:shape>
        </w:pict>
      </w:r>
    </w:p>
    <w:p w:rsidR="007644EA" w:rsidRDefault="007644EA" w:rsidP="00684A4C">
      <w:pPr>
        <w:pStyle w:val="NoSpacing"/>
        <w:rPr>
          <w:sz w:val="20"/>
          <w:szCs w:val="20"/>
        </w:rPr>
      </w:pPr>
      <w:hyperlink r:id="rId6" w:history="1">
        <w:r w:rsidRPr="0020307D">
          <w:rPr>
            <w:rFonts w:ascii="Arial" w:hAnsi="Arial" w:cs="Arial"/>
            <w:noProof/>
            <w:color w:val="0000FF"/>
          </w:rPr>
          <w:pict>
            <v:shape id="ipfOeyCuvVODXNCaM:" o:spid="_x0000_i1026" type="#_x0000_t75" alt="http://t2.gstatic.com/images?q=tbn:OeyCuvVODXNCaM:http://www.evdekisosyalci.com/Dosyalar/Resimler/bresim/q83n0h.jpg" href="http://images.google.com.tr/imgres?imgurl=http://www.evdekisosyalci.com/Dosyalar/Resimler/bresim/q83n0h.jpg&amp;imgrefurl=http://www.evdekisosyalci.com/resimler.asp?baslik=&amp;sayfa=6&amp;usg=__g70UHDAxWTQd1byzFrthCZbpzHg=&amp;h=168&amp;w=125&amp;sz=5&amp;hl=tr&amp;start=19&amp;itbs=1&amp;tbnid=OeyCuvVODXNCaM:&amp;tbnh=99&amp;tbnw=74&amp;prev=/images?q=gazneli+mahmut&amp;start=18&amp;hl=tr&amp;sa=N&amp;gbv=2&amp;ndsp=18&amp;tbs=isch" style="width:54.75pt;height:74.25pt;visibility:visible" o:button="t">
              <v:fill o:detectmouseclick="t"/>
              <v:imagedata r:id="rId7" o:title=""/>
            </v:shape>
          </w:pict>
        </w:r>
      </w:hyperlink>
    </w:p>
    <w:p w:rsidR="007644EA" w:rsidRDefault="007644EA" w:rsidP="00684A4C">
      <w:pPr>
        <w:pStyle w:val="NoSpacing"/>
        <w:rPr>
          <w:sz w:val="20"/>
          <w:szCs w:val="20"/>
        </w:rPr>
      </w:pPr>
    </w:p>
    <w:p w:rsidR="007644EA" w:rsidRPr="00AE3B28" w:rsidRDefault="007644EA" w:rsidP="00684A4C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2-Bu bilgilere göre Gazneli Mahmut’un Hindistan seferleri  ile aşağıdakilerden hangisini amaçladığı </w:t>
      </w:r>
      <w:r w:rsidRPr="00AE3B28">
        <w:rPr>
          <w:b/>
          <w:sz w:val="20"/>
          <w:szCs w:val="20"/>
          <w:u w:val="single"/>
        </w:rPr>
        <w:t>söylenemez?</w:t>
      </w:r>
    </w:p>
    <w:p w:rsidR="007644EA" w:rsidRDefault="007644EA" w:rsidP="00684A4C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A)İslamiyet’i yaymayı</w:t>
      </w:r>
    </w:p>
    <w:p w:rsidR="007644EA" w:rsidRDefault="007644EA" w:rsidP="00684A4C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B)Ülkesini zenginleştirmeyi</w:t>
      </w:r>
    </w:p>
    <w:p w:rsidR="007644EA" w:rsidRDefault="007644EA" w:rsidP="00684A4C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C)Bütün İslam  ülkesini birleştirmeyi</w:t>
      </w:r>
    </w:p>
    <w:p w:rsidR="007644EA" w:rsidRDefault="007644EA" w:rsidP="00684A4C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D)Halkının mutlu ve güvenli bir yaşam sürmesini sağlamayı</w:t>
      </w:r>
    </w:p>
    <w:p w:rsidR="007644EA" w:rsidRDefault="007644EA" w:rsidP="00684A4C">
      <w:pPr>
        <w:pStyle w:val="NoSpacing"/>
        <w:rPr>
          <w:sz w:val="20"/>
          <w:szCs w:val="20"/>
        </w:rPr>
      </w:pP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>
        <w:rPr>
          <w:sz w:val="20"/>
          <w:szCs w:val="20"/>
        </w:rPr>
        <w:t>3-</w:t>
      </w:r>
      <w:r w:rsidRPr="00354104">
        <w:rPr>
          <w:b/>
          <w:sz w:val="20"/>
          <w:szCs w:val="20"/>
        </w:rPr>
        <w:t xml:space="preserve"> </w:t>
      </w:r>
      <w:r w:rsidRPr="00291592">
        <w:rPr>
          <w:b/>
          <w:sz w:val="20"/>
          <w:szCs w:val="20"/>
        </w:rPr>
        <w:t>Aşağıdaki diyagramda Orta Asya Türk devletlerinde yönetim anlayışı ile ilgili süreç yer almaktadır:</w:t>
      </w: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>
        <w:rPr>
          <w:noProof/>
        </w:rPr>
        <w:pict>
          <v:rect id="_x0000_s1028" style="position:absolute;left:0;text-align:left;margin-left:1.7pt;margin-top:4.35pt;width:242.2pt;height:22.4pt;z-index:251660800" fillcolor="#666" strokecolor="#666" strokeweight="1pt">
            <v:fill color2="#ccc" angle="-45" focusposition="1" focussize="" focus="-50%" type="gradient"/>
            <v:shadow on="t" type="perspective" color="#7f7f7f" opacity=".5" offset="1pt" offset2="-3pt"/>
            <v:textbox>
              <w:txbxContent>
                <w:p w:rsidR="007644EA" w:rsidRPr="001067FF" w:rsidRDefault="007644EA" w:rsidP="00354104">
                  <w:pPr>
                    <w:jc w:val="center"/>
                    <w:rPr>
                      <w:sz w:val="20"/>
                    </w:rPr>
                  </w:pPr>
                  <w:r w:rsidRPr="001067FF">
                    <w:rPr>
                      <w:sz w:val="20"/>
                    </w:rPr>
                    <w:t>Ülke toprakları hanedanın ortak malıdır.</w:t>
                  </w:r>
                </w:p>
              </w:txbxContent>
            </v:textbox>
          </v:rect>
        </w:pict>
      </w: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left:0;text-align:left;margin-left:121.8pt;margin-top:8.7pt;width:10pt;height:16.75pt;z-index:251664896" fillcolor="#666" strokeweight="1pt">
            <v:fill color2="black" focus="50%" type="gradient"/>
            <v:shadow on="t" type="perspective" color="#7f7f7f" offset="1pt" offset2="-3pt"/>
            <v:textbox style="layout-flow:vertical-ideographic"/>
          </v:shape>
        </w:pict>
      </w: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>
        <w:rPr>
          <w:noProof/>
        </w:rPr>
        <w:pict>
          <v:rect id="_x0000_s1030" style="position:absolute;left:0;text-align:left;margin-left:1.7pt;margin-top:9.7pt;width:242.2pt;height:22.1pt;z-index:251661824" fillcolor="#666" strokecolor="#666" strokeweight="1pt">
            <v:fill color2="#ccc" angle="-45" focusposition="1" focussize="" focus="-50%" type="gradient"/>
            <v:shadow on="t" type="perspective" color="#7f7f7f" opacity=".5" offset="1pt" offset2="-3pt"/>
            <v:textbox style="mso-next-textbox:#_x0000_s1030">
              <w:txbxContent>
                <w:p w:rsidR="007644EA" w:rsidRPr="001067FF" w:rsidRDefault="007644EA" w:rsidP="00354104">
                  <w:pPr>
                    <w:jc w:val="center"/>
                    <w:rPr>
                      <w:sz w:val="20"/>
                    </w:rPr>
                  </w:pPr>
                  <w:r w:rsidRPr="001067FF">
                    <w:rPr>
                      <w:sz w:val="20"/>
                    </w:rPr>
                    <w:t>Hanedanın erkek üyeleri yönetim hakkına sahiptir.</w:t>
                  </w:r>
                </w:p>
              </w:txbxContent>
            </v:textbox>
          </v:rect>
        </w:pict>
      </w: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>
        <w:rPr>
          <w:noProof/>
        </w:rPr>
        <w:pict>
          <v:shape id="_x0000_s1031" type="#_x0000_t67" style="position:absolute;left:0;text-align:left;margin-left:121.8pt;margin-top:2.15pt;width:10pt;height:16.75pt;z-index:251665920" fillcolor="#666" strokeweight="1pt">
            <v:fill color2="black" focus="50%" type="gradient"/>
            <v:shadow on="t" type="perspective" color="#7f7f7f" offset="1pt" offset2="-3pt"/>
            <v:textbox style="layout-flow:vertical-ideographic"/>
          </v:shape>
        </w:pict>
      </w: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>
        <w:rPr>
          <w:noProof/>
        </w:rPr>
        <w:pict>
          <v:rect id="_x0000_s1032" style="position:absolute;left:0;text-align:left;margin-left:1.7pt;margin-top:2.9pt;width:242.2pt;height:21pt;z-index:251662848" fillcolor="#666" strokecolor="#666" strokeweight="1pt">
            <v:fill color2="#ccc" angle="-45" focusposition="1" focussize="" focus="-50%" type="gradient"/>
            <v:shadow on="t" type="perspective" color="#7f7f7f" opacity=".5" offset="1pt" offset2="-3pt"/>
            <v:textbox>
              <w:txbxContent>
                <w:p w:rsidR="007644EA" w:rsidRPr="001067FF" w:rsidRDefault="007644EA" w:rsidP="00354104">
                  <w:pPr>
                    <w:jc w:val="center"/>
                    <w:rPr>
                      <w:sz w:val="20"/>
                    </w:rPr>
                  </w:pPr>
                  <w:r w:rsidRPr="001067FF">
                    <w:rPr>
                      <w:sz w:val="20"/>
                    </w:rPr>
                    <w:t>Hanedan üyeleri arasında taht kavgaları yaşanmaktadır.</w:t>
                  </w:r>
                </w:p>
              </w:txbxContent>
            </v:textbox>
          </v:rect>
        </w:pict>
      </w: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>
        <w:rPr>
          <w:noProof/>
        </w:rPr>
        <w:pict>
          <v:shape id="_x0000_s1033" type="#_x0000_t67" style="position:absolute;left:0;text-align:left;margin-left:122.45pt;margin-top:6.15pt;width:10pt;height:16.75pt;z-index:251666944" fillcolor="#666" strokeweight="1pt">
            <v:fill color2="black" focus="50%" type="gradient"/>
            <v:shadow on="t" type="perspective" color="#7f7f7f" offset="1pt" offset2="-3pt"/>
            <v:textbox style="layout-flow:vertical-ideographic"/>
          </v:shape>
        </w:pict>
      </w: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>
        <w:rPr>
          <w:noProof/>
        </w:rPr>
        <w:pict>
          <v:rect id="_x0000_s1034" style="position:absolute;left:0;text-align:left;margin-left:1.7pt;margin-top:6.2pt;width:242.2pt;height:20.7pt;z-index:251663872" fillcolor="#666" strokecolor="#666" strokeweight="1pt">
            <v:fill color2="#ccc" angle="-45" focusposition="1" focussize="" focus="-50%" type="gradient"/>
            <v:shadow on="t" type="perspective" color="#7f7f7f" opacity=".5" offset="1pt" offset2="-3pt"/>
            <v:textbox>
              <w:txbxContent>
                <w:p w:rsidR="007644EA" w:rsidRPr="008B4347" w:rsidRDefault="007644EA" w:rsidP="00354104">
                  <w:pPr>
                    <w:jc w:val="center"/>
                    <w:rPr>
                      <w:b/>
                      <w:sz w:val="24"/>
                      <w:szCs w:val="36"/>
                    </w:rPr>
                  </w:pPr>
                  <w:r w:rsidRPr="008B4347">
                    <w:rPr>
                      <w:b/>
                      <w:sz w:val="24"/>
                      <w:szCs w:val="36"/>
                    </w:rPr>
                    <w:t>?</w:t>
                  </w:r>
                </w:p>
              </w:txbxContent>
            </v:textbox>
          </v:rect>
        </w:pict>
      </w: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</w:p>
    <w:p w:rsidR="007644EA" w:rsidRPr="00291592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</w:p>
    <w:p w:rsidR="007644EA" w:rsidRDefault="007644EA" w:rsidP="00354104">
      <w:pPr>
        <w:spacing w:after="0" w:line="240" w:lineRule="auto"/>
        <w:ind w:left="340" w:hanging="3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Pr="00291592">
        <w:rPr>
          <w:b/>
          <w:sz w:val="20"/>
          <w:szCs w:val="20"/>
        </w:rPr>
        <w:t>Diyagramdaki süreç aşağıdakilerden hangisiyle tamamlanmalıdır?</w:t>
      </w:r>
    </w:p>
    <w:p w:rsidR="007644EA" w:rsidRPr="008714DA" w:rsidRDefault="007644EA" w:rsidP="00354104">
      <w:pPr>
        <w:spacing w:after="0" w:line="240" w:lineRule="auto"/>
        <w:ind w:left="340" w:hanging="340"/>
        <w:jc w:val="both"/>
        <w:rPr>
          <w:b/>
          <w:sz w:val="10"/>
          <w:szCs w:val="20"/>
        </w:rPr>
      </w:pPr>
    </w:p>
    <w:p w:rsidR="007644EA" w:rsidRPr="00291592" w:rsidRDefault="007644EA" w:rsidP="00354104">
      <w:pPr>
        <w:pStyle w:val="ListParagraph"/>
        <w:numPr>
          <w:ilvl w:val="0"/>
          <w:numId w:val="5"/>
        </w:numPr>
        <w:spacing w:after="0" w:line="240" w:lineRule="auto"/>
        <w:ind w:hanging="340"/>
        <w:jc w:val="both"/>
        <w:rPr>
          <w:sz w:val="20"/>
          <w:szCs w:val="20"/>
        </w:rPr>
      </w:pPr>
      <w:r w:rsidRPr="00291592">
        <w:rPr>
          <w:sz w:val="20"/>
          <w:szCs w:val="20"/>
        </w:rPr>
        <w:t>Devletin siyasi varlığı uzun sürmektedir.</w:t>
      </w:r>
    </w:p>
    <w:p w:rsidR="007644EA" w:rsidRPr="00291592" w:rsidRDefault="007644EA" w:rsidP="00354104">
      <w:pPr>
        <w:pStyle w:val="ListParagraph"/>
        <w:numPr>
          <w:ilvl w:val="0"/>
          <w:numId w:val="5"/>
        </w:numPr>
        <w:spacing w:after="0" w:line="240" w:lineRule="auto"/>
        <w:ind w:hanging="340"/>
        <w:jc w:val="both"/>
        <w:rPr>
          <w:b/>
          <w:sz w:val="20"/>
          <w:szCs w:val="20"/>
        </w:rPr>
      </w:pPr>
      <w:r w:rsidRPr="00291592">
        <w:rPr>
          <w:sz w:val="20"/>
          <w:szCs w:val="20"/>
        </w:rPr>
        <w:t>Merkezi otorite güç kazanmaktadır</w:t>
      </w:r>
      <w:r w:rsidRPr="00291592">
        <w:rPr>
          <w:b/>
          <w:sz w:val="20"/>
          <w:szCs w:val="20"/>
        </w:rPr>
        <w:t>.</w:t>
      </w:r>
    </w:p>
    <w:p w:rsidR="007644EA" w:rsidRPr="00291592" w:rsidRDefault="007644EA" w:rsidP="00354104">
      <w:pPr>
        <w:pStyle w:val="ListParagraph"/>
        <w:numPr>
          <w:ilvl w:val="0"/>
          <w:numId w:val="5"/>
        </w:numPr>
        <w:spacing w:after="0" w:line="240" w:lineRule="auto"/>
        <w:ind w:hanging="340"/>
        <w:jc w:val="both"/>
        <w:rPr>
          <w:sz w:val="20"/>
          <w:szCs w:val="20"/>
        </w:rPr>
      </w:pPr>
      <w:r w:rsidRPr="00291592">
        <w:rPr>
          <w:sz w:val="20"/>
          <w:szCs w:val="20"/>
        </w:rPr>
        <w:t>Türk devletleri kısa sürede yıkılmaktadır.</w:t>
      </w:r>
    </w:p>
    <w:p w:rsidR="007644EA" w:rsidRPr="00291592" w:rsidRDefault="007644EA" w:rsidP="00354104">
      <w:pPr>
        <w:pStyle w:val="ListParagraph"/>
        <w:numPr>
          <w:ilvl w:val="0"/>
          <w:numId w:val="5"/>
        </w:numPr>
        <w:spacing w:after="0" w:line="240" w:lineRule="auto"/>
        <w:ind w:hanging="340"/>
        <w:jc w:val="both"/>
        <w:rPr>
          <w:sz w:val="20"/>
          <w:szCs w:val="20"/>
        </w:rPr>
      </w:pPr>
      <w:r w:rsidRPr="00291592">
        <w:rPr>
          <w:sz w:val="20"/>
          <w:szCs w:val="20"/>
        </w:rPr>
        <w:t>Halk yönetime müdahale etmektedir.</w:t>
      </w:r>
    </w:p>
    <w:p w:rsidR="007644EA" w:rsidRDefault="007644EA" w:rsidP="00354104">
      <w:pPr>
        <w:pStyle w:val="NoSpacing"/>
        <w:rPr>
          <w:sz w:val="20"/>
          <w:szCs w:val="20"/>
        </w:rPr>
      </w:pPr>
    </w:p>
    <w:p w:rsidR="007644EA" w:rsidRDefault="007644EA" w:rsidP="00684A4C">
      <w:pPr>
        <w:pStyle w:val="NoSpacing"/>
      </w:pPr>
    </w:p>
    <w:p w:rsidR="007644EA" w:rsidRDefault="007644EA" w:rsidP="00684A4C">
      <w:pPr>
        <w:pStyle w:val="NoSpacing"/>
      </w:pPr>
    </w:p>
    <w:p w:rsidR="007644EA" w:rsidRDefault="007644EA" w:rsidP="00684A4C">
      <w:pPr>
        <w:pStyle w:val="NoSpacing"/>
      </w:pPr>
      <w:r>
        <w:t>4</w:t>
      </w:r>
      <w:r w:rsidRPr="002931E5">
        <w:rPr>
          <w:color w:val="FF0000"/>
        </w:rPr>
        <w:t>.</w:t>
      </w:r>
      <w:r w:rsidRPr="00684A4C">
        <w:t xml:space="preserve"> </w:t>
      </w:r>
      <w:r w:rsidRPr="00574156">
        <w:t>Türklerin</w:t>
      </w:r>
    </w:p>
    <w:p w:rsidR="007644EA" w:rsidRDefault="007644EA" w:rsidP="00684A4C">
      <w:pPr>
        <w:pStyle w:val="NoSpacing"/>
      </w:pPr>
      <w:r>
        <w:t>I.Tek Tanrı inancını benimsemeleri</w:t>
      </w:r>
    </w:p>
    <w:p w:rsidR="007644EA" w:rsidRDefault="007644EA" w:rsidP="00684A4C">
      <w:pPr>
        <w:pStyle w:val="NoSpacing"/>
      </w:pPr>
      <w:r>
        <w:t>II.Öldükten sonra dirilmeye inanmaları</w:t>
      </w:r>
    </w:p>
    <w:p w:rsidR="007644EA" w:rsidRDefault="007644EA" w:rsidP="00684A4C">
      <w:pPr>
        <w:pStyle w:val="NoSpacing"/>
      </w:pPr>
      <w:r>
        <w:t>III.Emeviler ile savaşmaları</w:t>
      </w:r>
    </w:p>
    <w:p w:rsidR="007644EA" w:rsidRDefault="007644EA" w:rsidP="00684A4C">
      <w:pPr>
        <w:pStyle w:val="NoSpacing"/>
      </w:pPr>
      <w:r>
        <w:t>Durumlarından hangisi veya hangileri İslamiyet’i kabul etmelerini kolaylaştırmıştır?</w:t>
      </w:r>
    </w:p>
    <w:p w:rsidR="007644EA" w:rsidRDefault="007644EA" w:rsidP="00684A4C">
      <w:pPr>
        <w:pStyle w:val="NoSpacing"/>
      </w:pPr>
      <w:r>
        <w:t>A)Yalnız I</w:t>
      </w:r>
      <w:r>
        <w:tab/>
        <w:t>B)Yalnız II</w:t>
      </w:r>
      <w:r>
        <w:tab/>
        <w:t>C)I ve II</w:t>
      </w:r>
      <w:r>
        <w:tab/>
        <w:t xml:space="preserve">    D)II ve III</w:t>
      </w:r>
    </w:p>
    <w:p w:rsidR="007644EA" w:rsidRDefault="007644EA" w:rsidP="00684A4C">
      <w:pPr>
        <w:pStyle w:val="NoSpacing"/>
        <w:rPr>
          <w:b/>
          <w:color w:val="000000"/>
          <w:sz w:val="20"/>
          <w:szCs w:val="20"/>
        </w:rPr>
      </w:pPr>
    </w:p>
    <w:p w:rsidR="007644EA" w:rsidRDefault="007644EA" w:rsidP="00684A4C">
      <w:pPr>
        <w:pStyle w:val="NoSpacing"/>
        <w:rPr>
          <w:b/>
          <w:sz w:val="20"/>
          <w:szCs w:val="20"/>
        </w:rPr>
      </w:pPr>
      <w:r>
        <w:rPr>
          <w:noProof/>
        </w:rPr>
        <w:pict>
          <v:rect id="_x0000_s1035" style="position:absolute;margin-left:12.8pt;margin-top:5.5pt;width:256.15pt;height:75.6pt;z-index:251639296">
            <v:textbox>
              <w:txbxContent>
                <w:p w:rsidR="007644EA" w:rsidRDefault="007644EA" w:rsidP="00AE3B28">
                  <w:pPr>
                    <w:pStyle w:val="NoSpacing"/>
                    <w:jc w:val="center"/>
                  </w:pPr>
                  <w:r>
                    <w:t>Giderini gelirine göre ayarla.</w:t>
                  </w:r>
                </w:p>
                <w:p w:rsidR="007644EA" w:rsidRDefault="007644EA" w:rsidP="00AE3B28">
                  <w:pPr>
                    <w:pStyle w:val="NoSpacing"/>
                    <w:jc w:val="center"/>
                  </w:pPr>
                  <w:r>
                    <w:t>Ağzından yalan söz çıkarma;yalan söz ile insan kendi itibarını düşürür.</w:t>
                  </w:r>
                </w:p>
                <w:p w:rsidR="007644EA" w:rsidRDefault="007644EA" w:rsidP="00AE3B28">
                  <w:pPr>
                    <w:pStyle w:val="NoSpacing"/>
                    <w:jc w:val="center"/>
                  </w:pPr>
                  <w:r>
                    <w:t>Mal seni kullanacağına sen onu kullan.</w:t>
                  </w:r>
                </w:p>
                <w:p w:rsidR="007644EA" w:rsidRPr="00AE3B28" w:rsidRDefault="007644EA" w:rsidP="00AE3B28">
                  <w:pPr>
                    <w:pStyle w:val="NoSpacing"/>
                    <w:jc w:val="center"/>
                  </w:pPr>
                  <w:r>
                    <w:t>Tuzu ekmeği bol tut, başkalarına  ikram et.</w:t>
                  </w:r>
                </w:p>
              </w:txbxContent>
            </v:textbox>
          </v:rect>
        </w:pict>
      </w:r>
    </w:p>
    <w:p w:rsidR="007644EA" w:rsidRDefault="007644EA" w:rsidP="00684A4C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 </w:t>
      </w:r>
    </w:p>
    <w:p w:rsidR="007644EA" w:rsidRDefault="007644EA" w:rsidP="00684A4C">
      <w:pPr>
        <w:pStyle w:val="NoSpacing"/>
        <w:rPr>
          <w:b/>
          <w:sz w:val="20"/>
          <w:szCs w:val="20"/>
        </w:rPr>
      </w:pPr>
    </w:p>
    <w:p w:rsidR="007644EA" w:rsidRDefault="007644EA" w:rsidP="00684A4C">
      <w:pPr>
        <w:pStyle w:val="NoSpacing"/>
        <w:rPr>
          <w:b/>
          <w:sz w:val="20"/>
          <w:szCs w:val="20"/>
        </w:rPr>
      </w:pPr>
    </w:p>
    <w:p w:rsidR="007644EA" w:rsidRDefault="007644EA" w:rsidP="00684A4C">
      <w:pPr>
        <w:pStyle w:val="NoSpacing"/>
        <w:rPr>
          <w:b/>
          <w:sz w:val="20"/>
          <w:szCs w:val="20"/>
        </w:rPr>
      </w:pPr>
    </w:p>
    <w:p w:rsidR="007644EA" w:rsidRDefault="007644EA" w:rsidP="00684A4C">
      <w:pPr>
        <w:pStyle w:val="NoSpacing"/>
        <w:rPr>
          <w:b/>
          <w:sz w:val="20"/>
          <w:szCs w:val="20"/>
        </w:rPr>
      </w:pPr>
    </w:p>
    <w:p w:rsidR="007644EA" w:rsidRDefault="007644EA" w:rsidP="00684A4C">
      <w:pPr>
        <w:pStyle w:val="NoSpacing"/>
        <w:rPr>
          <w:b/>
          <w:sz w:val="20"/>
          <w:szCs w:val="20"/>
        </w:rPr>
      </w:pPr>
    </w:p>
    <w:p w:rsidR="007644EA" w:rsidRDefault="007644EA" w:rsidP="00684A4C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Yusuf Has Hacip’in Kutadgu Bilig adlı eserinde geçen öğütlerden bazılarını okudunuz.</w:t>
      </w:r>
    </w:p>
    <w:p w:rsidR="007644EA" w:rsidRDefault="007644EA" w:rsidP="00684A4C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Yusuf Has Hacip’in bu öğütleri aşağıdakilerden hangisi ile </w:t>
      </w:r>
      <w:r w:rsidRPr="00AE3B28">
        <w:rPr>
          <w:b/>
          <w:sz w:val="20"/>
          <w:szCs w:val="20"/>
          <w:u w:val="single"/>
        </w:rPr>
        <w:t>ilişkilendirilemez?</w:t>
      </w:r>
    </w:p>
    <w:p w:rsidR="007644EA" w:rsidRDefault="007644EA" w:rsidP="00684A4C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A)Kahraman olma    </w:t>
      </w:r>
      <w:r>
        <w:rPr>
          <w:b/>
          <w:sz w:val="20"/>
          <w:szCs w:val="20"/>
        </w:rPr>
        <w:tab/>
        <w:t xml:space="preserve">       B)Tasarrufa önem verme</w:t>
      </w:r>
    </w:p>
    <w:p w:rsidR="007644EA" w:rsidRDefault="007644EA" w:rsidP="00684A4C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C)Dürüst ve güvenilir olma     D)Cömert ve yardımsever olma</w:t>
      </w:r>
    </w:p>
    <w:p w:rsidR="007644EA" w:rsidRDefault="007644EA" w:rsidP="00684A4C">
      <w:pPr>
        <w:pStyle w:val="NoSpacing"/>
        <w:rPr>
          <w:b/>
          <w:sz w:val="20"/>
          <w:szCs w:val="20"/>
        </w:rPr>
      </w:pPr>
    </w:p>
    <w:p w:rsidR="007644EA" w:rsidRPr="002B122B" w:rsidRDefault="007644EA" w:rsidP="001C0571">
      <w:pPr>
        <w:pStyle w:val="NoSpacing"/>
      </w:pPr>
      <w:r w:rsidRPr="002B122B">
        <w:t>Buğday, halkımızın en önemli besin kaynaklarından birisidir. Ülkemizin bütün bölgelerinde ekilebilen bu ürüne olgunlaşma ve hasat döneminde yağış zarar verir.</w:t>
      </w:r>
    </w:p>
    <w:p w:rsidR="007644EA" w:rsidRDefault="007644EA" w:rsidP="001C0571">
      <w:pPr>
        <w:pStyle w:val="NoSpacing"/>
        <w:rPr>
          <w:b/>
        </w:rPr>
      </w:pPr>
      <w:r>
        <w:rPr>
          <w:b/>
        </w:rPr>
        <w:t>6-</w:t>
      </w:r>
      <w:r w:rsidRPr="002B122B">
        <w:rPr>
          <w:b/>
        </w:rPr>
        <w:t xml:space="preserve">Buğdayın özellikleri göz önüne alındığında aşağıda verilen illerden hangisinde yetiştirilmesi </w:t>
      </w:r>
      <w:r w:rsidRPr="00E759D2">
        <w:rPr>
          <w:b/>
          <w:u w:val="single"/>
        </w:rPr>
        <w:t>beklenemez</w:t>
      </w:r>
      <w:r w:rsidRPr="002B122B">
        <w:rPr>
          <w:b/>
        </w:rPr>
        <w:t>?</w:t>
      </w:r>
    </w:p>
    <w:p w:rsidR="007644EA" w:rsidRPr="009B296C" w:rsidRDefault="007644EA" w:rsidP="001C0571">
      <w:pPr>
        <w:pStyle w:val="NoSpacing"/>
        <w:rPr>
          <w:b/>
        </w:rPr>
      </w:pPr>
      <w:r w:rsidRPr="002B122B">
        <w:t>A) Konya</w:t>
      </w:r>
      <w:r>
        <w:t xml:space="preserve">       </w:t>
      </w:r>
      <w:r w:rsidRPr="002B122B">
        <w:t>B)</w:t>
      </w:r>
      <w:r w:rsidRPr="009C5B4B">
        <w:t xml:space="preserve"> </w:t>
      </w:r>
      <w:r w:rsidRPr="002B122B">
        <w:t>Rize</w:t>
      </w:r>
      <w:r>
        <w:tab/>
        <w:t>C) Ankara</w:t>
      </w:r>
      <w:r>
        <w:tab/>
      </w:r>
      <w:r w:rsidRPr="002B122B">
        <w:t>D) Manisa</w:t>
      </w:r>
    </w:p>
    <w:p w:rsidR="007644EA" w:rsidRDefault="007644EA" w:rsidP="00684A4C">
      <w:pPr>
        <w:pStyle w:val="NoSpacing"/>
        <w:rPr>
          <w:b/>
          <w:sz w:val="20"/>
          <w:szCs w:val="20"/>
        </w:rPr>
      </w:pPr>
    </w:p>
    <w:p w:rsidR="007644EA" w:rsidRDefault="007644EA" w:rsidP="008B59DA">
      <w:pPr>
        <w:pStyle w:val="NoSpacing"/>
      </w:pPr>
      <w:r>
        <w:t>624 yılında Müslümanlar ile Mekkeliler arasında yapılan Bedir Savaşı’nı Müslümanlar kazanmış ve esir düşen Mekkelilerden okuma yazma bilenler on Müslümana okuma yazma öğretmeleri karşılığında serbest bırakılmıştır.</w:t>
      </w:r>
    </w:p>
    <w:p w:rsidR="007644EA" w:rsidRDefault="007644EA" w:rsidP="008B59DA">
      <w:pPr>
        <w:pStyle w:val="NoSpacing"/>
        <w:rPr>
          <w:b/>
        </w:rPr>
      </w:pPr>
      <w:r>
        <w:rPr>
          <w:b/>
        </w:rPr>
        <w:t>7-Bu bilgiler ışığında aşağıdaki yargılardan hangisine ulaşılabilir?</w:t>
      </w:r>
    </w:p>
    <w:p w:rsidR="007644EA" w:rsidRDefault="007644EA" w:rsidP="008B59DA">
      <w:pPr>
        <w:pStyle w:val="NoSpacing"/>
      </w:pPr>
      <w:r>
        <w:t>A) Mekkeliler askeri açıdan güçlenmişlerdir.</w:t>
      </w:r>
      <w:r>
        <w:tab/>
      </w:r>
    </w:p>
    <w:p w:rsidR="007644EA" w:rsidRDefault="007644EA" w:rsidP="008B59DA">
      <w:pPr>
        <w:pStyle w:val="NoSpacing"/>
      </w:pPr>
      <w:r>
        <w:t>B) Müslümanlar eğitime önem vermişlerdir.</w:t>
      </w:r>
    </w:p>
    <w:p w:rsidR="007644EA" w:rsidRDefault="007644EA" w:rsidP="008B59DA">
      <w:pPr>
        <w:pStyle w:val="NoSpacing"/>
      </w:pPr>
      <w:r>
        <w:t>C) Yeni kanunlar hazırlanmıştır.</w:t>
      </w:r>
      <w:r>
        <w:tab/>
      </w:r>
      <w:r>
        <w:tab/>
      </w:r>
      <w:r>
        <w:tab/>
      </w:r>
    </w:p>
    <w:p w:rsidR="007644EA" w:rsidRDefault="007644EA" w:rsidP="008B59DA">
      <w:pPr>
        <w:pStyle w:val="NoSpacing"/>
      </w:pPr>
      <w:r>
        <w:t>D) Müslümanlar Arap Yarımadası’nı ele geçirmişlerdir.</w:t>
      </w:r>
    </w:p>
    <w:p w:rsidR="007644EA" w:rsidRDefault="007644EA" w:rsidP="00684A4C">
      <w:pPr>
        <w:pStyle w:val="NoSpacing"/>
        <w:rPr>
          <w:b/>
          <w:sz w:val="20"/>
          <w:szCs w:val="20"/>
        </w:rPr>
      </w:pPr>
      <w:r>
        <w:rPr>
          <w:noProof/>
        </w:rPr>
        <w:pict>
          <v:shape id="Resim 8" o:spid="_x0000_s1036" type="#_x0000_t75" style="position:absolute;margin-left:-5.8pt;margin-top:.7pt;width:249.75pt;height:101.3pt;z-index:251676160;visibility:visible">
            <v:imagedata r:id="rId8" o:title=""/>
          </v:shape>
        </w:pict>
      </w:r>
    </w:p>
    <w:p w:rsidR="007644EA" w:rsidRPr="00C61BEC" w:rsidRDefault="007644EA" w:rsidP="000C2E43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644EA" w:rsidRDefault="007644EA" w:rsidP="000C2E43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644EA" w:rsidRDefault="007644EA" w:rsidP="000C2E43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644EA" w:rsidRDefault="007644EA" w:rsidP="000C2E43">
      <w:pPr>
        <w:pStyle w:val="NoSpacing"/>
        <w:rPr>
          <w:rFonts w:ascii="Tahoma" w:hAnsi="Tahoma" w:cs="Tahoma"/>
          <w:sz w:val="20"/>
          <w:szCs w:val="20"/>
        </w:rPr>
      </w:pPr>
    </w:p>
    <w:p w:rsidR="007644EA" w:rsidRDefault="007644EA" w:rsidP="000C2E43">
      <w:pPr>
        <w:pStyle w:val="NoSpacing"/>
        <w:rPr>
          <w:rFonts w:ascii="Tahoma" w:hAnsi="Tahoma" w:cs="Tahoma"/>
          <w:sz w:val="20"/>
          <w:szCs w:val="20"/>
        </w:rPr>
      </w:pPr>
    </w:p>
    <w:p w:rsidR="007644EA" w:rsidRDefault="007644EA" w:rsidP="000C2E43">
      <w:pPr>
        <w:pStyle w:val="NoSpacing"/>
      </w:pPr>
      <w:r>
        <w:rPr>
          <w:rFonts w:ascii="Tahoma" w:hAnsi="Tahoma" w:cs="Tahoma"/>
          <w:sz w:val="20"/>
          <w:szCs w:val="20"/>
        </w:rPr>
        <w:t>8-</w:t>
      </w:r>
      <w:r w:rsidRPr="00C6633E">
        <w:t>Yukarıda Türkiye haritası üzerinde işaretlenmiş alanlarda hangi türde hayvancılık yapılmaktadır?</w:t>
      </w:r>
    </w:p>
    <w:p w:rsidR="007644EA" w:rsidRPr="00070C94" w:rsidRDefault="007644EA" w:rsidP="000C2E43">
      <w:pPr>
        <w:pStyle w:val="NoSpacing"/>
        <w:rPr>
          <w:u w:val="single"/>
        </w:rPr>
      </w:pPr>
      <w:r>
        <w:tab/>
      </w:r>
      <w:r w:rsidRPr="00070C94">
        <w:rPr>
          <w:u w:val="single"/>
        </w:rPr>
        <w:t xml:space="preserve">   I</w:t>
      </w:r>
      <w:r>
        <w:rPr>
          <w:u w:val="single"/>
        </w:rPr>
        <w:t xml:space="preserve">   </w:t>
      </w:r>
      <w:r>
        <w:rPr>
          <w:u w:val="single"/>
        </w:rPr>
        <w:tab/>
      </w:r>
      <w:r>
        <w:rPr>
          <w:u w:val="single"/>
        </w:rPr>
        <w:tab/>
        <w:t xml:space="preserve">     II</w:t>
      </w:r>
      <w:r>
        <w:rPr>
          <w:u w:val="single"/>
        </w:rPr>
        <w:tab/>
      </w:r>
      <w:r>
        <w:rPr>
          <w:u w:val="single"/>
        </w:rPr>
        <w:tab/>
        <w:t xml:space="preserve">  III</w:t>
      </w:r>
      <w:r>
        <w:rPr>
          <w:u w:val="single"/>
        </w:rPr>
        <w:tab/>
        <w:t xml:space="preserve">   </w:t>
      </w:r>
      <w:r w:rsidRPr="00070C94">
        <w:rPr>
          <w:u w:val="single"/>
        </w:rPr>
        <w:t xml:space="preserve">    </w:t>
      </w:r>
    </w:p>
    <w:p w:rsidR="007644EA" w:rsidRDefault="007644EA" w:rsidP="000C2E43">
      <w:pPr>
        <w:pStyle w:val="NoSpacing"/>
      </w:pPr>
      <w:r w:rsidRPr="00070C94">
        <w:t>A)</w:t>
      </w:r>
      <w:r>
        <w:t xml:space="preserve"> Küçükbaş</w:t>
      </w:r>
      <w:r>
        <w:tab/>
        <w:t xml:space="preserve">              Büyükbaş</w:t>
      </w:r>
      <w:r>
        <w:tab/>
        <w:t>Kümes</w:t>
      </w:r>
    </w:p>
    <w:p w:rsidR="007644EA" w:rsidRDefault="007644EA" w:rsidP="000C2E43">
      <w:pPr>
        <w:pStyle w:val="NoSpacing"/>
      </w:pPr>
      <w:r w:rsidRPr="00070C94">
        <w:t>B)</w:t>
      </w:r>
      <w:r>
        <w:t xml:space="preserve"> Büyükbaş</w:t>
      </w:r>
      <w:r>
        <w:tab/>
        <w:t xml:space="preserve">              Küçükbaş</w:t>
      </w:r>
      <w:r>
        <w:tab/>
        <w:t>Kümes</w:t>
      </w:r>
    </w:p>
    <w:p w:rsidR="007644EA" w:rsidRDefault="007644EA" w:rsidP="000C2E43">
      <w:pPr>
        <w:pStyle w:val="NoSpacing"/>
      </w:pPr>
      <w:r w:rsidRPr="00070C94">
        <w:t>C)</w:t>
      </w:r>
      <w:r>
        <w:t xml:space="preserve"> Kümes</w:t>
      </w:r>
      <w:r>
        <w:tab/>
        <w:t xml:space="preserve">              Küçükbaş</w:t>
      </w:r>
      <w:r>
        <w:tab/>
        <w:t>Büyükbaş</w:t>
      </w:r>
    </w:p>
    <w:p w:rsidR="007644EA" w:rsidRDefault="007644EA" w:rsidP="000C2E43">
      <w:pPr>
        <w:pStyle w:val="NoSpacing"/>
      </w:pPr>
      <w:r w:rsidRPr="00070C94">
        <w:t>D)</w:t>
      </w:r>
      <w:r>
        <w:t xml:space="preserve"> Kümes</w:t>
      </w:r>
      <w:r>
        <w:tab/>
      </w:r>
      <w:r>
        <w:tab/>
        <w:t>Büyükbaş</w:t>
      </w:r>
      <w:r>
        <w:tab/>
        <w:t>Küçükbaş</w:t>
      </w:r>
    </w:p>
    <w:p w:rsidR="007644EA" w:rsidRDefault="007644EA" w:rsidP="000C2E43">
      <w:pPr>
        <w:pStyle w:val="NoSpacing"/>
        <w:rPr>
          <w:b/>
          <w:sz w:val="20"/>
          <w:szCs w:val="20"/>
        </w:rPr>
      </w:pPr>
    </w:p>
    <w:p w:rsidR="007644EA" w:rsidRDefault="007644EA" w:rsidP="008B59DA">
      <w:pPr>
        <w:pStyle w:val="NoSpacing"/>
      </w:pPr>
    </w:p>
    <w:p w:rsidR="007644EA" w:rsidRDefault="007644EA" w:rsidP="008B59DA">
      <w:pPr>
        <w:pStyle w:val="NoSpacing"/>
      </w:pPr>
      <w:r>
        <w:t>9-  Türk Silahlı Kuvvetlerinin ülke bütünlüğünü sağlamakla ilgili önemli görevleri vardır.</w:t>
      </w:r>
    </w:p>
    <w:p w:rsidR="007644EA" w:rsidRDefault="007644EA" w:rsidP="008B59DA">
      <w:pPr>
        <w:pStyle w:val="NoSpacing"/>
        <w:rPr>
          <w:b/>
        </w:rPr>
      </w:pPr>
      <w:r>
        <w:rPr>
          <w:b/>
        </w:rPr>
        <w:t>Buna göre aşağıdakilerden hangisi Türk Silahlı Kuvvetlerinin görevleri arasında gösterilebilir?</w:t>
      </w:r>
    </w:p>
    <w:p w:rsidR="007644EA" w:rsidRDefault="007644EA" w:rsidP="008B59DA">
      <w:pPr>
        <w:pStyle w:val="NoSpacing"/>
      </w:pPr>
      <w:r>
        <w:t>A)Öğretmen atamalarını yapmak</w:t>
      </w:r>
    </w:p>
    <w:p w:rsidR="007644EA" w:rsidRDefault="007644EA" w:rsidP="008B59DA">
      <w:pPr>
        <w:pStyle w:val="NoSpacing"/>
      </w:pPr>
      <w:r>
        <w:t>B)Gençlere iş imkanı sağlamak</w:t>
      </w:r>
    </w:p>
    <w:p w:rsidR="007644EA" w:rsidRDefault="007644EA" w:rsidP="008B59DA">
      <w:pPr>
        <w:pStyle w:val="NoSpacing"/>
      </w:pPr>
      <w:r>
        <w:t>C)Ülkeyi iç ve dış düşmanlara karşı korumak</w:t>
      </w:r>
    </w:p>
    <w:p w:rsidR="007644EA" w:rsidRDefault="007644EA" w:rsidP="008B59DA">
      <w:pPr>
        <w:pStyle w:val="NoSpacing"/>
      </w:pPr>
      <w:r>
        <w:t xml:space="preserve">D)İhracatın arttırılmasına çalışmak     </w:t>
      </w:r>
    </w:p>
    <w:p w:rsidR="007644EA" w:rsidRDefault="007644EA" w:rsidP="008B59DA">
      <w:pPr>
        <w:pStyle w:val="NoSpacing"/>
        <w:rPr>
          <w:b/>
          <w:sz w:val="20"/>
          <w:szCs w:val="20"/>
        </w:rPr>
      </w:pPr>
      <w:r>
        <w:t xml:space="preserve">                                                                                 </w:t>
      </w:r>
    </w:p>
    <w:p w:rsidR="007644EA" w:rsidRPr="0091227D" w:rsidRDefault="007644EA" w:rsidP="00A91B2C">
      <w:pPr>
        <w:pStyle w:val="NoSpacing"/>
      </w:pPr>
      <w:r>
        <w:rPr>
          <w:rFonts w:eastAsia="Batang"/>
          <w:b/>
          <w:bCs/>
          <w:sz w:val="20"/>
          <w:szCs w:val="20"/>
        </w:rPr>
        <w:t>10</w:t>
      </w:r>
      <w:r w:rsidRPr="00117631">
        <w:rPr>
          <w:rFonts w:eastAsia="Batang"/>
          <w:b/>
          <w:bCs/>
          <w:sz w:val="20"/>
          <w:szCs w:val="20"/>
        </w:rPr>
        <w:t xml:space="preserve">) </w:t>
      </w:r>
      <w:r>
        <w:rPr>
          <w:noProof/>
        </w:rPr>
        <w:pict>
          <v:shape id="_x0000_s1037" type="#_x0000_t61" style="position:absolute;margin-left:94.95pt;margin-top:6.5pt;width:166.5pt;height:38.25pt;z-index:251678208;mso-position-horizontal-relative:text;mso-position-vertical-relative:text" adj="-2335,18551">
            <v:textbox style="mso-next-textbox:#_x0000_s1037">
              <w:txbxContent>
                <w:p w:rsidR="007644EA" w:rsidRDefault="007644EA" w:rsidP="00A91B2C">
                  <w:r w:rsidRPr="00A6424B">
                    <w:rPr>
                      <w:rFonts w:ascii="Comic Sans MS" w:hAnsi="Comic Sans MS"/>
                      <w:sz w:val="20"/>
                    </w:rPr>
                    <w:t>Aydın’da çay f</w:t>
                  </w:r>
                  <w:r>
                    <w:rPr>
                      <w:rFonts w:ascii="Comic Sans MS" w:hAnsi="Comic Sans MS"/>
                      <w:sz w:val="20"/>
                    </w:rPr>
                    <w:t>abrikasını,</w:t>
                  </w:r>
                  <w:r w:rsidRPr="00A6424B">
                    <w:rPr>
                      <w:rFonts w:ascii="Comic Sans MS" w:hAnsi="Comic Sans MS"/>
                      <w:sz w:val="20"/>
                    </w:rPr>
                    <w:t xml:space="preserve"> Rize’de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Pr="00A6424B">
                    <w:rPr>
                      <w:rFonts w:ascii="Comic Sans MS" w:hAnsi="Comic Sans MS"/>
                      <w:sz w:val="20"/>
                    </w:rPr>
                    <w:t>incir fabrikasını kuramazsınız</w:t>
                  </w:r>
                  <w:r>
                    <w:t>.</w:t>
                  </w:r>
                </w:p>
              </w:txbxContent>
            </v:textbox>
          </v:shape>
        </w:pict>
      </w:r>
      <w:r w:rsidRPr="00DD5139">
        <w:rPr>
          <w:noProof/>
        </w:rPr>
        <w:pict>
          <v:shape id="Resim 18" o:spid="_x0000_i1027" type="#_x0000_t75" alt="2" style="width:90pt;height:54.75pt;visibility:visible">
            <v:imagedata r:id="rId9" o:title=""/>
          </v:shape>
        </w:pict>
      </w:r>
    </w:p>
    <w:p w:rsidR="007644EA" w:rsidRPr="00A91B2C" w:rsidRDefault="007644EA" w:rsidP="00A91B2C">
      <w:pPr>
        <w:pStyle w:val="NoSpacing"/>
        <w:rPr>
          <w:b/>
          <w:sz w:val="20"/>
          <w:szCs w:val="20"/>
        </w:rPr>
      </w:pPr>
      <w:r w:rsidRPr="00A91B2C">
        <w:rPr>
          <w:b/>
          <w:sz w:val="20"/>
          <w:szCs w:val="20"/>
        </w:rPr>
        <w:t xml:space="preserve">Sosyal Bilgiler Öğretmeni, bu görüşüyle neyi </w:t>
      </w:r>
      <w:r w:rsidRPr="00A91B2C">
        <w:rPr>
          <w:b/>
          <w:sz w:val="20"/>
          <w:szCs w:val="20"/>
          <w:u w:val="single"/>
        </w:rPr>
        <w:t xml:space="preserve">vurgulamak </w:t>
      </w:r>
      <w:r w:rsidRPr="00A91B2C">
        <w:rPr>
          <w:b/>
          <w:sz w:val="20"/>
          <w:szCs w:val="20"/>
        </w:rPr>
        <w:t>istemiştir?</w:t>
      </w:r>
    </w:p>
    <w:p w:rsidR="007644EA" w:rsidRPr="00A91B2C" w:rsidRDefault="007644EA" w:rsidP="00A91B2C">
      <w:pPr>
        <w:pStyle w:val="NoSpacing"/>
        <w:rPr>
          <w:sz w:val="20"/>
          <w:szCs w:val="20"/>
        </w:rPr>
      </w:pPr>
      <w:r w:rsidRPr="00A91B2C">
        <w:rPr>
          <w:sz w:val="20"/>
          <w:szCs w:val="20"/>
        </w:rPr>
        <w:t>A)Yatırım yaparken, ham maddeye yakınlık dikkate alınmalıdır.</w:t>
      </w:r>
    </w:p>
    <w:p w:rsidR="007644EA" w:rsidRPr="00A91B2C" w:rsidRDefault="007644EA" w:rsidP="00A91B2C">
      <w:pPr>
        <w:pStyle w:val="NoSpacing"/>
        <w:rPr>
          <w:sz w:val="20"/>
          <w:szCs w:val="20"/>
        </w:rPr>
      </w:pPr>
      <w:r w:rsidRPr="00A91B2C">
        <w:rPr>
          <w:sz w:val="20"/>
          <w:szCs w:val="20"/>
        </w:rPr>
        <w:t>B) Fabrika kurarken çok paraya ihtiyaç duyulmaktadır.</w:t>
      </w:r>
    </w:p>
    <w:p w:rsidR="007644EA" w:rsidRPr="00A91B2C" w:rsidRDefault="007644EA" w:rsidP="00A91B2C">
      <w:pPr>
        <w:pStyle w:val="NoSpacing"/>
        <w:rPr>
          <w:sz w:val="20"/>
          <w:szCs w:val="20"/>
        </w:rPr>
      </w:pPr>
      <w:r w:rsidRPr="00A91B2C">
        <w:rPr>
          <w:sz w:val="20"/>
          <w:szCs w:val="20"/>
        </w:rPr>
        <w:t>C) İncir sadece Aydın’da yetiştirilmektedir.</w:t>
      </w:r>
    </w:p>
    <w:p w:rsidR="007644EA" w:rsidRPr="00A91B2C" w:rsidRDefault="007644EA" w:rsidP="00A91B2C">
      <w:pPr>
        <w:pStyle w:val="NoSpacing"/>
        <w:rPr>
          <w:sz w:val="20"/>
          <w:szCs w:val="20"/>
        </w:rPr>
      </w:pPr>
      <w:r w:rsidRPr="00A91B2C">
        <w:rPr>
          <w:sz w:val="20"/>
          <w:szCs w:val="20"/>
        </w:rPr>
        <w:t>D)Ülkemizde her türlü tarım ürünü yetiştirilmektedir.</w:t>
      </w:r>
    </w:p>
    <w:p w:rsidR="007644EA" w:rsidRPr="004D2E40" w:rsidRDefault="007644EA" w:rsidP="0011569F">
      <w:pPr>
        <w:pStyle w:val="NoSpacing"/>
        <w:rPr>
          <w:rFonts w:ascii="Times New Roman" w:hAnsi="Times New Roman"/>
          <w:b/>
          <w:sz w:val="20"/>
          <w:szCs w:val="20"/>
        </w:rPr>
      </w:pPr>
      <w:r>
        <w:rPr>
          <w:noProof/>
        </w:rPr>
        <w:pict>
          <v:rect id="_x0000_s1038" style="position:absolute;margin-left:180.25pt;margin-top:9.7pt;width:81pt;height:17.35pt;z-index:251644416">
            <v:textbox style="mso-next-textbox:#_x0000_s1038">
              <w:txbxContent>
                <w:p w:rsidR="007644EA" w:rsidRPr="0007124C" w:rsidRDefault="007644EA" w:rsidP="0011569F">
                  <w:pPr>
                    <w:spacing w:after="0"/>
                    <w:jc w:val="center"/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 xml:space="preserve">……… </w:t>
                  </w:r>
                  <w:r w:rsidRPr="009678B2">
                    <w:rPr>
                      <w:rFonts w:ascii="Times New Roman" w:hAnsi="Times New Roman"/>
                      <w:sz w:val="16"/>
                    </w:rPr>
                    <w:t>?</w:t>
                  </w:r>
                  <w:r>
                    <w:rPr>
                      <w:rFonts w:ascii="Comic Sans MS" w:hAnsi="Comic Sans MS"/>
                      <w:sz w:val="16"/>
                    </w:rPr>
                    <w:t xml:space="preserve"> …………….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108.75pt;margin-top:9.7pt;width:56.25pt;height:22pt;z-index:251643392">
            <v:textbox style="mso-next-textbox:#_x0000_s1039">
              <w:txbxContent>
                <w:p w:rsidR="007644EA" w:rsidRPr="0007124C" w:rsidRDefault="007644EA" w:rsidP="0011569F">
                  <w:pPr>
                    <w:spacing w:after="0"/>
                    <w:jc w:val="center"/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Doğal gaz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0" type="#_x0000_t109" style="position:absolute;margin-left:54pt;margin-top:9.7pt;width:42pt;height:17.35pt;z-index:251642368">
            <v:textbox style="mso-next-textbox:#_x0000_s1040">
              <w:txbxContent>
                <w:p w:rsidR="007644EA" w:rsidRPr="003E5BD5" w:rsidRDefault="007644EA" w:rsidP="0011569F">
                  <w:pPr>
                    <w:spacing w:after="0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Kömür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61" style="position:absolute;margin-left:0;margin-top:9.7pt;width:42.75pt;height:17.35pt;z-index:251641344" adj="19705,21538">
            <v:textbox style="mso-next-textbox:#_x0000_s1041">
              <w:txbxContent>
                <w:p w:rsidR="007644EA" w:rsidRPr="00857ABC" w:rsidRDefault="007644EA" w:rsidP="0011569F">
                  <w:pPr>
                    <w:spacing w:after="0"/>
                    <w:jc w:val="center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Petrol</w:t>
                  </w:r>
                </w:p>
              </w:txbxContent>
            </v:textbox>
          </v:shape>
        </w:pict>
      </w:r>
    </w:p>
    <w:p w:rsidR="007644EA" w:rsidRPr="0011569F" w:rsidRDefault="007644EA" w:rsidP="0011569F">
      <w:pPr>
        <w:tabs>
          <w:tab w:val="left" w:pos="390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:               :                     :</w:t>
      </w:r>
    </w:p>
    <w:p w:rsidR="007644EA" w:rsidRDefault="007644EA" w:rsidP="0011569F">
      <w:pPr>
        <w:spacing w:after="0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11-Yukarıdaki enerji kaynakları ile ilgili olarak boş kutucuğa hangisi </w:t>
      </w:r>
      <w:r w:rsidRPr="009678B2">
        <w:rPr>
          <w:rFonts w:ascii="Comic Sans MS" w:hAnsi="Comic Sans MS"/>
          <w:b/>
          <w:sz w:val="20"/>
          <w:u w:val="single"/>
        </w:rPr>
        <w:t>getirilemez?</w:t>
      </w:r>
    </w:p>
    <w:p w:rsidR="007644EA" w:rsidRDefault="007644EA" w:rsidP="0011569F">
      <w:pPr>
        <w:spacing w:after="0"/>
        <w:rPr>
          <w:rFonts w:ascii="Comic Sans MS" w:hAnsi="Comic Sans MS"/>
          <w:sz w:val="18"/>
        </w:rPr>
      </w:pPr>
      <w:r w:rsidRPr="00524414">
        <w:rPr>
          <w:rFonts w:ascii="Comic Sans MS" w:hAnsi="Comic Sans MS"/>
          <w:sz w:val="18"/>
        </w:rPr>
        <w:t>A)</w:t>
      </w:r>
      <w:r>
        <w:rPr>
          <w:rFonts w:ascii="Comic Sans MS" w:hAnsi="Comic Sans MS"/>
          <w:sz w:val="18"/>
        </w:rPr>
        <w:t>Fosil kaynaklıdır</w:t>
      </w:r>
      <w:r w:rsidRPr="00524414">
        <w:rPr>
          <w:rFonts w:ascii="Comic Sans MS" w:hAnsi="Comic Sans MS"/>
          <w:sz w:val="18"/>
        </w:rPr>
        <w:t>.</w:t>
      </w:r>
    </w:p>
    <w:p w:rsidR="007644EA" w:rsidRDefault="007644EA" w:rsidP="0011569F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B)Yenilenebilir enerji kaynaklarıdır.</w:t>
      </w:r>
    </w:p>
    <w:p w:rsidR="007644EA" w:rsidRDefault="007644EA" w:rsidP="0011569F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C)Çevreye zararları vardır</w:t>
      </w:r>
    </w:p>
    <w:p w:rsidR="007644EA" w:rsidRDefault="007644EA" w:rsidP="0011569F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D) Dünyada en çok kullanılan enerji kaynaklarıdır.</w:t>
      </w:r>
    </w:p>
    <w:p w:rsidR="007644EA" w:rsidRDefault="007644EA" w:rsidP="00684A4C">
      <w:pPr>
        <w:pStyle w:val="NoSpacing"/>
      </w:pPr>
    </w:p>
    <w:p w:rsidR="007644EA" w:rsidRDefault="007644EA" w:rsidP="004B0360">
      <w:pPr>
        <w:pStyle w:val="NoSpacing"/>
      </w:pPr>
      <w:r>
        <w:t>Nevruzun, eldeki tarihi kaynaklardan hareketle, en eski Türk bayramlarından biri olduğu kesinleşmiştir. Nevruz, bir başka deyişle “Yeni Gün” doğanın kıştan bahara geçmesi ile bolluk ve berekete kavuşmasını simgeler.</w:t>
      </w:r>
    </w:p>
    <w:p w:rsidR="007644EA" w:rsidRDefault="007644EA" w:rsidP="004B0360">
      <w:pPr>
        <w:pStyle w:val="NoSpacing"/>
        <w:rPr>
          <w:b/>
        </w:rPr>
      </w:pPr>
      <w:r>
        <w:rPr>
          <w:b/>
        </w:rPr>
        <w:t xml:space="preserve">12-Bugün Kırgızistan, Kazakistan, Özbekistan, Türkmenistan, Azerbaycan gibi Türk devletlerinde ve Türkiye’de nevruzun kutlanması aşağıdakilerden hangisini </w:t>
      </w:r>
      <w:r w:rsidRPr="005C3313">
        <w:rPr>
          <w:b/>
          <w:u w:val="single"/>
        </w:rPr>
        <w:t>gösterir?</w:t>
      </w:r>
    </w:p>
    <w:p w:rsidR="007644EA" w:rsidRDefault="007644EA" w:rsidP="004B0360">
      <w:pPr>
        <w:pStyle w:val="NoSpacing"/>
        <w:rPr>
          <w:b/>
        </w:rPr>
      </w:pPr>
      <w:r>
        <w:rPr>
          <w:b/>
        </w:rPr>
        <w:t>A)Türk geleneklerinin devam ettirildiğini</w:t>
      </w:r>
    </w:p>
    <w:p w:rsidR="007644EA" w:rsidRDefault="007644EA" w:rsidP="004B0360">
      <w:pPr>
        <w:pStyle w:val="NoSpacing"/>
        <w:rPr>
          <w:b/>
        </w:rPr>
      </w:pPr>
      <w:r>
        <w:rPr>
          <w:b/>
        </w:rPr>
        <w:t>B)Türk devletlerinin birbiriyle ortak sınırlara sahip olduklarını</w:t>
      </w:r>
    </w:p>
    <w:p w:rsidR="007644EA" w:rsidRDefault="007644EA" w:rsidP="004B0360">
      <w:pPr>
        <w:pStyle w:val="NoSpacing"/>
        <w:rPr>
          <w:b/>
        </w:rPr>
      </w:pPr>
      <w:r>
        <w:rPr>
          <w:b/>
        </w:rPr>
        <w:t>C)</w:t>
      </w:r>
      <w:r w:rsidRPr="005C3313">
        <w:rPr>
          <w:b/>
        </w:rPr>
        <w:t xml:space="preserve"> </w:t>
      </w:r>
      <w:r>
        <w:rPr>
          <w:b/>
        </w:rPr>
        <w:t>Türk devletlerinin birlikte yönetildiklerini</w:t>
      </w:r>
    </w:p>
    <w:p w:rsidR="007644EA" w:rsidRPr="005C3313" w:rsidRDefault="007644EA" w:rsidP="004B0360">
      <w:pPr>
        <w:pStyle w:val="NoSpacing"/>
        <w:rPr>
          <w:b/>
        </w:rPr>
      </w:pPr>
      <w:r>
        <w:rPr>
          <w:b/>
        </w:rPr>
        <w:t>D)</w:t>
      </w:r>
      <w:r w:rsidRPr="00A56A5C">
        <w:rPr>
          <w:b/>
        </w:rPr>
        <w:t xml:space="preserve"> </w:t>
      </w:r>
      <w:r>
        <w:rPr>
          <w:b/>
        </w:rPr>
        <w:t>Türk devletleri arasında ekonomik işbirliğinin geliştiğini</w:t>
      </w:r>
    </w:p>
    <w:p w:rsidR="007644EA" w:rsidRDefault="007644EA" w:rsidP="00160A04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7644EA" w:rsidRPr="00160A04" w:rsidRDefault="007644EA" w:rsidP="00160A04">
      <w:pPr>
        <w:pStyle w:val="NoSpacing"/>
        <w:rPr>
          <w:rFonts w:ascii="Times New Roman" w:hAnsi="Times New Roman"/>
        </w:rPr>
      </w:pPr>
      <w:r w:rsidRPr="00836A52">
        <w:rPr>
          <w:b/>
        </w:rPr>
        <w:t>*</w:t>
      </w:r>
      <w:r>
        <w:t xml:space="preserve"> </w:t>
      </w:r>
      <w:r w:rsidRPr="00160A04">
        <w:rPr>
          <w:rFonts w:ascii="Times New Roman" w:hAnsi="Times New Roman"/>
        </w:rPr>
        <w:t>Anadolu’nun kapısı Türklere açıldı.</w:t>
      </w:r>
    </w:p>
    <w:p w:rsidR="007644EA" w:rsidRPr="00160A04" w:rsidRDefault="007644EA" w:rsidP="00160A04">
      <w:pPr>
        <w:pStyle w:val="NoSpacing"/>
        <w:rPr>
          <w:rFonts w:ascii="Times New Roman" w:hAnsi="Times New Roman"/>
        </w:rPr>
      </w:pPr>
      <w:r w:rsidRPr="00160A04">
        <w:rPr>
          <w:rFonts w:ascii="Times New Roman" w:hAnsi="Times New Roman"/>
          <w:b/>
        </w:rPr>
        <w:t xml:space="preserve">* </w:t>
      </w:r>
      <w:r w:rsidRPr="00160A04">
        <w:rPr>
          <w:rFonts w:ascii="Times New Roman" w:hAnsi="Times New Roman"/>
        </w:rPr>
        <w:t>Anadolu’da Beylikler dönemi başladı.</w:t>
      </w:r>
      <w:r w:rsidRPr="00160A04">
        <w:rPr>
          <w:rFonts w:ascii="Times New Roman" w:hAnsi="Times New Roman"/>
        </w:rPr>
        <w:tab/>
      </w:r>
      <w:r w:rsidRPr="00160A04">
        <w:rPr>
          <w:rFonts w:ascii="Times New Roman" w:hAnsi="Times New Roman"/>
        </w:rPr>
        <w:tab/>
      </w:r>
      <w:r w:rsidRPr="00160A04">
        <w:rPr>
          <w:rFonts w:ascii="Times New Roman" w:hAnsi="Times New Roman"/>
        </w:rPr>
        <w:tab/>
      </w:r>
      <w:r w:rsidRPr="00160A04">
        <w:rPr>
          <w:rFonts w:ascii="Times New Roman" w:hAnsi="Times New Roman"/>
          <w:b/>
        </w:rPr>
        <w:t>*</w:t>
      </w:r>
      <w:r w:rsidRPr="00160A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*</w:t>
      </w:r>
      <w:r w:rsidRPr="00160A04">
        <w:rPr>
          <w:rFonts w:ascii="Times New Roman" w:hAnsi="Times New Roman"/>
        </w:rPr>
        <w:t>İslamlaşma ve Türkleşme hareketi başladı.</w:t>
      </w:r>
    </w:p>
    <w:p w:rsidR="007644EA" w:rsidRPr="00160A04" w:rsidRDefault="007644EA" w:rsidP="00160A04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13-</w:t>
      </w:r>
      <w:r w:rsidRPr="00160A04">
        <w:rPr>
          <w:rFonts w:ascii="Times New Roman" w:hAnsi="Times New Roman"/>
          <w:b/>
        </w:rPr>
        <w:t>Yukarıdaki sonuçlar aşağıdaki savaşlardan hangisiyle ilişkilidir?</w:t>
      </w:r>
    </w:p>
    <w:p w:rsidR="007644EA" w:rsidRPr="00160A04" w:rsidRDefault="007644EA" w:rsidP="00160A04">
      <w:pPr>
        <w:pStyle w:val="NoSpacing"/>
        <w:rPr>
          <w:rFonts w:ascii="Times New Roman" w:hAnsi="Times New Roman"/>
          <w:b/>
        </w:rPr>
      </w:pPr>
      <w:r w:rsidRPr="00160A04">
        <w:rPr>
          <w:rFonts w:ascii="Times New Roman" w:hAnsi="Times New Roman"/>
          <w:b/>
        </w:rPr>
        <w:t xml:space="preserve">A) </w:t>
      </w:r>
      <w:r w:rsidRPr="00160A04">
        <w:rPr>
          <w:rFonts w:ascii="Times New Roman" w:hAnsi="Times New Roman"/>
        </w:rPr>
        <w:t>Dandanakan Savaşı</w:t>
      </w:r>
      <w:r w:rsidRPr="00160A04">
        <w:rPr>
          <w:rFonts w:ascii="Times New Roman" w:hAnsi="Times New Roman"/>
          <w:b/>
        </w:rPr>
        <w:tab/>
        <w:t xml:space="preserve">       B) </w:t>
      </w:r>
      <w:r w:rsidRPr="00160A04">
        <w:rPr>
          <w:rFonts w:ascii="Times New Roman" w:hAnsi="Times New Roman"/>
        </w:rPr>
        <w:t>Miryokefalon Savaşı</w:t>
      </w:r>
    </w:p>
    <w:p w:rsidR="007644EA" w:rsidRPr="008B59DA" w:rsidRDefault="007644EA" w:rsidP="00160A04">
      <w:pPr>
        <w:pStyle w:val="NoSpacing"/>
        <w:rPr>
          <w:b/>
        </w:rPr>
      </w:pPr>
      <w:r w:rsidRPr="00160A04">
        <w:rPr>
          <w:rFonts w:ascii="Times New Roman" w:hAnsi="Times New Roman"/>
          <w:b/>
        </w:rPr>
        <w:t xml:space="preserve">C) </w:t>
      </w:r>
      <w:r w:rsidRPr="00160A04">
        <w:rPr>
          <w:rFonts w:ascii="Times New Roman" w:hAnsi="Times New Roman"/>
        </w:rPr>
        <w:t>Malazgirt Savaşı</w:t>
      </w:r>
      <w:r w:rsidRPr="00160A04">
        <w:rPr>
          <w:rFonts w:ascii="Times New Roman" w:hAnsi="Times New Roman"/>
          <w:b/>
        </w:rPr>
        <w:tab/>
        <w:t xml:space="preserve">       D</w:t>
      </w:r>
      <w:r w:rsidRPr="00160A04">
        <w:rPr>
          <w:rFonts w:ascii="Times New Roman" w:hAnsi="Times New Roman"/>
        </w:rPr>
        <w:t>) Pasinler Savaşı</w:t>
      </w:r>
    </w:p>
    <w:p w:rsidR="007644EA" w:rsidRDefault="007644EA" w:rsidP="008B59DA">
      <w:pPr>
        <w:pStyle w:val="NoSpacing"/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2" type="#_x0000_t62" style="position:absolute;margin-left:-107.8pt;margin-top:5.75pt;width:87.1pt;height:51.05pt;z-index:251640320" adj="-4662,18490">
            <v:textbox style="mso-next-textbox:#_x0000_s1042">
              <w:txbxContent>
                <w:p w:rsidR="007644EA" w:rsidRPr="009B5850" w:rsidRDefault="007644EA" w:rsidP="008B59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Kitabımın üzerinde yıllarca çalıştım.</w:t>
                  </w:r>
                </w:p>
              </w:txbxContent>
            </v:textbox>
          </v:shape>
        </w:pict>
      </w:r>
    </w:p>
    <w:p w:rsidR="007644EA" w:rsidRDefault="007644EA" w:rsidP="004B0360">
      <w:pPr>
        <w:pStyle w:val="NoSpacing"/>
      </w:pPr>
      <w:r>
        <w:t>Mert’in yaşadığı ilde;</w:t>
      </w:r>
    </w:p>
    <w:p w:rsidR="007644EA" w:rsidRDefault="007644EA" w:rsidP="004B0360">
      <w:pPr>
        <w:pStyle w:val="NoSpacing"/>
      </w:pPr>
      <w:r>
        <w:t>Güneşlenme süresi fazladır.          --Tarihi eserler zengindir.</w:t>
      </w:r>
    </w:p>
    <w:p w:rsidR="007644EA" w:rsidRDefault="007644EA" w:rsidP="004B0360">
      <w:pPr>
        <w:pStyle w:val="NoSpacing"/>
      </w:pPr>
      <w:r>
        <w:t>Doğal güzellikler çoktur.                – Ulaşım gelişmiştir.</w:t>
      </w:r>
    </w:p>
    <w:p w:rsidR="007644EA" w:rsidRDefault="007644EA" w:rsidP="004B0360">
      <w:pPr>
        <w:pStyle w:val="NoSpacing"/>
        <w:rPr>
          <w:b/>
          <w:u w:val="single"/>
        </w:rPr>
      </w:pPr>
      <w:r>
        <w:rPr>
          <w:b/>
        </w:rPr>
        <w:t xml:space="preserve">14-Buna göre Mert’in yaşadığı il aşağıdaki ekonomik faaliyetlerden hangisi için </w:t>
      </w:r>
      <w:r w:rsidRPr="00D920F5">
        <w:rPr>
          <w:b/>
          <w:u w:val="single"/>
        </w:rPr>
        <w:t>daha elverişlidir?</w:t>
      </w:r>
    </w:p>
    <w:p w:rsidR="007644EA" w:rsidRDefault="007644EA" w:rsidP="004B0360">
      <w:pPr>
        <w:pStyle w:val="NoSpacing"/>
      </w:pPr>
      <w:r>
        <w:t>A) Hayvancılık</w:t>
      </w:r>
      <w:r>
        <w:tab/>
        <w:t>B) Turizm     C) Sanayi    D) Madencilik</w:t>
      </w:r>
    </w:p>
    <w:p w:rsidR="007644EA" w:rsidRDefault="007644EA" w:rsidP="008B59DA">
      <w:pPr>
        <w:pStyle w:val="NoSpacing"/>
      </w:pPr>
    </w:p>
    <w:p w:rsidR="007644EA" w:rsidRPr="004B0360" w:rsidRDefault="007644EA" w:rsidP="004B0360">
      <w:pPr>
        <w:spacing w:after="0"/>
        <w:jc w:val="center"/>
        <w:rPr>
          <w:rFonts w:ascii="Comic Sans MS" w:hAnsi="Comic Sans MS"/>
          <w:sz w:val="18"/>
        </w:rPr>
      </w:pPr>
      <w:r>
        <w:rPr>
          <w:noProof/>
        </w:rPr>
        <w:pict>
          <v:shape id="_x0000_s1043" type="#_x0000_t62" style="position:absolute;left:0;text-align:left;margin-left:-6.6pt;margin-top:6.75pt;width:181.6pt;height:61.05pt;z-index:251645440" adj="25424,8704">
            <v:textbox style="mso-next-textbox:#_x0000_s1043">
              <w:txbxContent>
                <w:p w:rsidR="007644EA" w:rsidRPr="00160A04" w:rsidRDefault="007644EA" w:rsidP="004B036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0A04">
                    <w:rPr>
                      <w:rFonts w:ascii="Times New Roman" w:hAnsi="Times New Roman"/>
                      <w:sz w:val="20"/>
                      <w:szCs w:val="20"/>
                    </w:rPr>
                    <w:t>Çevreye duyarlı birisiyim küresel ısınmayı önlemek ve iklim değişikliklerine son vermek için</w:t>
                  </w:r>
                  <w:r w:rsidRPr="00160A0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0A04">
                    <w:rPr>
                      <w:rFonts w:ascii="Times New Roman" w:hAnsi="Times New Roman"/>
                      <w:sz w:val="20"/>
                      <w:szCs w:val="20"/>
                    </w:rPr>
                    <w:t>çalışıyorum</w:t>
                  </w:r>
                </w:p>
              </w:txbxContent>
            </v:textbox>
          </v:shape>
        </w:pict>
      </w:r>
      <w:r>
        <w:rPr>
          <w:b/>
        </w:rPr>
        <w:t>-</w:t>
      </w:r>
      <w:r>
        <w:rPr>
          <w:rFonts w:ascii="Comic Sans MS" w:hAnsi="Comic Sans MS"/>
          <w:sz w:val="18"/>
        </w:rPr>
        <w:t xml:space="preserve">                                                              </w:t>
      </w:r>
      <w:r w:rsidRPr="0020307D">
        <w:rPr>
          <w:rFonts w:ascii="Comic Sans MS" w:hAnsi="Comic Sans MS"/>
          <w:noProof/>
          <w:sz w:val="16"/>
          <w:szCs w:val="16"/>
        </w:rPr>
        <w:pict>
          <v:shape id="_x0000_i1028" type="#_x0000_t75" alt="2" style="width:82.5pt;height:69.75pt;visibility:visible">
            <v:imagedata r:id="rId9" o:title=""/>
          </v:shape>
        </w:pict>
      </w:r>
      <w:r>
        <w:rPr>
          <w:rFonts w:ascii="Comic Sans MS" w:hAnsi="Comic Sans MS"/>
          <w:sz w:val="18"/>
        </w:rPr>
        <w:t>15-</w:t>
      </w:r>
      <w:r w:rsidRPr="00A2740A">
        <w:rPr>
          <w:rFonts w:ascii="Times New Roman" w:hAnsi="Times New Roman"/>
          <w:b/>
        </w:rPr>
        <w:t xml:space="preserve">Böyle görüşe sahip birisi aşağıdakilerden hangisini </w:t>
      </w:r>
      <w:r w:rsidRPr="00A2740A">
        <w:rPr>
          <w:rFonts w:ascii="Times New Roman" w:hAnsi="Times New Roman"/>
          <w:b/>
          <w:u w:val="single"/>
        </w:rPr>
        <w:t>yapmaz?</w:t>
      </w:r>
    </w:p>
    <w:p w:rsidR="007644EA" w:rsidRDefault="007644EA" w:rsidP="004B0360">
      <w:pPr>
        <w:spacing w:after="0"/>
        <w:rPr>
          <w:rFonts w:ascii="Times New Roman" w:hAnsi="Times New Roman"/>
        </w:rPr>
      </w:pPr>
      <w:r w:rsidRPr="00A2740A">
        <w:rPr>
          <w:rFonts w:ascii="Times New Roman" w:hAnsi="Times New Roman"/>
        </w:rPr>
        <w:t xml:space="preserve">A)Jeotermal enerji kullanır     </w:t>
      </w:r>
    </w:p>
    <w:p w:rsidR="007644EA" w:rsidRPr="00A2740A" w:rsidRDefault="007644EA" w:rsidP="004B0360">
      <w:pPr>
        <w:spacing w:after="0"/>
        <w:rPr>
          <w:rFonts w:ascii="Times New Roman" w:hAnsi="Times New Roman"/>
        </w:rPr>
      </w:pPr>
      <w:r w:rsidRPr="00A2740A">
        <w:rPr>
          <w:rFonts w:ascii="Times New Roman" w:hAnsi="Times New Roman"/>
        </w:rPr>
        <w:t xml:space="preserve">B)Fosil kaynaklı yakıt tercih eder   </w:t>
      </w:r>
    </w:p>
    <w:p w:rsidR="007644EA" w:rsidRDefault="007644EA" w:rsidP="004B0360">
      <w:pPr>
        <w:spacing w:after="0"/>
        <w:rPr>
          <w:rFonts w:ascii="Times New Roman" w:hAnsi="Times New Roman"/>
        </w:rPr>
      </w:pPr>
      <w:r w:rsidRPr="00A2740A">
        <w:rPr>
          <w:rFonts w:ascii="Times New Roman" w:hAnsi="Times New Roman"/>
        </w:rPr>
        <w:t xml:space="preserve"> C) Güneş enerjisi taktırır        </w:t>
      </w:r>
    </w:p>
    <w:p w:rsidR="007644EA" w:rsidRPr="00A2740A" w:rsidRDefault="007644EA" w:rsidP="004B0360">
      <w:pPr>
        <w:spacing w:after="0"/>
        <w:rPr>
          <w:rFonts w:ascii="Times New Roman" w:hAnsi="Times New Roman"/>
        </w:rPr>
      </w:pPr>
      <w:r w:rsidRPr="00A2740A">
        <w:rPr>
          <w:rFonts w:ascii="Times New Roman" w:hAnsi="Times New Roman"/>
        </w:rPr>
        <w:t xml:space="preserve">D)Rüzgar enerjisinden faydalanır   </w:t>
      </w:r>
    </w:p>
    <w:p w:rsidR="007644EA" w:rsidRDefault="007644EA" w:rsidP="004B0360">
      <w:pPr>
        <w:pStyle w:val="NoSpacing"/>
      </w:pPr>
    </w:p>
    <w:p w:rsidR="007644EA" w:rsidRDefault="007644EA" w:rsidP="004B0360">
      <w:pPr>
        <w:pStyle w:val="NoSpacing"/>
      </w:pPr>
      <w:r>
        <w:t>16-</w:t>
      </w:r>
      <w:r w:rsidRPr="004B0360">
        <w:t xml:space="preserve"> </w:t>
      </w:r>
      <w:r>
        <w:t>Yurdumuzda hayvan sayısı fazla olmasına rağmen, elde edilen hayvan ürünlerinin verimi çok yüksek değildir. Bu nedenle hayvancılığın geliştirilmesi gereklidir. Bunun için de bazı önlemler alınmalıdır.</w:t>
      </w:r>
    </w:p>
    <w:p w:rsidR="007644EA" w:rsidRPr="00A2740A" w:rsidRDefault="007644EA" w:rsidP="004B0360">
      <w:pPr>
        <w:pStyle w:val="NoSpacing"/>
        <w:rPr>
          <w:b/>
        </w:rPr>
      </w:pPr>
      <w:r>
        <w:rPr>
          <w:b/>
        </w:rPr>
        <w:t xml:space="preserve">Aşağıdakilerden hangisi hayvancılığın geliştirilmesi için alınacak önlemlerden biri </w:t>
      </w:r>
      <w:r w:rsidRPr="00E759D2">
        <w:rPr>
          <w:b/>
          <w:u w:val="single"/>
        </w:rPr>
        <w:t>değildir?</w:t>
      </w:r>
    </w:p>
    <w:p w:rsidR="007644EA" w:rsidRDefault="007644EA" w:rsidP="004B0360">
      <w:pPr>
        <w:pStyle w:val="NoSpacing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A)Et ithalatının arttırılması</w:t>
      </w:r>
    </w:p>
    <w:p w:rsidR="007644EA" w:rsidRDefault="007644EA" w:rsidP="004B0360">
      <w:pPr>
        <w:pStyle w:val="NoSpacing"/>
      </w:pPr>
      <w:r>
        <w:t>B)Hayvan soyları iyileştirilmelidir</w:t>
      </w:r>
    </w:p>
    <w:p w:rsidR="007644EA" w:rsidRDefault="007644EA" w:rsidP="004B0360">
      <w:pPr>
        <w:pStyle w:val="NoSpacing"/>
      </w:pPr>
      <w:r>
        <w:t>C)Hayvanların erken yaşta kesilmeleri önlenmelidir.</w:t>
      </w:r>
    </w:p>
    <w:p w:rsidR="007644EA" w:rsidRDefault="007644EA" w:rsidP="004B0360">
      <w:pPr>
        <w:pStyle w:val="NoSpacing"/>
      </w:pPr>
      <w:r>
        <w:t>D)Çayır ve mera hayvancılığı yerine, besi ve ahır hayvancılığı yaygınlaştırılmalıdır.</w:t>
      </w:r>
    </w:p>
    <w:p w:rsidR="007644EA" w:rsidRDefault="007644EA" w:rsidP="004B0360">
      <w:pPr>
        <w:pStyle w:val="NoSpacing"/>
      </w:pPr>
    </w:p>
    <w:p w:rsidR="007644EA" w:rsidRDefault="007644EA" w:rsidP="005E14FD">
      <w:pPr>
        <w:pStyle w:val="NoSpacing"/>
        <w:rPr>
          <w:sz w:val="20"/>
          <w:szCs w:val="20"/>
        </w:rPr>
      </w:pPr>
      <w:r>
        <w:t>17-</w:t>
      </w:r>
      <w:r w:rsidRPr="001305F5">
        <w:t xml:space="preserve"> </w:t>
      </w:r>
      <w:r>
        <w:rPr>
          <w:sz w:val="20"/>
          <w:szCs w:val="20"/>
        </w:rPr>
        <w:t>Hz. Muhammed’in vefatından sonra Dört Halife dönemi başladı İslam tarihinde bu döneme “ Cumhuriyet Dönemi” de denilmiştir.</w:t>
      </w:r>
    </w:p>
    <w:p w:rsidR="007644EA" w:rsidRDefault="007644EA" w:rsidP="005E14FD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Bu durumun nedeni aşağıdakilerden hangisi olabilir?</w:t>
      </w:r>
    </w:p>
    <w:p w:rsidR="007644EA" w:rsidRPr="0061097D" w:rsidRDefault="007644EA" w:rsidP="005E14FD">
      <w:pPr>
        <w:pStyle w:val="NoSpacing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Ülke sınırlarının genişlemesi</w:t>
      </w:r>
    </w:p>
    <w:p w:rsidR="007644EA" w:rsidRPr="0061097D" w:rsidRDefault="007644EA" w:rsidP="005E14FD">
      <w:pPr>
        <w:pStyle w:val="NoSpacing"/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Devlet teşkilatlarının oluşturulması</w:t>
      </w:r>
    </w:p>
    <w:p w:rsidR="007644EA" w:rsidRPr="0061097D" w:rsidRDefault="007644EA" w:rsidP="005E14FD">
      <w:pPr>
        <w:pStyle w:val="NoSpacing"/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Halifelerin seçimle iş başına gelmesi</w:t>
      </w:r>
    </w:p>
    <w:p w:rsidR="007644EA" w:rsidRDefault="007644EA" w:rsidP="005E14FD">
      <w:pPr>
        <w:pStyle w:val="NoSpacing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Kur’an- ı Kerim’in kitap haline getirilmesi</w:t>
      </w:r>
    </w:p>
    <w:p w:rsidR="007644EA" w:rsidRDefault="007644EA" w:rsidP="005E14FD">
      <w:pPr>
        <w:pStyle w:val="NoSpacing"/>
      </w:pPr>
    </w:p>
    <w:p w:rsidR="007644EA" w:rsidRDefault="007644EA" w:rsidP="008B59DA">
      <w:pPr>
        <w:pStyle w:val="NoSpacing"/>
      </w:pPr>
      <w:r>
        <w:t xml:space="preserve">18-İlk Türk devletleri döneminde İpek Yolu’na hakim olmak  için önemli mücadelelere girişmişlerdir. İpek yoluna hakim olan devlet, ekonomik alanda Orta Asya’nın  en güçlü devleti haline gelmiştir. Bunun yanında İpek Yolu </w:t>
      </w:r>
      <w:r w:rsidRPr="00F14478">
        <w:t>doğu</w:t>
      </w:r>
      <w:r>
        <w:t>-batı kültürünün kaynaşmasında büyük öneme sahiptir.</w:t>
      </w:r>
    </w:p>
    <w:p w:rsidR="007644EA" w:rsidRPr="00EC63B3" w:rsidRDefault="007644EA" w:rsidP="008B59DA">
      <w:pPr>
        <w:pStyle w:val="NoSpacing"/>
        <w:rPr>
          <w:b/>
        </w:rPr>
      </w:pPr>
      <w:r>
        <w:rPr>
          <w:b/>
        </w:rPr>
        <w:t xml:space="preserve">Buna göre aşağıdaki yargılardan hangisine </w:t>
      </w:r>
      <w:r w:rsidRPr="00EC63B3">
        <w:rPr>
          <w:b/>
          <w:u w:val="single"/>
        </w:rPr>
        <w:t>ulaşılamaz?</w:t>
      </w:r>
    </w:p>
    <w:p w:rsidR="007644EA" w:rsidRDefault="007644EA" w:rsidP="008B59DA">
      <w:pPr>
        <w:pStyle w:val="NoSpacing"/>
      </w:pPr>
      <w:r>
        <w:t>A)İpek yolu devletlerin ekonomisini olumlu yönde etkilemiştir.</w:t>
      </w:r>
    </w:p>
    <w:p w:rsidR="007644EA" w:rsidRDefault="007644EA" w:rsidP="008B59DA">
      <w:pPr>
        <w:pStyle w:val="NoSpacing"/>
      </w:pPr>
      <w:r>
        <w:t>B)</w:t>
      </w:r>
      <w:r w:rsidRPr="00EC63B3">
        <w:t xml:space="preserve"> </w:t>
      </w:r>
      <w:r>
        <w:t>İpek yolu önemli bir zenginlik kaynağıdır.</w:t>
      </w:r>
    </w:p>
    <w:p w:rsidR="007644EA" w:rsidRDefault="007644EA" w:rsidP="008B59DA">
      <w:pPr>
        <w:pStyle w:val="NoSpacing"/>
      </w:pPr>
      <w:r>
        <w:t>C)</w:t>
      </w:r>
      <w:r w:rsidRPr="00EC63B3">
        <w:t xml:space="preserve"> </w:t>
      </w:r>
      <w:r>
        <w:t>İpek yolu üzerinde yoğun bir kültürel etkileşim yaşanmıştır.</w:t>
      </w:r>
    </w:p>
    <w:p w:rsidR="007644EA" w:rsidRDefault="007644EA" w:rsidP="008B59DA">
      <w:pPr>
        <w:pStyle w:val="NoSpacing"/>
      </w:pPr>
      <w:r>
        <w:t>D)</w:t>
      </w:r>
      <w:r w:rsidRPr="00EC63B3">
        <w:t xml:space="preserve"> </w:t>
      </w:r>
      <w:r>
        <w:t>İpek yolu, her zaman Türklerin  denetiminde olmuştur.</w:t>
      </w:r>
    </w:p>
    <w:p w:rsidR="007644EA" w:rsidRDefault="007644EA" w:rsidP="00684A4C">
      <w:pPr>
        <w:pStyle w:val="NoSpacing"/>
      </w:pPr>
      <w:r>
        <w:rPr>
          <w:noProof/>
        </w:rPr>
        <w:pict>
          <v:group id="_x0000_s1044" style="position:absolute;margin-left:-6.6pt;margin-top:7.45pt;width:199.4pt;height:67.25pt;z-index:251646464" coordorigin="6093,8542" coordsize="4117,1189">
            <v:roundrect id="_x0000_s1045" style="position:absolute;left:6093;top:8542;width:3730;height:1189" arcsize="10923f" strokeweight="1pt">
              <v:fill color2="#b8cce4" focusposition="1" focussize="" focus="100%" type="gradient"/>
              <v:shadow on="t" type="perspective" color="#243f60" opacity=".5" offset="1pt" offset2="-3pt"/>
              <v:textbox>
                <w:txbxContent>
                  <w:p w:rsidR="007644EA" w:rsidRPr="000D28FE" w:rsidRDefault="007644EA" w:rsidP="00225AFB">
                    <w:pPr>
                      <w:spacing w:line="220" w:lineRule="exact"/>
                      <w:ind w:firstLine="113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0D28FE">
                      <w:rPr>
                        <w:rFonts w:ascii="Times New Roman" w:hAnsi="Times New Roman"/>
                        <w:sz w:val="20"/>
                        <w:szCs w:val="20"/>
                      </w:rPr>
                      <w:t>Ben Raba, Gana’da yaşıyorum. Ülkemde sürekli yaz mevsimi yaşandığı için kışlık giysilere ve yakacağa ihtiyaç duymuyoruz. Yağmur yağsa da hava hep sıcak.</w:t>
                    </w:r>
                  </w:p>
                </w:txbxContent>
              </v:textbox>
            </v:roundrect>
            <v:shapetype id="_x0000_t73" coordsize="21600,21600" o:spt="73" path="m8472,l,3890,7602,8382,5022,9705r7200,4192l10012,14915r11588,6685l14767,12877r1810,-870l11050,6797r1810,-717xe">
              <v:stroke joinstyle="miter"/>
              <v:path o:connecttype="custom" o:connectlocs="8472,0;0,3890;5022,9705;10012,14915;21600,21600;16577,12007;12860,6080" o:connectangles="270,270,180,180,90,0,0" textboxrect="8757,7437,13917,14277"/>
            </v:shapetype>
            <v:shape id="_x0000_s1046" type="#_x0000_t73" style="position:absolute;left:9480;top:8639;width:730;height:310;rotation:1624802fd" fillcolor="black" strokeweight="3pt">
              <v:shadow on="t" type="perspective" color="#7f7f7f" opacity=".5" offset="1pt" offset2="-1pt"/>
            </v:shape>
          </v:group>
        </w:pict>
      </w:r>
      <w:r>
        <w:rPr>
          <w:noProof/>
        </w:rPr>
        <w:pict>
          <v:shape id="Resim 2" o:spid="_x0000_s1047" type="#_x0000_t75" alt="afrikalı" style="position:absolute;margin-left:192.6pt;margin-top:8.55pt;width:67.95pt;height:90.4pt;z-index:-251668992;visibility:visible" wrapcoords="-237 0 -237 21421 21600 21421 21600 0 -237 0">
            <v:imagedata r:id="rId10" o:title=""/>
            <w10:wrap type="tight"/>
          </v:shape>
        </w:pict>
      </w:r>
    </w:p>
    <w:p w:rsidR="007644EA" w:rsidRDefault="007644EA" w:rsidP="00684A4C">
      <w:pPr>
        <w:pStyle w:val="NoSpacing"/>
      </w:pPr>
    </w:p>
    <w:p w:rsidR="007644EA" w:rsidRDefault="007644EA" w:rsidP="00684A4C">
      <w:pPr>
        <w:pStyle w:val="NoSpacing"/>
      </w:pPr>
    </w:p>
    <w:p w:rsidR="007644EA" w:rsidRDefault="007644EA" w:rsidP="00684A4C">
      <w:pPr>
        <w:pStyle w:val="NoSpacing"/>
      </w:pPr>
    </w:p>
    <w:p w:rsidR="007644EA" w:rsidRDefault="007644EA" w:rsidP="00684A4C">
      <w:pPr>
        <w:pStyle w:val="NoSpacing"/>
      </w:pPr>
    </w:p>
    <w:p w:rsidR="007644EA" w:rsidRDefault="007644EA" w:rsidP="00684A4C">
      <w:pPr>
        <w:pStyle w:val="NoSpacing"/>
      </w:pPr>
    </w:p>
    <w:p w:rsidR="007644EA" w:rsidRDefault="007644EA" w:rsidP="000D28FE">
      <w:pPr>
        <w:pStyle w:val="NoSpacing"/>
      </w:pPr>
      <w:r>
        <w:t>19-Raba’nın söylediklerinden yola çıkarak yaşadığı yerin ikliminin aşağıdakilerden hangisi olduğunu söyleyebiliriz?</w:t>
      </w:r>
    </w:p>
    <w:p w:rsidR="007644EA" w:rsidRDefault="007644EA" w:rsidP="000D28FE">
      <w:pPr>
        <w:pStyle w:val="NoSpacing"/>
      </w:pPr>
      <w:r>
        <w:t xml:space="preserve">A) </w:t>
      </w:r>
      <w:r w:rsidRPr="00320661">
        <w:t>Ekvator İklimi</w:t>
      </w:r>
      <w:r w:rsidRPr="00320661">
        <w:tab/>
      </w:r>
      <w:r w:rsidRPr="00320661">
        <w:tab/>
      </w:r>
      <w:r>
        <w:t xml:space="preserve">B) </w:t>
      </w:r>
      <w:r w:rsidRPr="00320661">
        <w:t>Karasal İklim</w:t>
      </w:r>
    </w:p>
    <w:p w:rsidR="007644EA" w:rsidRDefault="007644EA" w:rsidP="000D28FE">
      <w:pPr>
        <w:pStyle w:val="NoSpacing"/>
      </w:pPr>
      <w:r>
        <w:t xml:space="preserve">C) </w:t>
      </w:r>
      <w:r w:rsidRPr="00320661">
        <w:t>Kutup İklimi</w:t>
      </w:r>
      <w:r>
        <w:tab/>
      </w:r>
      <w:r>
        <w:tab/>
      </w:r>
      <w:r>
        <w:tab/>
        <w:t xml:space="preserve">D) </w:t>
      </w:r>
      <w:r w:rsidRPr="00320661">
        <w:t>Akdeniz İklimi</w:t>
      </w:r>
    </w:p>
    <w:p w:rsidR="007644EA" w:rsidRDefault="007644EA" w:rsidP="00160A04">
      <w:pPr>
        <w:spacing w:line="220" w:lineRule="exact"/>
        <w:jc w:val="both"/>
        <w:rPr>
          <w:rFonts w:ascii="Comic Sans MS" w:hAnsi="Comic Sans MS" w:cs="Lucida Sans Unicode"/>
          <w:bCs/>
          <w:sz w:val="16"/>
          <w:szCs w:val="16"/>
        </w:rPr>
      </w:pPr>
    </w:p>
    <w:p w:rsidR="007644EA" w:rsidRDefault="007644EA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7644EA" w:rsidRDefault="007644EA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7644EA" w:rsidRPr="00A43D98" w:rsidRDefault="007644EA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noProof/>
        </w:rPr>
        <w:pict>
          <v:shape id="Diyagram 17" o:spid="_x0000_s1048" type="#_x0000_t75" style="position:absolute;left:0;text-align:left;margin-left:30.8pt;margin-top:-6.05pt;width:227.5pt;height:84.95pt;z-index:251648512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">
            <v:imagedata r:id="rId11" o:title=""/>
            <o:lock v:ext="edit" aspectratio="f"/>
          </v:shape>
        </w:pict>
      </w:r>
      <w:r>
        <w:rPr>
          <w:rFonts w:ascii="Comic Sans MS" w:hAnsi="Comic Sans MS" w:cs="Lucida Sans Unicode"/>
          <w:b/>
          <w:bCs/>
          <w:sz w:val="16"/>
          <w:szCs w:val="16"/>
        </w:rPr>
        <w:t>20</w:t>
      </w:r>
      <w:r w:rsidRPr="00A43D98">
        <w:rPr>
          <w:rFonts w:ascii="Comic Sans MS" w:hAnsi="Comic Sans MS" w:cs="Lucida Sans Unicode"/>
          <w:b/>
          <w:bCs/>
          <w:sz w:val="16"/>
          <w:szCs w:val="16"/>
        </w:rPr>
        <w:t xml:space="preserve">-) </w:t>
      </w:r>
    </w:p>
    <w:p w:rsidR="007644EA" w:rsidRPr="00A43D98" w:rsidRDefault="007644EA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7644EA" w:rsidRPr="00A43D98" w:rsidRDefault="007644EA" w:rsidP="00160A04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7644EA" w:rsidRPr="00A43D98" w:rsidRDefault="007644EA" w:rsidP="00160A04">
      <w:pPr>
        <w:spacing w:line="220" w:lineRule="exact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7644EA" w:rsidRDefault="007644EA" w:rsidP="00684A4C">
      <w:pPr>
        <w:pStyle w:val="NoSpacing"/>
      </w:pPr>
      <w:r>
        <w:rPr>
          <w:noProof/>
        </w:rPr>
        <w:pict>
          <v:rect id="_x0000_s1049" style="position:absolute;margin-left:-15.65pt;margin-top:-3.3pt;width:297.2pt;height:104.6pt;z-index:251677184">
            <v:textbox>
              <w:txbxContent>
                <w:p w:rsidR="007644EA" w:rsidRPr="00431289" w:rsidRDefault="007644EA" w:rsidP="00A91B2C">
                  <w:pPr>
                    <w:pStyle w:val="NoSpacing"/>
                  </w:pPr>
                  <w:r>
                    <w:t>-Erozyon ve sel felaketleri artar</w:t>
                  </w:r>
                </w:p>
                <w:p w:rsidR="007644EA" w:rsidRDefault="007644EA" w:rsidP="00A91B2C">
                  <w:pPr>
                    <w:pStyle w:val="NoSpacing"/>
                  </w:pPr>
                  <w:r>
                    <w:t>-Oksijen üretimi azalır</w:t>
                  </w:r>
                </w:p>
                <w:p w:rsidR="007644EA" w:rsidRDefault="007644EA" w:rsidP="00A91B2C">
                  <w:pPr>
                    <w:pStyle w:val="NoSpacing"/>
                  </w:pPr>
                  <w:r>
                    <w:t>-Kuraklık artar</w:t>
                  </w:r>
                </w:p>
                <w:p w:rsidR="007644EA" w:rsidRPr="00431289" w:rsidRDefault="007644EA" w:rsidP="00A91B2C">
                  <w:pPr>
                    <w:pStyle w:val="NoSpacing"/>
                  </w:pPr>
                  <w:r>
                    <w:rPr>
                      <w:b/>
                    </w:rPr>
                    <w:t>22-Yukarıda verilen durumlar hangisinin sonucu olarak ortaya çıkar?</w:t>
                  </w:r>
                </w:p>
                <w:p w:rsidR="007644EA" w:rsidRDefault="007644EA" w:rsidP="00A91B2C">
                  <w:pPr>
                    <w:pStyle w:val="NoSpacing"/>
                  </w:pPr>
                  <w:r>
                    <w:t>A)Suların kirlenmesi                    B)Ormanların ortadan kalkması</w:t>
                  </w:r>
                </w:p>
                <w:p w:rsidR="007644EA" w:rsidRDefault="007644EA" w:rsidP="00A91B2C">
                  <w:pPr>
                    <w:pStyle w:val="NoSpacing"/>
                  </w:pPr>
                  <w:r>
                    <w:t xml:space="preserve">C)Yer altı kaynaklarının azalması  D)Fosil yakıtların  kullanılması      </w:t>
                  </w:r>
                </w:p>
                <w:p w:rsidR="007644EA" w:rsidRDefault="007644EA" w:rsidP="00453A14"/>
              </w:txbxContent>
            </v:textbox>
          </v:rect>
        </w:pict>
      </w:r>
    </w:p>
    <w:p w:rsidR="007644EA" w:rsidRDefault="007644EA" w:rsidP="00684A4C">
      <w:pPr>
        <w:pStyle w:val="NoSpacing"/>
      </w:pPr>
    </w:p>
    <w:p w:rsidR="007644EA" w:rsidRDefault="007644EA" w:rsidP="00684A4C">
      <w:pPr>
        <w:pStyle w:val="NoSpacing"/>
      </w:pPr>
    </w:p>
    <w:p w:rsidR="007644EA" w:rsidRDefault="007644EA" w:rsidP="00160A04">
      <w:pPr>
        <w:rPr>
          <w:b/>
          <w:color w:val="000000"/>
          <w:sz w:val="20"/>
          <w:szCs w:val="20"/>
        </w:rPr>
      </w:pPr>
    </w:p>
    <w:p w:rsidR="007644EA" w:rsidRDefault="007644EA" w:rsidP="00160A04">
      <w:pPr>
        <w:rPr>
          <w:b/>
          <w:color w:val="000000"/>
          <w:sz w:val="20"/>
          <w:szCs w:val="20"/>
        </w:rPr>
        <w:sectPr w:rsidR="007644EA" w:rsidSect="00684A4C">
          <w:type w:val="continuous"/>
          <w:pgSz w:w="11906" w:h="16838"/>
          <w:pgMar w:top="284" w:right="282" w:bottom="142" w:left="284" w:header="708" w:footer="708" w:gutter="0"/>
          <w:cols w:num="2" w:space="708"/>
          <w:docGrid w:linePitch="360"/>
        </w:sectPr>
      </w:pPr>
    </w:p>
    <w:p w:rsidR="007644EA" w:rsidRPr="00A43D98" w:rsidRDefault="007644EA" w:rsidP="00354104">
      <w:pPr>
        <w:pStyle w:val="NoSpacing"/>
      </w:pPr>
      <w:r w:rsidRPr="00A43D98">
        <w:t>Yukarıdaki kavram haritasında hangi savaşın sonuçları verilmiştir.</w:t>
      </w:r>
    </w:p>
    <w:p w:rsidR="007644EA" w:rsidRPr="00A43D98" w:rsidRDefault="007644EA" w:rsidP="00354104">
      <w:pPr>
        <w:pStyle w:val="NoSpacing"/>
      </w:pPr>
      <w:r w:rsidRPr="00A43D98">
        <w:t>A) Pasinler Savaşı</w:t>
      </w:r>
      <w:r w:rsidRPr="00A43D98">
        <w:tab/>
      </w:r>
      <w:r w:rsidRPr="00A43D98">
        <w:tab/>
        <w:t>B) Dandanakan Savaşı</w:t>
      </w:r>
      <w:r w:rsidRPr="00A43D98">
        <w:tab/>
      </w:r>
    </w:p>
    <w:p w:rsidR="007644EA" w:rsidRDefault="007644EA" w:rsidP="00354104">
      <w:pPr>
        <w:pStyle w:val="NoSpacing"/>
      </w:pPr>
      <w:r w:rsidRPr="00A43D98">
        <w:t>C) Kadeş Savaşı</w:t>
      </w:r>
      <w:r w:rsidRPr="00A43D98">
        <w:tab/>
      </w:r>
      <w:r w:rsidRPr="00A43D98">
        <w:tab/>
      </w:r>
      <w:r>
        <w:tab/>
      </w:r>
      <w:r w:rsidRPr="00A43D98">
        <w:t>D) Talas Savaşı</w:t>
      </w:r>
    </w:p>
    <w:p w:rsidR="007644EA" w:rsidRDefault="007644EA" w:rsidP="00160A04">
      <w:pPr>
        <w:rPr>
          <w:b/>
          <w:color w:val="000000"/>
          <w:sz w:val="20"/>
          <w:szCs w:val="20"/>
        </w:rPr>
      </w:pPr>
    </w:p>
    <w:p w:rsidR="007644EA" w:rsidRDefault="007644EA" w:rsidP="00160A04">
      <w:pPr>
        <w:rPr>
          <w:b/>
          <w:color w:val="000000"/>
          <w:sz w:val="20"/>
          <w:szCs w:val="20"/>
        </w:rPr>
      </w:pPr>
      <w:r>
        <w:rPr>
          <w:noProof/>
        </w:rPr>
        <w:pict>
          <v:rect id="_x0000_s1050" style="position:absolute;margin-left:155.2pt;margin-top:20.95pt;width:17.6pt;height:22.6pt;z-index:251651584">
            <v:textbox style="mso-next-textbox:#_x0000_s1050">
              <w:txbxContent>
                <w:p w:rsidR="007644EA" w:rsidRDefault="007644EA" w:rsidP="00E759D2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1" style="position:absolute;margin-left:39.65pt;margin-top:5.9pt;width:17.6pt;height:22.6pt;z-index:251652608">
            <v:textbox style="mso-next-textbox:#_x0000_s1051">
              <w:txbxContent>
                <w:p w:rsidR="007644EA" w:rsidRDefault="007644EA" w:rsidP="00E759D2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2" style="position:absolute;margin-left:81.25pt;margin-top:-10.85pt;width:17.6pt;height:22.6pt;z-index:251653632">
            <v:textbox style="mso-next-textbox:#_x0000_s1052">
              <w:txbxContent>
                <w:p w:rsidR="007644EA" w:rsidRDefault="007644EA" w:rsidP="00E759D2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shape id="Resim 25" o:spid="_x0000_s1053" type="#_x0000_t75" alt="Geri dönüşümlü kağıt" style="position:absolute;margin-left:39.2pt;margin-top:0;width:156.7pt;height:68.65pt;z-index:-251666944;visibility:visible" wrapcoords="-103 0 -103 21365 21600 21365 21600 0 -103 0" filled="t">
            <v:fill r:id="rId12" o:title="" recolor="t" rotate="t" type="tile"/>
            <v:imagedata r:id="rId13" o:title=""/>
            <w10:wrap type="tight"/>
          </v:shape>
        </w:pict>
      </w:r>
      <w:r>
        <w:rPr>
          <w:b/>
          <w:color w:val="000000"/>
          <w:sz w:val="20"/>
          <w:szCs w:val="20"/>
        </w:rPr>
        <w:t>21-</w:t>
      </w:r>
    </w:p>
    <w:p w:rsidR="007644EA" w:rsidRDefault="007644EA" w:rsidP="00160A04">
      <w:pPr>
        <w:rPr>
          <w:b/>
          <w:color w:val="000000"/>
          <w:sz w:val="20"/>
          <w:szCs w:val="20"/>
        </w:rPr>
      </w:pPr>
    </w:p>
    <w:p w:rsidR="007644EA" w:rsidRDefault="007644EA" w:rsidP="00160A04">
      <w:pPr>
        <w:rPr>
          <w:b/>
          <w:color w:val="000000"/>
          <w:sz w:val="20"/>
          <w:szCs w:val="20"/>
        </w:rPr>
      </w:pPr>
      <w:r>
        <w:rPr>
          <w:noProof/>
        </w:rPr>
        <w:pict>
          <v:rect id="_x0000_s1054" style="position:absolute;margin-left:39.65pt;margin-top:3.85pt;width:17.6pt;height:22.6pt;z-index:251650560">
            <v:textbox style="mso-next-textbox:#_x0000_s1054">
              <w:txbxContent>
                <w:p w:rsidR="007644EA" w:rsidRDefault="007644EA" w:rsidP="00E759D2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</w:p>
    <w:p w:rsidR="007644EA" w:rsidRPr="0010174E" w:rsidRDefault="007644EA" w:rsidP="0010174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Yandaki haritada belirlenen alanların hangisinde </w:t>
      </w:r>
      <w:r w:rsidRPr="00432CD1">
        <w:rPr>
          <w:rFonts w:ascii="Comic Sans MS" w:hAnsi="Comic Sans MS"/>
          <w:b/>
          <w:sz w:val="18"/>
          <w:szCs w:val="18"/>
        </w:rPr>
        <w:t xml:space="preserve">taşkömürü </w:t>
      </w:r>
      <w:r>
        <w:rPr>
          <w:rFonts w:ascii="Comic Sans MS" w:hAnsi="Comic Sans MS"/>
          <w:sz w:val="18"/>
          <w:szCs w:val="18"/>
        </w:rPr>
        <w:t xml:space="preserve">yataklarının varlığına bağlı olarak </w:t>
      </w:r>
      <w:r w:rsidRPr="00432CD1">
        <w:rPr>
          <w:rFonts w:ascii="Comic Sans MS" w:hAnsi="Comic Sans MS"/>
          <w:b/>
          <w:sz w:val="18"/>
          <w:szCs w:val="18"/>
        </w:rPr>
        <w:t xml:space="preserve">demir-çelik sanayisi </w:t>
      </w:r>
      <w:r>
        <w:rPr>
          <w:rFonts w:ascii="Comic Sans MS" w:hAnsi="Comic Sans MS"/>
          <w:sz w:val="18"/>
          <w:szCs w:val="18"/>
        </w:rPr>
        <w:t>gelişmiştir?</w:t>
      </w:r>
    </w:p>
    <w:p w:rsidR="007644EA" w:rsidRDefault="007644EA" w:rsidP="005A40D8">
      <w:pPr>
        <w:pStyle w:val="NoSpacing"/>
      </w:pPr>
    </w:p>
    <w:p w:rsidR="007644EA" w:rsidRDefault="007644EA" w:rsidP="005A40D8">
      <w:pPr>
        <w:pStyle w:val="NoSpacing"/>
      </w:pPr>
    </w:p>
    <w:p w:rsidR="007644EA" w:rsidRDefault="007644EA" w:rsidP="005A40D8">
      <w:pPr>
        <w:pStyle w:val="NoSpacing"/>
      </w:pPr>
      <w:r w:rsidRPr="0020307D">
        <w:rPr>
          <w:rFonts w:ascii="Comic Sans MS" w:hAnsi="Comic Sans MS"/>
          <w:b/>
          <w:noProof/>
          <w:sz w:val="20"/>
          <w:szCs w:val="20"/>
        </w:rPr>
        <w:pict>
          <v:shape id="Resim 31" o:spid="_x0000_i1029" type="#_x0000_t75" style="width:247.5pt;height:102.75pt;visibility:visible">
            <v:imagedata r:id="rId14" o:title="" gain="1.5625" blacklevel="-7864f"/>
          </v:shape>
        </w:pict>
      </w:r>
    </w:p>
    <w:p w:rsidR="007644EA" w:rsidRPr="005A40D8" w:rsidRDefault="007644EA" w:rsidP="005A40D8">
      <w:pPr>
        <w:pStyle w:val="NoSpacing"/>
      </w:pPr>
      <w:r>
        <w:t>23-Y</w:t>
      </w:r>
      <w:r w:rsidRPr="00F578A5">
        <w:t xml:space="preserve">ukarıda aylık sıcaklık ve yağış grafiği verilen bölgenin iklim özellikleri düşünüldüğünde aşağıdaki tarım ürünlerinden hangisi bu bölgede </w:t>
      </w:r>
      <w:r w:rsidRPr="00F578A5">
        <w:rPr>
          <w:u w:val="single"/>
        </w:rPr>
        <w:t>yetiştirilemez</w:t>
      </w:r>
      <w:r>
        <w:rPr>
          <w:u w:val="single"/>
        </w:rPr>
        <w:t>?</w:t>
      </w:r>
    </w:p>
    <w:p w:rsidR="007644EA" w:rsidRDefault="007644EA" w:rsidP="00684A4C">
      <w:pPr>
        <w:pStyle w:val="NoSpacing"/>
        <w:sectPr w:rsidR="007644EA" w:rsidSect="005A40D8">
          <w:type w:val="continuous"/>
          <w:pgSz w:w="11906" w:h="16838"/>
          <w:pgMar w:top="284" w:right="282" w:bottom="142" w:left="284" w:header="708" w:footer="708" w:gutter="0"/>
          <w:cols w:num="2" w:space="708"/>
          <w:docGrid w:linePitch="360"/>
        </w:sectPr>
      </w:pPr>
      <w:r>
        <w:rPr>
          <w:noProof/>
        </w:rPr>
        <w:pict>
          <v:shape id="Resim 5" o:spid="_x0000_s1055" type="#_x0000_t75" style="position:absolute;margin-left:-12.5pt;margin-top:22.8pt;width:136.65pt;height:77pt;z-index:251667968;visibility:visible">
            <v:imagedata r:id="rId15" o:title=""/>
          </v:shape>
        </w:pict>
      </w:r>
      <w:r>
        <w:t>A) Zeytin</w:t>
      </w:r>
      <w:r>
        <w:tab/>
      </w:r>
      <w:r w:rsidRPr="00F578A5">
        <w:t>B) Pamuk</w:t>
      </w:r>
      <w:r>
        <w:tab/>
        <w:t>C) Üzüm</w:t>
      </w:r>
      <w:r>
        <w:tab/>
      </w:r>
      <w:r w:rsidRPr="00F578A5">
        <w:t>D) Fındı</w:t>
      </w:r>
      <w:r>
        <w:t>K</w:t>
      </w:r>
    </w:p>
    <w:p w:rsidR="007644EA" w:rsidRDefault="007644EA" w:rsidP="0010174E">
      <w:pPr>
        <w:pStyle w:val="NoSpacing"/>
      </w:pPr>
      <w:r>
        <w:rPr>
          <w:rFonts w:ascii="Comic Sans MS" w:hAnsi="Comic Sans MS"/>
          <w:sz w:val="18"/>
          <w:szCs w:val="18"/>
        </w:rPr>
        <w:t>A) 1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 2</w:t>
      </w:r>
      <w:r>
        <w:rPr>
          <w:rFonts w:ascii="Comic Sans MS" w:hAnsi="Comic Sans MS"/>
          <w:sz w:val="18"/>
          <w:szCs w:val="18"/>
        </w:rPr>
        <w:tab/>
        <w:t xml:space="preserve">     C) 3  </w:t>
      </w:r>
      <w:r>
        <w:rPr>
          <w:rFonts w:ascii="Comic Sans MS" w:hAnsi="Comic Sans MS"/>
          <w:sz w:val="18"/>
          <w:szCs w:val="18"/>
        </w:rPr>
        <w:tab/>
        <w:t>D) 4</w:t>
      </w:r>
    </w:p>
    <w:p w:rsidR="007644EA" w:rsidRDefault="007644EA" w:rsidP="00684A4C">
      <w:pPr>
        <w:pStyle w:val="NoSpacing"/>
        <w:rPr>
          <w:rFonts w:cs="Arial"/>
        </w:rPr>
        <w:sectPr w:rsidR="007644EA" w:rsidSect="005A40D8">
          <w:type w:val="continuous"/>
          <w:pgSz w:w="11906" w:h="16838"/>
          <w:pgMar w:top="284" w:right="282" w:bottom="142" w:left="284" w:header="708" w:footer="708" w:gutter="0"/>
          <w:cols w:num="2" w:space="708"/>
          <w:docGrid w:linePitch="360"/>
        </w:sectPr>
      </w:pPr>
    </w:p>
    <w:p w:rsidR="007644EA" w:rsidRDefault="007644EA" w:rsidP="00684A4C">
      <w:pPr>
        <w:pStyle w:val="NoSpacing"/>
        <w:rPr>
          <w:rFonts w:cs="Arial"/>
        </w:rPr>
      </w:pPr>
    </w:p>
    <w:p w:rsidR="007644EA" w:rsidRDefault="007644EA" w:rsidP="00684A4C">
      <w:pPr>
        <w:pStyle w:val="NoSpacing"/>
        <w:rPr>
          <w:rFonts w:cs="Arial"/>
        </w:rPr>
      </w:pPr>
      <w:r>
        <w:rPr>
          <w:noProof/>
        </w:rPr>
        <w:pict>
          <v:shape id="_x0000_s1056" type="#_x0000_t62" style="position:absolute;margin-left:39.65pt;margin-top:6.55pt;width:243.7pt;height:41.85pt;z-index:251670016" adj="25212,10245">
            <v:textbox style="mso-next-textbox:#_x0000_s1056">
              <w:txbxContent>
                <w:p w:rsidR="007644EA" w:rsidRPr="00BA54F1" w:rsidRDefault="007644EA" w:rsidP="0010174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54F1">
                    <w:rPr>
                      <w:rFonts w:ascii="Tahoma" w:hAnsi="Tahoma" w:cs="Tahoma"/>
                      <w:sz w:val="20"/>
                      <w:szCs w:val="20"/>
                    </w:rPr>
                    <w:t>Türkiye’de ekonomik faaliyetlerin dağılışını etkileyen coğrafi faktörler nelerdir?</w:t>
                  </w:r>
                </w:p>
              </w:txbxContent>
            </v:textbox>
          </v:shape>
        </w:pict>
      </w:r>
      <w:r>
        <w:rPr>
          <w:rFonts w:cs="Arial"/>
        </w:rPr>
        <w:t xml:space="preserve">                                                                                 </w:t>
      </w:r>
    </w:p>
    <w:p w:rsidR="007644EA" w:rsidRPr="003A7958" w:rsidRDefault="007644EA" w:rsidP="0010174E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b/>
          <w:sz w:val="22"/>
          <w:szCs w:val="20"/>
        </w:rPr>
      </w:pPr>
    </w:p>
    <w:p w:rsidR="007644EA" w:rsidRDefault="007644EA" w:rsidP="0010174E">
      <w:pPr>
        <w:tabs>
          <w:tab w:val="left" w:pos="2520"/>
          <w:tab w:val="left" w:pos="5040"/>
        </w:tabs>
        <w:rPr>
          <w:rFonts w:ascii="Tahoma" w:hAnsi="Tahoma" w:cs="Tahoma"/>
          <w:b/>
          <w:bCs/>
          <w:sz w:val="20"/>
          <w:szCs w:val="20"/>
        </w:rPr>
      </w:pPr>
    </w:p>
    <w:p w:rsidR="007644EA" w:rsidRPr="000C2E43" w:rsidRDefault="007644EA" w:rsidP="0010174E">
      <w:pPr>
        <w:tabs>
          <w:tab w:val="left" w:pos="2520"/>
          <w:tab w:val="left" w:pos="5040"/>
        </w:tabs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24-Öğretmen</w:t>
      </w:r>
      <w:r w:rsidRPr="003334CD">
        <w:rPr>
          <w:rFonts w:ascii="Tahoma" w:hAnsi="Tahoma" w:cs="Tahoma"/>
          <w:b/>
          <w:bCs/>
          <w:sz w:val="20"/>
          <w:szCs w:val="20"/>
        </w:rPr>
        <w:t>in sınıfa yöneltmiş olduğu soruya aşağıdaki öğrencilerden hangisi</w:t>
      </w:r>
      <w:r w:rsidRPr="003334CD">
        <w:rPr>
          <w:rFonts w:ascii="Tahoma" w:hAnsi="Tahoma" w:cs="Tahoma"/>
          <w:sz w:val="20"/>
          <w:szCs w:val="20"/>
        </w:rPr>
        <w:t xml:space="preserve"> </w:t>
      </w:r>
      <w:r w:rsidRPr="003334CD">
        <w:rPr>
          <w:rFonts w:ascii="Tahoma" w:hAnsi="Tahoma" w:cs="Tahoma"/>
          <w:b/>
          <w:bCs/>
          <w:sz w:val="20"/>
          <w:szCs w:val="20"/>
          <w:u w:val="single"/>
        </w:rPr>
        <w:t>yanlış</w:t>
      </w:r>
      <w:r w:rsidRPr="003334CD">
        <w:rPr>
          <w:rFonts w:ascii="Tahoma" w:hAnsi="Tahoma" w:cs="Tahoma"/>
          <w:sz w:val="20"/>
          <w:szCs w:val="20"/>
        </w:rPr>
        <w:t xml:space="preserve"> </w:t>
      </w:r>
      <w:r w:rsidRPr="003334CD">
        <w:rPr>
          <w:rFonts w:ascii="Tahoma" w:hAnsi="Tahoma" w:cs="Tahoma"/>
          <w:b/>
          <w:bCs/>
          <w:sz w:val="20"/>
          <w:szCs w:val="20"/>
        </w:rPr>
        <w:t>cevap vermiştir?</w:t>
      </w:r>
    </w:p>
    <w:p w:rsidR="007644EA" w:rsidRDefault="007644EA" w:rsidP="0010174E">
      <w:pPr>
        <w:tabs>
          <w:tab w:val="left" w:pos="2520"/>
          <w:tab w:val="left" w:pos="5040"/>
        </w:tabs>
        <w:rPr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-9pt;margin-top:2.7pt;width:21.6pt;height:19.6pt;z-index:251668992" strokecolor="white">
            <v:textbox style="mso-next-textbox:#_x0000_s1057">
              <w:txbxContent>
                <w:p w:rsidR="007644EA" w:rsidRPr="003A7958" w:rsidRDefault="007644EA" w:rsidP="0010174E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98.85pt;margin-top:8.55pt;width:21.6pt;height:19.6pt;z-index:251673088" strokecolor="white">
            <v:textbox style="mso-next-textbox:#_x0000_s1058">
              <w:txbxContent>
                <w:p w:rsidR="007644EA" w:rsidRPr="003A7958" w:rsidRDefault="007644EA" w:rsidP="0010174E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268.95pt;margin-top:2.7pt;width:21.6pt;height:19.6pt;z-index:251674112" strokecolor="white">
            <v:textbox style="mso-next-textbox:#_x0000_s1059">
              <w:txbxContent>
                <w:p w:rsidR="007644EA" w:rsidRPr="003A7958" w:rsidRDefault="007644EA" w:rsidP="0010174E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364.65pt;margin-top:2.7pt;width:21.6pt;height:19.6pt;z-index:251675136" strokecolor="white">
            <v:textbox style="mso-next-textbox:#_x0000_s1060">
              <w:txbxContent>
                <w:p w:rsidR="007644EA" w:rsidRPr="003A7958" w:rsidRDefault="007644EA" w:rsidP="0010174E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</w:rPr>
        <w:pict>
          <v:shape id="Resim 3" o:spid="_x0000_s1061" type="#_x0000_t75" style="position:absolute;margin-left:267.75pt;margin-top:.15pt;width:83.05pt;height:97.1pt;z-index:251671040;visibility:visible">
            <v:imagedata r:id="rId16" o:title=""/>
          </v:shape>
        </w:pict>
      </w:r>
      <w:r>
        <w:rPr>
          <w:noProof/>
        </w:rPr>
        <w:pict>
          <v:shape id="Resim 4" o:spid="_x0000_s1062" type="#_x0000_t75" style="position:absolute;margin-left:378.3pt;margin-top:3.5pt;width:109.85pt;height:99.65pt;z-index:251672064;visibility:visible">
            <v:imagedata r:id="rId17" o:title=""/>
          </v:shape>
        </w:pict>
      </w:r>
      <w:r w:rsidRPr="0020307D">
        <w:rPr>
          <w:rFonts w:ascii="Tahoma" w:hAnsi="Tahoma" w:cs="Tahoma"/>
          <w:noProof/>
          <w:sz w:val="20"/>
          <w:szCs w:val="20"/>
        </w:rPr>
        <w:pict>
          <v:shape id="Resim 2" o:spid="_x0000_i1030" type="#_x0000_t75" style="width:96.75pt;height:102pt;visibility:visible">
            <v:imagedata r:id="rId18" o:title=""/>
          </v:shape>
        </w:pict>
      </w:r>
      <w:r w:rsidRPr="0020307D">
        <w:rPr>
          <w:rFonts w:ascii="Tahoma" w:hAnsi="Tahoma" w:cs="Tahoma"/>
          <w:noProof/>
          <w:sz w:val="20"/>
          <w:szCs w:val="20"/>
        </w:rPr>
        <w:pict>
          <v:shape id="_x0000_i1031" type="#_x0000_t75" style="width:104.25pt;height:98.25pt;visibility:visible">
            <v:imagedata r:id="rId19" o:title=""/>
          </v:shape>
        </w:pict>
      </w:r>
    </w:p>
    <w:p w:rsidR="007644EA" w:rsidRDefault="007644EA" w:rsidP="00684A4C">
      <w:pPr>
        <w:pStyle w:val="NoSpacing"/>
        <w:rPr>
          <w:sz w:val="20"/>
          <w:szCs w:val="20"/>
        </w:rPr>
      </w:pPr>
      <w:r>
        <w:rPr>
          <w:rFonts w:cs="Arial"/>
        </w:rPr>
        <w:t>25-</w:t>
      </w:r>
      <w:r w:rsidRPr="00977837">
        <w:rPr>
          <w:rFonts w:cs="Arial"/>
        </w:rPr>
        <w:t xml:space="preserve"> </w:t>
      </w:r>
      <w:r w:rsidRPr="002931E5">
        <w:rPr>
          <w:rFonts w:cs="Arial"/>
          <w:sz w:val="20"/>
          <w:szCs w:val="20"/>
        </w:rPr>
        <w:t>AŞAĞIDA VERİLEN BOŞLUKLARI DOLDURUNUZ</w:t>
      </w:r>
      <w:r w:rsidRPr="002931E5">
        <w:rPr>
          <w:sz w:val="20"/>
          <w:szCs w:val="20"/>
        </w:rPr>
        <w:t xml:space="preserve">  </w:t>
      </w:r>
    </w:p>
    <w:p w:rsidR="007644EA" w:rsidRPr="002931E5" w:rsidRDefault="007644EA" w:rsidP="00684A4C">
      <w:pPr>
        <w:pStyle w:val="NoSpacing"/>
        <w:rPr>
          <w:sz w:val="20"/>
          <w:szCs w:val="20"/>
        </w:rPr>
      </w:pPr>
      <w:r w:rsidRPr="002931E5">
        <w:rPr>
          <w:sz w:val="20"/>
          <w:szCs w:val="20"/>
        </w:rPr>
        <w:t xml:space="preserve">   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57"/>
      </w:tblGrid>
      <w:tr w:rsidR="007644EA" w:rsidRPr="0020307D" w:rsidTr="009C021C">
        <w:tc>
          <w:tcPr>
            <w:tcW w:w="11057" w:type="dxa"/>
          </w:tcPr>
          <w:p w:rsidR="007644EA" w:rsidRPr="0020307D" w:rsidRDefault="007644EA" w:rsidP="005A40D8">
            <w:pPr>
              <w:pStyle w:val="NoSpacing"/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20307D">
              <w:rPr>
                <w:rFonts w:ascii="Times New Roman" w:hAnsi="Times New Roman"/>
                <w:sz w:val="24"/>
                <w:szCs w:val="24"/>
              </w:rPr>
              <w:t>1-Kur’an-ı Kerim …………………………………… döneminde çoğaltılarak önemli merkezlere gönderildi.</w:t>
            </w:r>
          </w:p>
          <w:p w:rsidR="007644EA" w:rsidRPr="0020307D" w:rsidRDefault="007644EA" w:rsidP="004816A0">
            <w:pPr>
              <w:pStyle w:val="NoSpacing"/>
              <w:ind w:left="58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4EA" w:rsidRPr="0020307D" w:rsidTr="009C021C">
        <w:tc>
          <w:tcPr>
            <w:tcW w:w="11057" w:type="dxa"/>
          </w:tcPr>
          <w:p w:rsidR="007644EA" w:rsidRPr="0020307D" w:rsidRDefault="007644EA" w:rsidP="005A40D8">
            <w:pPr>
              <w:pStyle w:val="NoSpacing"/>
              <w:ind w:left="225"/>
              <w:rPr>
                <w:rFonts w:ascii="Times New Roman" w:hAnsi="Times New Roman"/>
                <w:sz w:val="24"/>
                <w:szCs w:val="24"/>
              </w:rPr>
            </w:pPr>
            <w:r w:rsidRPr="0020307D">
              <w:rPr>
                <w:rFonts w:ascii="Times New Roman" w:hAnsi="Times New Roman"/>
                <w:sz w:val="24"/>
                <w:szCs w:val="24"/>
              </w:rPr>
              <w:t>2-Kur’an-ı Kerim …………………………………… döneminde kitap haline getirildi.</w:t>
            </w:r>
          </w:p>
          <w:p w:rsidR="007644EA" w:rsidRPr="0020307D" w:rsidRDefault="007644EA" w:rsidP="004816A0">
            <w:pPr>
              <w:pStyle w:val="NoSpacing"/>
              <w:ind w:left="58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4EA" w:rsidRPr="0020307D" w:rsidTr="009C021C">
        <w:tc>
          <w:tcPr>
            <w:tcW w:w="11057" w:type="dxa"/>
          </w:tcPr>
          <w:p w:rsidR="007644EA" w:rsidRPr="0020307D" w:rsidRDefault="007644EA" w:rsidP="009C02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0307D">
              <w:rPr>
                <w:rFonts w:ascii="Times New Roman" w:hAnsi="Times New Roman"/>
                <w:sz w:val="24"/>
                <w:szCs w:val="24"/>
              </w:rPr>
              <w:t xml:space="preserve">    3- Hz. Muhammad’in Mekke’den Medine’ye göç etmesine ……………………………. Denir.</w:t>
            </w:r>
          </w:p>
          <w:p w:rsidR="007644EA" w:rsidRPr="0020307D" w:rsidRDefault="007644EA" w:rsidP="009C02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4EA" w:rsidRPr="0020307D" w:rsidTr="009C021C">
        <w:tc>
          <w:tcPr>
            <w:tcW w:w="11057" w:type="dxa"/>
          </w:tcPr>
          <w:p w:rsidR="007644EA" w:rsidRPr="0020307D" w:rsidRDefault="007644EA" w:rsidP="0006126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0307D">
              <w:rPr>
                <w:rFonts w:ascii="Times New Roman" w:hAnsi="Times New Roman"/>
                <w:sz w:val="24"/>
                <w:szCs w:val="24"/>
              </w:rPr>
              <w:t xml:space="preserve">    4-………………………………. Döneminde halifelik babadan oğula geçen saltanata dönüşmüştür.</w:t>
            </w:r>
          </w:p>
          <w:p w:rsidR="007644EA" w:rsidRPr="0020307D" w:rsidRDefault="007644EA" w:rsidP="0006126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44EA" w:rsidRDefault="007644EA" w:rsidP="00684A4C">
      <w:pPr>
        <w:pStyle w:val="NoSpacing"/>
        <w:rPr>
          <w:sz w:val="20"/>
          <w:szCs w:val="20"/>
        </w:rPr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3" type="#_x0000_t65" style="position:absolute;margin-left:447.95pt;margin-top:7.3pt;width:79.5pt;height:44.35pt;z-index:251659776;mso-position-horizontal-relative:text;mso-position-vertical-relative:text" fillcolor="#ccc0d9">
            <v:textbox style="mso-next-textbox:#_x0000_s1063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Karahanlılar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65" style="position:absolute;margin-left:15.15pt;margin-top:7.3pt;width:76.95pt;height:44.35pt;z-index:251654656;mso-position-horizontal-relative:text;mso-position-vertical-relative:text" fillcolor="#ccc0d9">
            <v:textbox style="mso-next-textbox:#_x0000_s1064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Hz. Ömer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65" style="position:absolute;margin-left:360.6pt;margin-top:7.3pt;width:66.1pt;height:44.35pt;z-index:251658752;mso-position-horizontal-relative:text;mso-position-vertical-relative:text" fillcolor="#ccc0d9">
            <v:textbox style="mso-next-textbox:#_x0000_s1065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 w:rsidRPr="00DC587F">
                    <w:rPr>
                      <w:sz w:val="24"/>
                      <w:szCs w:val="24"/>
                    </w:rPr>
                    <w:t>Hicret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65" style="position:absolute;margin-left:274.4pt;margin-top:7.3pt;width:66.1pt;height:44.35pt;z-index:251657728;mso-position-horizontal-relative:text;mso-position-vertical-relative:text" fillcolor="#ccc0d9">
            <v:textbox style="mso-next-textbox:#_x0000_s1066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 w:rsidRPr="00DC587F">
                    <w:rPr>
                      <w:sz w:val="24"/>
                      <w:szCs w:val="24"/>
                    </w:rPr>
                    <w:t>Hz. Ebubekir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65" style="position:absolute;margin-left:186.5pt;margin-top:7.3pt;width:66.1pt;height:44.35pt;z-index:251656704;mso-position-horizontal-relative:text;mso-position-vertical-relative:text" fillcolor="#ccc0d9">
            <v:textbox style="mso-next-textbox:#_x0000_s1067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 w:rsidRPr="00DC587F">
                    <w:rPr>
                      <w:sz w:val="24"/>
                      <w:szCs w:val="24"/>
                    </w:rPr>
                    <w:t>Hz. Osman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65" style="position:absolute;margin-left:98.85pt;margin-top:7.3pt;width:66.1pt;height:44.35pt;z-index:251655680;mso-position-horizontal-relative:text;mso-position-vertical-relative:text" fillcolor="#ccc0d9">
            <v:textbox style="mso-next-textbox:#_x0000_s1068">
              <w:txbxContent>
                <w:p w:rsidR="007644EA" w:rsidRPr="00DC587F" w:rsidRDefault="007644EA" w:rsidP="00DC587F">
                  <w:pPr>
                    <w:rPr>
                      <w:sz w:val="24"/>
                      <w:szCs w:val="24"/>
                    </w:rPr>
                  </w:pPr>
                  <w:r w:rsidRPr="00DC587F">
                    <w:rPr>
                      <w:sz w:val="24"/>
                      <w:szCs w:val="24"/>
                    </w:rPr>
                    <w:t>Emeviler</w:t>
                  </w:r>
                </w:p>
              </w:txbxContent>
            </v:textbox>
          </v:shape>
        </w:pict>
      </w:r>
    </w:p>
    <w:p w:rsidR="007644EA" w:rsidRDefault="007644EA" w:rsidP="00061264">
      <w:pPr>
        <w:pStyle w:val="NoSpacing"/>
        <w:rPr>
          <w:sz w:val="20"/>
          <w:szCs w:val="20"/>
        </w:rPr>
      </w:pPr>
      <w:r w:rsidRPr="002931E5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</w:p>
    <w:p w:rsidR="007644EA" w:rsidRPr="002931E5" w:rsidRDefault="007644EA" w:rsidP="00061264">
      <w:pPr>
        <w:pStyle w:val="NoSpacing"/>
        <w:rPr>
          <w:rFonts w:ascii="Comic Sans MS" w:hAnsi="Comic Sans MS"/>
          <w:sz w:val="20"/>
          <w:szCs w:val="20"/>
        </w:rPr>
      </w:pPr>
    </w:p>
    <w:p w:rsidR="007644EA" w:rsidRDefault="007644EA" w:rsidP="00061264">
      <w:pPr>
        <w:rPr>
          <w:b/>
        </w:rPr>
      </w:pPr>
    </w:p>
    <w:p w:rsidR="007644EA" w:rsidRDefault="007644EA" w:rsidP="00061264">
      <w:pPr>
        <w:rPr>
          <w:b/>
        </w:rPr>
      </w:pPr>
      <w:r>
        <w:rPr>
          <w:b/>
        </w:rPr>
        <w:t>Not:Sorular  4’er  puandır.</w:t>
      </w:r>
    </w:p>
    <w:p w:rsidR="007644EA" w:rsidRDefault="007644EA" w:rsidP="00061264">
      <w:pPr>
        <w:rPr>
          <w:b/>
        </w:rPr>
      </w:pPr>
      <w:r>
        <w:rPr>
          <w:b/>
        </w:rPr>
        <w:t>BAŞARILAR…</w:t>
      </w:r>
    </w:p>
    <w:p w:rsidR="007644EA" w:rsidRDefault="007644EA" w:rsidP="00061264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>
        <w:rPr>
          <w:rFonts w:ascii="Lucida Sans Unicode" w:hAnsi="Lucida Sans Unicode" w:cs="Lucida Sans Unicode"/>
          <w:sz w:val="18"/>
          <w:szCs w:val="18"/>
        </w:rPr>
        <w:t>&lt;</w:t>
      </w:r>
      <w:r w:rsidRPr="009F1F01">
        <w:rPr>
          <w:rFonts w:ascii="Lucida Sans Unicode" w:hAnsi="Lucida Sans Unicode" w:cs="Lucida Sans Unicode"/>
          <w:b/>
          <w:bCs/>
          <w:sz w:val="18"/>
          <w:szCs w:val="18"/>
          <w:u w:val="single"/>
        </w:rPr>
        <w:t>Sınav bitti. Cevaplarını kontrol etmeyi unutma lütfen!</w:t>
      </w:r>
      <w:r>
        <w:rPr>
          <w:rFonts w:ascii="Lucida Sans Unicode" w:hAnsi="Lucida Sans Unicode" w:cs="Lucida Sans Unicode"/>
          <w:b/>
          <w:bCs/>
          <w:sz w:val="18"/>
          <w:szCs w:val="18"/>
          <w:u w:val="single"/>
        </w:rPr>
        <w:t>&gt;</w:t>
      </w:r>
      <w:r>
        <w:rPr>
          <w:b/>
        </w:rPr>
        <w:t xml:space="preserve">                                                                           </w:t>
      </w:r>
    </w:p>
    <w:p w:rsidR="007644EA" w:rsidRDefault="007644EA" w:rsidP="000C2E43">
      <w:pPr>
        <w:pStyle w:val="NoSpacing"/>
        <w:rPr>
          <w:sz w:val="20"/>
          <w:szCs w:val="20"/>
        </w:rPr>
      </w:pPr>
    </w:p>
    <w:p w:rsidR="007644EA" w:rsidRDefault="007644EA" w:rsidP="000C2E43">
      <w:pPr>
        <w:pStyle w:val="NoSpacing"/>
        <w:rPr>
          <w:sz w:val="20"/>
          <w:szCs w:val="20"/>
        </w:rPr>
      </w:pPr>
    </w:p>
    <w:p w:rsidR="007644EA" w:rsidRPr="000C2E43" w:rsidRDefault="007644EA" w:rsidP="000C2E43">
      <w:pPr>
        <w:pStyle w:val="NoSpacing"/>
        <w:rPr>
          <w:sz w:val="20"/>
          <w:szCs w:val="20"/>
        </w:rPr>
      </w:pPr>
      <w:r w:rsidRPr="002931E5">
        <w:rPr>
          <w:sz w:val="20"/>
          <w:szCs w:val="20"/>
        </w:rPr>
        <w:t xml:space="preserve">                                                                                          </w:t>
      </w:r>
      <w:hyperlink r:id="rId20" w:history="1">
        <w:r w:rsidRPr="00246313">
          <w:rPr>
            <w:rStyle w:val="Hyperlink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  <w:r w:rsidRPr="002931E5">
        <w:rPr>
          <w:sz w:val="20"/>
          <w:szCs w:val="20"/>
        </w:rPr>
        <w:t xml:space="preserve">                                                                 </w:t>
      </w:r>
    </w:p>
    <w:p w:rsidR="007644EA" w:rsidRDefault="007644EA" w:rsidP="000D7F72">
      <w:pPr>
        <w:ind w:left="540" w:hanging="360"/>
        <w:rPr>
          <w:b/>
          <w:bCs/>
          <w:color w:val="000000"/>
        </w:rPr>
      </w:pPr>
    </w:p>
    <w:p w:rsidR="007644EA" w:rsidRDefault="007644EA" w:rsidP="000A5CCF">
      <w:pPr>
        <w:rPr>
          <w:b/>
          <w:bCs/>
          <w:color w:val="000000"/>
        </w:rPr>
      </w:pPr>
    </w:p>
    <w:tbl>
      <w:tblPr>
        <w:tblW w:w="2880" w:type="dxa"/>
        <w:tblInd w:w="1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980"/>
      </w:tblGrid>
      <w:tr w:rsidR="007644EA" w:rsidRPr="0020307D" w:rsidTr="000D7F72">
        <w:tc>
          <w:tcPr>
            <w:tcW w:w="2880" w:type="dxa"/>
            <w:gridSpan w:val="2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 xml:space="preserve">Doğru Yanıtlar Tablosu         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 xml:space="preserve">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D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C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C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C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A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B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B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C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C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10-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A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 xml:space="preserve">11- 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B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12-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A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13-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C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14-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B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15-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B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16-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A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17-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C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18-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D</w:t>
            </w:r>
          </w:p>
        </w:tc>
      </w:tr>
      <w:tr w:rsidR="007644EA" w:rsidRPr="0020307D" w:rsidTr="000D7F72">
        <w:trPr>
          <w:trHeight w:val="492"/>
        </w:trPr>
        <w:tc>
          <w:tcPr>
            <w:tcW w:w="90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19-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7644EA" w:rsidRPr="0020307D" w:rsidRDefault="007644EA" w:rsidP="000D7F72">
            <w:r w:rsidRPr="0020307D">
              <w:t>A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20-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D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21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A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22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B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23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D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24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>
            <w:r w:rsidRPr="0020307D">
              <w:t>D</w:t>
            </w:r>
          </w:p>
        </w:tc>
      </w:tr>
      <w:tr w:rsidR="007644EA" w:rsidRPr="0020307D" w:rsidTr="000D7F72">
        <w:tc>
          <w:tcPr>
            <w:tcW w:w="900" w:type="dxa"/>
            <w:shd w:val="clear" w:color="auto" w:fill="FFCC99"/>
            <w:vAlign w:val="center"/>
          </w:tcPr>
          <w:p w:rsidR="007644EA" w:rsidRPr="0020307D" w:rsidRDefault="007644EA" w:rsidP="00BA54F1">
            <w:r w:rsidRPr="0020307D">
              <w:t>25</w:t>
            </w:r>
          </w:p>
        </w:tc>
        <w:tc>
          <w:tcPr>
            <w:tcW w:w="1980" w:type="dxa"/>
            <w:shd w:val="clear" w:color="auto" w:fill="FFCC99"/>
            <w:vAlign w:val="center"/>
          </w:tcPr>
          <w:p w:rsidR="007644EA" w:rsidRPr="0020307D" w:rsidRDefault="007644EA" w:rsidP="000D7F72"/>
        </w:tc>
      </w:tr>
    </w:tbl>
    <w:p w:rsidR="007644EA" w:rsidRDefault="007644EA" w:rsidP="000D7F72">
      <w:pPr>
        <w:rPr>
          <w:rFonts w:ascii="Comic Sans MS" w:hAnsi="Comic Sans MS"/>
          <w:b/>
          <w:noProof/>
          <w:color w:val="000000"/>
          <w:sz w:val="20"/>
          <w:szCs w:val="20"/>
        </w:rPr>
      </w:pPr>
    </w:p>
    <w:p w:rsidR="007644EA" w:rsidRPr="00BA54F1" w:rsidRDefault="007644EA" w:rsidP="00BA54F1">
      <w:pPr>
        <w:tabs>
          <w:tab w:val="left" w:pos="8903"/>
        </w:tabs>
        <w:rPr>
          <w:rFonts w:ascii="Comic Sans MS" w:hAnsi="Comic Sans MS"/>
          <w:sz w:val="20"/>
          <w:szCs w:val="20"/>
        </w:rPr>
      </w:pPr>
    </w:p>
    <w:sectPr w:rsidR="007644EA" w:rsidRPr="00BA54F1" w:rsidSect="00684A4C">
      <w:type w:val="continuous"/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2106"/>
    <w:multiLevelType w:val="hybridMultilevel"/>
    <w:tmpl w:val="4EDCE088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55809EA"/>
    <w:multiLevelType w:val="hybridMultilevel"/>
    <w:tmpl w:val="1C4853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A9073A"/>
    <w:multiLevelType w:val="hybridMultilevel"/>
    <w:tmpl w:val="B2A28F4E"/>
    <w:lvl w:ilvl="0" w:tplc="AD900AA0">
      <w:start w:val="1"/>
      <w:numFmt w:val="upperLetter"/>
      <w:lvlText w:val="%1)"/>
      <w:lvlJc w:val="left"/>
      <w:pPr>
        <w:ind w:left="104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6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8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0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2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4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6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8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08" w:hanging="180"/>
      </w:pPr>
      <w:rPr>
        <w:rFonts w:cs="Times New Roman"/>
      </w:rPr>
    </w:lvl>
  </w:abstractNum>
  <w:abstractNum w:abstractNumId="3">
    <w:nsid w:val="5F9659EA"/>
    <w:multiLevelType w:val="hybridMultilevel"/>
    <w:tmpl w:val="7A2A03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304E3E"/>
    <w:multiLevelType w:val="hybridMultilevel"/>
    <w:tmpl w:val="6FACB3CE"/>
    <w:lvl w:ilvl="0" w:tplc="E496F45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A4C"/>
    <w:rsid w:val="00061264"/>
    <w:rsid w:val="00070C94"/>
    <w:rsid w:val="0007124C"/>
    <w:rsid w:val="000A5CCF"/>
    <w:rsid w:val="000C2E43"/>
    <w:rsid w:val="000D2851"/>
    <w:rsid w:val="000D28FE"/>
    <w:rsid w:val="000D7F72"/>
    <w:rsid w:val="000F1A46"/>
    <w:rsid w:val="0010174E"/>
    <w:rsid w:val="001067FF"/>
    <w:rsid w:val="0011569F"/>
    <w:rsid w:val="00117631"/>
    <w:rsid w:val="00127BAC"/>
    <w:rsid w:val="001305F5"/>
    <w:rsid w:val="00134F97"/>
    <w:rsid w:val="00160A04"/>
    <w:rsid w:val="001819E2"/>
    <w:rsid w:val="001B4660"/>
    <w:rsid w:val="001C0571"/>
    <w:rsid w:val="0020307D"/>
    <w:rsid w:val="00210921"/>
    <w:rsid w:val="00217660"/>
    <w:rsid w:val="00224C74"/>
    <w:rsid w:val="00225AFB"/>
    <w:rsid w:val="00246313"/>
    <w:rsid w:val="002753B4"/>
    <w:rsid w:val="00291592"/>
    <w:rsid w:val="002931E5"/>
    <w:rsid w:val="002B122B"/>
    <w:rsid w:val="002C4C2B"/>
    <w:rsid w:val="002F21E8"/>
    <w:rsid w:val="003160FB"/>
    <w:rsid w:val="00320661"/>
    <w:rsid w:val="003334CD"/>
    <w:rsid w:val="00334BA3"/>
    <w:rsid w:val="00354104"/>
    <w:rsid w:val="003A7958"/>
    <w:rsid w:val="003E5BD5"/>
    <w:rsid w:val="00431289"/>
    <w:rsid w:val="00432CD1"/>
    <w:rsid w:val="00453A14"/>
    <w:rsid w:val="004816A0"/>
    <w:rsid w:val="004B0360"/>
    <w:rsid w:val="004D2E40"/>
    <w:rsid w:val="004D4556"/>
    <w:rsid w:val="00524414"/>
    <w:rsid w:val="00574156"/>
    <w:rsid w:val="00597137"/>
    <w:rsid w:val="005A40D8"/>
    <w:rsid w:val="005B36E8"/>
    <w:rsid w:val="005C3313"/>
    <w:rsid w:val="005D644F"/>
    <w:rsid w:val="005E14FD"/>
    <w:rsid w:val="005E5B5C"/>
    <w:rsid w:val="0061097D"/>
    <w:rsid w:val="006474E1"/>
    <w:rsid w:val="00661917"/>
    <w:rsid w:val="00684A4C"/>
    <w:rsid w:val="007644EA"/>
    <w:rsid w:val="00795CE4"/>
    <w:rsid w:val="0080101A"/>
    <w:rsid w:val="00831525"/>
    <w:rsid w:val="00836A52"/>
    <w:rsid w:val="00857ABC"/>
    <w:rsid w:val="008714DA"/>
    <w:rsid w:val="008878C9"/>
    <w:rsid w:val="008A229C"/>
    <w:rsid w:val="008B4347"/>
    <w:rsid w:val="008B59DA"/>
    <w:rsid w:val="008E69E4"/>
    <w:rsid w:val="0091227D"/>
    <w:rsid w:val="009374E3"/>
    <w:rsid w:val="009522DC"/>
    <w:rsid w:val="009678B2"/>
    <w:rsid w:val="00977837"/>
    <w:rsid w:val="00992E09"/>
    <w:rsid w:val="009A699C"/>
    <w:rsid w:val="009B296C"/>
    <w:rsid w:val="009B5850"/>
    <w:rsid w:val="009B7136"/>
    <w:rsid w:val="009C021C"/>
    <w:rsid w:val="009C5B4B"/>
    <w:rsid w:val="009F1F01"/>
    <w:rsid w:val="00A1459B"/>
    <w:rsid w:val="00A2740A"/>
    <w:rsid w:val="00A43D98"/>
    <w:rsid w:val="00A56A5C"/>
    <w:rsid w:val="00A6424B"/>
    <w:rsid w:val="00A75B78"/>
    <w:rsid w:val="00A84EF2"/>
    <w:rsid w:val="00A91B2C"/>
    <w:rsid w:val="00AE3B28"/>
    <w:rsid w:val="00B20AAE"/>
    <w:rsid w:val="00B3105C"/>
    <w:rsid w:val="00BA54F1"/>
    <w:rsid w:val="00C6084A"/>
    <w:rsid w:val="00C61BEC"/>
    <w:rsid w:val="00C632CC"/>
    <w:rsid w:val="00C6633E"/>
    <w:rsid w:val="00C67323"/>
    <w:rsid w:val="00D920F5"/>
    <w:rsid w:val="00DC587F"/>
    <w:rsid w:val="00DD5139"/>
    <w:rsid w:val="00DE3885"/>
    <w:rsid w:val="00DE6F3F"/>
    <w:rsid w:val="00E21467"/>
    <w:rsid w:val="00E24869"/>
    <w:rsid w:val="00E4472A"/>
    <w:rsid w:val="00E62A2D"/>
    <w:rsid w:val="00E759D2"/>
    <w:rsid w:val="00E858E8"/>
    <w:rsid w:val="00EC63B3"/>
    <w:rsid w:val="00EE234B"/>
    <w:rsid w:val="00F14478"/>
    <w:rsid w:val="00F32E8C"/>
    <w:rsid w:val="00F578A5"/>
    <w:rsid w:val="00FB44BD"/>
    <w:rsid w:val="00FC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55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84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4A4C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A4C"/>
  </w:style>
  <w:style w:type="character" w:customStyle="1" w:styleId="A6">
    <w:name w:val="A6"/>
    <w:uiPriority w:val="99"/>
    <w:rsid w:val="00684A4C"/>
    <w:rPr>
      <w:color w:val="000000"/>
    </w:rPr>
  </w:style>
  <w:style w:type="paragraph" w:customStyle="1" w:styleId="Pa36">
    <w:name w:val="Pa36"/>
    <w:basedOn w:val="Normal"/>
    <w:next w:val="Normal"/>
    <w:uiPriority w:val="99"/>
    <w:rsid w:val="00684A4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3">
    <w:name w:val="Pa13"/>
    <w:basedOn w:val="Normal"/>
    <w:next w:val="Normal"/>
    <w:uiPriority w:val="99"/>
    <w:rsid w:val="00684A4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684A4C"/>
    <w:rPr>
      <w:b/>
      <w:color w:val="000000"/>
      <w:sz w:val="20"/>
      <w:u w:val="single"/>
    </w:rPr>
  </w:style>
  <w:style w:type="paragraph" w:customStyle="1" w:styleId="Pa14">
    <w:name w:val="Pa14"/>
    <w:basedOn w:val="Normal"/>
    <w:next w:val="Normal"/>
    <w:uiPriority w:val="99"/>
    <w:rsid w:val="00684A4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160A0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54104"/>
    <w:pPr>
      <w:ind w:left="720"/>
      <w:contextualSpacing/>
    </w:pPr>
    <w:rPr>
      <w:lang w:eastAsia="en-US"/>
    </w:rPr>
  </w:style>
  <w:style w:type="paragraph" w:styleId="NormalWeb">
    <w:name w:val="Normal (Web)"/>
    <w:basedOn w:val="Normal"/>
    <w:uiPriority w:val="99"/>
    <w:rsid w:val="001017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E4472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mages.google.com.tr/imgres?imgurl=http://www.evdekisosyalci.com/Dosyalar/Resimler/bresim/q83n0h.jpg&amp;imgrefurl=http://www.evdekisosyalci.com/resimler.asp?baslik=&amp;sayfa=6&amp;usg=__g70UHDAxWTQd1byzFrthCZbpzHg=&amp;h=168&amp;w=125&amp;sz=5&amp;hl=tr&amp;start=19&amp;itbs=1&amp;tbnid=OeyCuvVODXNCaM:&amp;tbnh=99&amp;tbnw=74&amp;prev=/images?q=gazneli+mahmut&amp;start=18&amp;hl=tr&amp;sa=N&amp;gbv=2&amp;ndsp=18&amp;tbs=isch:1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224</TotalTime>
  <Pages>4</Pages>
  <Words>1313</Words>
  <Characters>7487</Characters>
  <Application>Microsoft Office Outlook</Application>
  <DocSecurity>0</DocSecurity>
  <Lines>0</Lines>
  <Paragraphs>0</Paragraphs>
  <ScaleCrop>false</ScaleCrop>
  <Company>microfost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microsomos</dc:creator>
  <cp:keywords/>
  <dc:description/>
  <cp:lastModifiedBy>edanur</cp:lastModifiedBy>
  <cp:revision>38</cp:revision>
  <cp:lastPrinted>2010-03-24T19:50:00Z</cp:lastPrinted>
  <dcterms:created xsi:type="dcterms:W3CDTF">2010-03-18T18:42:00Z</dcterms:created>
  <dcterms:modified xsi:type="dcterms:W3CDTF">2012-03-21T19:56:00Z</dcterms:modified>
</cp:coreProperties>
</file>