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31" w:rsidRDefault="001A1731" w:rsidP="00AF23F3">
      <w:pPr>
        <w:spacing w:after="0"/>
        <w:ind w:left="36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KILIÇARSLAN İLKÖĞRETİM OKULU</w:t>
      </w:r>
      <w:r w:rsidRPr="00B4713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SOSYAL BİLGİLER</w:t>
      </w:r>
    </w:p>
    <w:p w:rsidR="001A1731" w:rsidRDefault="001A1731" w:rsidP="00AF23F3">
      <w:pPr>
        <w:spacing w:after="0"/>
        <w:ind w:left="36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2011 / 2012  2. DÖNEM 1.YAZILI</w:t>
      </w:r>
    </w:p>
    <w:p w:rsidR="001A1731" w:rsidRDefault="001A1731" w:rsidP="00AF23F3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1-Buluş yapan, yeni bir şey icat eden kişiye ne denir?</w:t>
      </w:r>
    </w:p>
    <w:p w:rsidR="001A1731" w:rsidRDefault="001A1731" w:rsidP="00AF23F3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A-Şair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B-Tesisatçı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C-Mucit</w:t>
      </w:r>
      <w:r>
        <w:rPr>
          <w:rFonts w:ascii="Comic Sans MS" w:hAnsi="Comic Sans MS"/>
        </w:rPr>
        <w:tab/>
        <w:t xml:space="preserve">    D-Pilot</w:t>
      </w:r>
    </w:p>
    <w:p w:rsidR="001A1731" w:rsidRDefault="001A1731" w:rsidP="00AF23F3">
      <w:pPr>
        <w:spacing w:after="0"/>
        <w:ind w:left="360"/>
        <w:rPr>
          <w:rFonts w:ascii="Comic Sans MS" w:hAnsi="Comic Sans MS"/>
        </w:rPr>
      </w:pPr>
    </w:p>
    <w:p w:rsidR="001A1731" w:rsidRDefault="001A1731" w:rsidP="00AF23F3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2-Atatürk’ün ülkemizde tarım alanında kullanımını gösterdiği ve anlattığı tarım aracı hangisidir?</w:t>
      </w:r>
    </w:p>
    <w:p w:rsidR="001A1731" w:rsidRDefault="001A1731" w:rsidP="00AF23F3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A-Traktör</w:t>
      </w:r>
      <w:r>
        <w:rPr>
          <w:rFonts w:ascii="Comic Sans MS" w:hAnsi="Comic Sans MS"/>
        </w:rPr>
        <w:tab/>
        <w:t>B-At arabası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C-Orak</w:t>
      </w:r>
      <w:r>
        <w:rPr>
          <w:rFonts w:ascii="Comic Sans MS" w:hAnsi="Comic Sans MS"/>
        </w:rPr>
        <w:tab/>
        <w:t xml:space="preserve">   D- Saban </w:t>
      </w:r>
    </w:p>
    <w:p w:rsidR="001A1731" w:rsidRDefault="001A1731" w:rsidP="00AF23F3">
      <w:pPr>
        <w:spacing w:after="0"/>
        <w:ind w:left="360"/>
        <w:rPr>
          <w:rFonts w:ascii="Comic Sans MS" w:hAnsi="Comic Sans MS"/>
        </w:rPr>
      </w:pPr>
    </w:p>
    <w:p w:rsidR="001A1731" w:rsidRDefault="001A1731" w:rsidP="00AF23F3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3- </w:t>
      </w:r>
    </w:p>
    <w:tbl>
      <w:tblPr>
        <w:tblW w:w="5954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"/>
        <w:gridCol w:w="2522"/>
        <w:gridCol w:w="282"/>
        <w:gridCol w:w="2799"/>
      </w:tblGrid>
      <w:tr w:rsidR="001A1731" w:rsidRPr="00FD3517" w:rsidTr="00FD3517">
        <w:trPr>
          <w:trHeight w:val="1141"/>
        </w:trPr>
        <w:tc>
          <w:tcPr>
            <w:tcW w:w="284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1</w:t>
            </w:r>
          </w:p>
        </w:tc>
        <w:tc>
          <w:tcPr>
            <w:tcW w:w="255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84pt;height:54.75pt;visibility:visible">
                  <v:imagedata r:id="rId5" o:title=""/>
                </v:shape>
              </w:pict>
            </w:r>
          </w:p>
        </w:tc>
        <w:tc>
          <w:tcPr>
            <w:tcW w:w="284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4" o:spid="_x0000_i1026" type="#_x0000_t75" style="width:90.75pt;height:54.75pt;visibility:visible">
                  <v:imagedata r:id="rId6" o:title=""/>
                </v:shape>
              </w:pict>
            </w:r>
          </w:p>
        </w:tc>
      </w:tr>
      <w:tr w:rsidR="001A1731" w:rsidRPr="00FD3517" w:rsidTr="00FD3517">
        <w:trPr>
          <w:trHeight w:val="1400"/>
        </w:trPr>
        <w:tc>
          <w:tcPr>
            <w:tcW w:w="284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2</w:t>
            </w:r>
          </w:p>
        </w:tc>
        <w:tc>
          <w:tcPr>
            <w:tcW w:w="255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7" o:spid="_x0000_i1027" type="#_x0000_t75" style="width:84.75pt;height:57.75pt;visibility:visible">
                  <v:imagedata r:id="rId7" o:title=""/>
                </v:shape>
              </w:pict>
            </w:r>
          </w:p>
        </w:tc>
        <w:tc>
          <w:tcPr>
            <w:tcW w:w="284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10" o:spid="_x0000_i1028" type="#_x0000_t75" style="width:90.75pt;height:57.75pt;visibility:visible">
                  <v:imagedata r:id="rId8" o:title=""/>
                </v:shape>
              </w:pict>
            </w:r>
          </w:p>
        </w:tc>
      </w:tr>
      <w:tr w:rsidR="001A1731" w:rsidRPr="00FD3517" w:rsidTr="00FD3517">
        <w:trPr>
          <w:trHeight w:val="1406"/>
        </w:trPr>
        <w:tc>
          <w:tcPr>
            <w:tcW w:w="284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3</w:t>
            </w:r>
          </w:p>
        </w:tc>
        <w:tc>
          <w:tcPr>
            <w:tcW w:w="255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13" o:spid="_x0000_i1029" type="#_x0000_t75" style="width:84.75pt;height:58.5pt;visibility:visible">
                  <v:imagedata r:id="rId9" o:title=""/>
                </v:shape>
              </w:pict>
            </w:r>
          </w:p>
        </w:tc>
        <w:tc>
          <w:tcPr>
            <w:tcW w:w="284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16" o:spid="_x0000_i1030" type="#_x0000_t75" style="width:90pt;height:69.75pt;visibility:visible">
                  <v:imagedata r:id="rId10" o:title=""/>
                </v:shape>
              </w:pict>
            </w:r>
          </w:p>
        </w:tc>
      </w:tr>
    </w:tbl>
    <w:p w:rsidR="001A1731" w:rsidRDefault="001A1731" w:rsidP="00AF23F3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Yukarıdaki gelişmeler, sırasıyla hangi alanlarda yapılmıştır?</w:t>
      </w:r>
    </w:p>
    <w:p w:rsidR="001A1731" w:rsidRDefault="001A1731" w:rsidP="00AF23F3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__</w:t>
      </w:r>
      <w:r w:rsidRPr="00DD4DA6">
        <w:rPr>
          <w:rFonts w:ascii="Comic Sans MS" w:hAnsi="Comic Sans MS"/>
          <w:u w:val="single"/>
        </w:rPr>
        <w:t>1</w:t>
      </w:r>
      <w:r>
        <w:rPr>
          <w:rFonts w:ascii="Comic Sans MS" w:hAnsi="Comic Sans MS"/>
          <w:u w:val="single"/>
        </w:rPr>
        <w:t xml:space="preserve">   </w:t>
      </w:r>
      <w:r>
        <w:rPr>
          <w:rFonts w:ascii="Comic Sans MS" w:hAnsi="Comic Sans MS"/>
        </w:rPr>
        <w:tab/>
        <w:t xml:space="preserve">        __</w:t>
      </w:r>
      <w:r w:rsidRPr="00DD4DA6">
        <w:rPr>
          <w:rFonts w:ascii="Comic Sans MS" w:hAnsi="Comic Sans MS"/>
          <w:u w:val="single"/>
        </w:rPr>
        <w:t>2</w:t>
      </w:r>
      <w:r>
        <w:rPr>
          <w:rFonts w:ascii="Comic Sans MS" w:hAnsi="Comic Sans MS"/>
          <w:u w:val="single"/>
        </w:rPr>
        <w:t>__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__</w:t>
      </w:r>
      <w:r w:rsidRPr="00DD4DA6">
        <w:rPr>
          <w:rFonts w:ascii="Comic Sans MS" w:hAnsi="Comic Sans MS"/>
          <w:u w:val="single"/>
        </w:rPr>
        <w:t>3</w:t>
      </w:r>
      <w:r>
        <w:rPr>
          <w:rFonts w:ascii="Comic Sans MS" w:hAnsi="Comic Sans MS"/>
          <w:u w:val="single"/>
        </w:rPr>
        <w:t>__</w:t>
      </w:r>
    </w:p>
    <w:p w:rsidR="001A1731" w:rsidRDefault="001A1731" w:rsidP="00DD4DA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Tarım</w:t>
      </w:r>
      <w:r>
        <w:rPr>
          <w:rFonts w:ascii="Comic Sans MS" w:hAnsi="Comic Sans MS"/>
        </w:rPr>
        <w:tab/>
        <w:t xml:space="preserve">        Ulaşım             İletişim</w:t>
      </w:r>
    </w:p>
    <w:p w:rsidR="001A1731" w:rsidRDefault="001A1731" w:rsidP="00DD4DA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Tarım               İletişim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Ulaşım</w:t>
      </w:r>
    </w:p>
    <w:p w:rsidR="001A1731" w:rsidRDefault="001A1731" w:rsidP="00DD4DA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İletişim          Ulaşım               Tarım</w:t>
      </w:r>
    </w:p>
    <w:p w:rsidR="001A1731" w:rsidRDefault="001A1731" w:rsidP="00DD4DA6">
      <w:pPr>
        <w:pStyle w:val="ListParagraph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Ulaşım             İletişim             Tarım</w:t>
      </w:r>
    </w:p>
    <w:p w:rsidR="001A1731" w:rsidRDefault="001A1731" w:rsidP="00476133">
      <w:pPr>
        <w:pStyle w:val="ListParagraph"/>
        <w:spacing w:after="0"/>
        <w:rPr>
          <w:rFonts w:ascii="Comic Sans MS" w:hAnsi="Comic Sans MS"/>
        </w:rPr>
      </w:pPr>
    </w:p>
    <w:p w:rsidR="001A1731" w:rsidRDefault="001A1731" w:rsidP="00DD4DA6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4- Ampulü icat eden bilim adamı ve mucit kimdir?</w:t>
      </w:r>
    </w:p>
    <w:p w:rsidR="001A1731" w:rsidRDefault="001A1731" w:rsidP="00DD4DA6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A-Macellan</w:t>
      </w:r>
      <w:r>
        <w:rPr>
          <w:rFonts w:ascii="Comic Sans MS" w:hAnsi="Comic Sans MS"/>
        </w:rPr>
        <w:tab/>
        <w:t>B-Kemal Sunal</w:t>
      </w:r>
      <w:r>
        <w:rPr>
          <w:rFonts w:ascii="Comic Sans MS" w:hAnsi="Comic Sans MS"/>
        </w:rPr>
        <w:tab/>
        <w:t>C-Edison</w:t>
      </w:r>
      <w:r>
        <w:rPr>
          <w:rFonts w:ascii="Comic Sans MS" w:hAnsi="Comic Sans MS"/>
        </w:rPr>
        <w:tab/>
        <w:t xml:space="preserve">   D-Evliya Çelebi</w:t>
      </w:r>
    </w:p>
    <w:p w:rsidR="001A1731" w:rsidRDefault="001A1731" w:rsidP="0047613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  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1"/>
        <w:gridCol w:w="3827"/>
      </w:tblGrid>
      <w:tr w:rsidR="001A1731" w:rsidRPr="00FD3517" w:rsidTr="00FD3517">
        <w:trPr>
          <w:trHeight w:val="1042"/>
        </w:trPr>
        <w:tc>
          <w:tcPr>
            <w:tcW w:w="170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 xml:space="preserve"> </w:t>
            </w:r>
            <w:r w:rsidRPr="00FD3517">
              <w:rPr>
                <w:rFonts w:ascii="Comic Sans MS" w:hAnsi="Comic Sans MS"/>
                <w:noProof/>
              </w:rPr>
              <w:pict>
                <v:shape id="Resim 19" o:spid="_x0000_i1031" type="#_x0000_t75" style="width:49.5pt;height:50.25pt;visibility:visible">
                  <v:imagedata r:id="rId11" o:title=""/>
                </v:shape>
              </w:pict>
            </w:r>
          </w:p>
        </w:tc>
        <w:tc>
          <w:tcPr>
            <w:tcW w:w="3827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1879’da Almanya’da doğdum.Atom bombasının formülünü ben buldum.</w:t>
            </w: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Tarihin en iyi fizikçisi benim.</w:t>
            </w:r>
          </w:p>
        </w:tc>
      </w:tr>
    </w:tbl>
    <w:p w:rsidR="001A1731" w:rsidRDefault="001A1731" w:rsidP="00DD4DA6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Yukarıda kendisini tanıtan  bilim adamı kimdir?</w:t>
      </w:r>
    </w:p>
    <w:p w:rsidR="001A1731" w:rsidRDefault="001A1731" w:rsidP="00DD4DA6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A-Gazi Yaşargil</w:t>
      </w:r>
      <w:r>
        <w:rPr>
          <w:rFonts w:ascii="Comic Sans MS" w:hAnsi="Comic Sans MS"/>
        </w:rPr>
        <w:tab/>
        <w:t xml:space="preserve">           B- Fred Çakmaktaş</w:t>
      </w:r>
      <w:r>
        <w:rPr>
          <w:rFonts w:ascii="Comic Sans MS" w:hAnsi="Comic Sans MS"/>
        </w:rPr>
        <w:tab/>
      </w:r>
    </w:p>
    <w:p w:rsidR="001A1731" w:rsidRDefault="001A1731" w:rsidP="00BB0520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C-Albert Einstein</w:t>
      </w:r>
      <w:r>
        <w:rPr>
          <w:rFonts w:ascii="Comic Sans MS" w:hAnsi="Comic Sans MS"/>
        </w:rPr>
        <w:tab/>
        <w:t>D- Hazerfen Ahmet Çelebi</w:t>
      </w:r>
    </w:p>
    <w:p w:rsidR="001A1731" w:rsidRDefault="001A1731" w:rsidP="00BB0520">
      <w:pPr>
        <w:spacing w:after="0"/>
        <w:ind w:left="360"/>
        <w:rPr>
          <w:rFonts w:ascii="Comic Sans MS" w:hAnsi="Comic Sans MS"/>
        </w:rPr>
      </w:pPr>
    </w:p>
    <w:p w:rsidR="001A1731" w:rsidRDefault="001A1731" w:rsidP="00BB052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Aşağıdaki icat ve mucit eşleştirmelerinden hangisi yanlıştır?</w:t>
      </w:r>
    </w:p>
    <w:p w:rsidR="001A1731" w:rsidRDefault="001A1731" w:rsidP="00BB052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A-Marconi: Radyo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B-Graham Bell : Cep telefonu</w:t>
      </w:r>
      <w:r>
        <w:rPr>
          <w:rFonts w:ascii="Comic Sans MS" w:hAnsi="Comic Sans MS"/>
        </w:rPr>
        <w:tab/>
      </w:r>
    </w:p>
    <w:p w:rsidR="001A1731" w:rsidRDefault="001A1731" w:rsidP="00BB052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B-Pastuer: Kuduz aşısı</w:t>
      </w:r>
      <w:r>
        <w:rPr>
          <w:rFonts w:ascii="Comic Sans MS" w:hAnsi="Comic Sans MS"/>
        </w:rPr>
        <w:tab/>
        <w:t>C-Edison:Ampul</w:t>
      </w:r>
    </w:p>
    <w:p w:rsidR="001A1731" w:rsidRDefault="001A1731" w:rsidP="00BB0520">
      <w:pPr>
        <w:spacing w:after="0"/>
        <w:rPr>
          <w:rFonts w:ascii="Comic Sans MS" w:hAnsi="Comic Sans MS"/>
        </w:rPr>
      </w:pPr>
    </w:p>
    <w:p w:rsidR="001A1731" w:rsidRDefault="001A1731" w:rsidP="00BB052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7-Aşağıdaki bilim adamlarından hangisi Türk bilim adamıdır?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7"/>
        <w:gridCol w:w="2316"/>
        <w:gridCol w:w="425"/>
        <w:gridCol w:w="2127"/>
      </w:tblGrid>
      <w:tr w:rsidR="001A1731" w:rsidRPr="00FD3517" w:rsidTr="00FD3517">
        <w:tc>
          <w:tcPr>
            <w:tcW w:w="377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A</w:t>
            </w:r>
          </w:p>
        </w:tc>
        <w:tc>
          <w:tcPr>
            <w:tcW w:w="2316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 xml:space="preserve"> </w:t>
            </w:r>
            <w:r w:rsidRPr="00FD3517">
              <w:rPr>
                <w:rFonts w:ascii="Comic Sans MS" w:hAnsi="Comic Sans MS"/>
                <w:noProof/>
              </w:rPr>
              <w:pict>
                <v:shape id="Resim 22" o:spid="_x0000_i1032" type="#_x0000_t75" style="width:81pt;height:55.5pt;visibility:visible">
                  <v:imagedata r:id="rId12" o:title=""/>
                </v:shape>
              </w:pict>
            </w:r>
          </w:p>
        </w:tc>
        <w:tc>
          <w:tcPr>
            <w:tcW w:w="42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C</w:t>
            </w:r>
          </w:p>
        </w:tc>
        <w:tc>
          <w:tcPr>
            <w:tcW w:w="2127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31" o:spid="_x0000_i1033" type="#_x0000_t75" style="width:84.75pt;height:54.75pt;visibility:visible">
                  <v:imagedata r:id="rId13" o:title=""/>
                </v:shape>
              </w:pict>
            </w:r>
          </w:p>
        </w:tc>
      </w:tr>
      <w:tr w:rsidR="001A1731" w:rsidRPr="00FD3517" w:rsidTr="00FD3517">
        <w:tc>
          <w:tcPr>
            <w:tcW w:w="377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B</w:t>
            </w:r>
          </w:p>
        </w:tc>
        <w:tc>
          <w:tcPr>
            <w:tcW w:w="2316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28" o:spid="_x0000_i1034" type="#_x0000_t75" style="width:84pt;height:55.5pt;visibility:visible">
                  <v:imagedata r:id="rId14" o:title=""/>
                </v:shape>
              </w:pict>
            </w:r>
          </w:p>
        </w:tc>
        <w:tc>
          <w:tcPr>
            <w:tcW w:w="42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D</w:t>
            </w:r>
          </w:p>
        </w:tc>
        <w:tc>
          <w:tcPr>
            <w:tcW w:w="2127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34" o:spid="_x0000_i1035" type="#_x0000_t75" style="width:84.75pt;height:56.25pt;visibility:visible">
                  <v:imagedata r:id="rId15" o:title=""/>
                </v:shape>
              </w:pict>
            </w:r>
          </w:p>
        </w:tc>
      </w:tr>
    </w:tbl>
    <w:p w:rsidR="001A1731" w:rsidRDefault="001A1731" w:rsidP="00BB052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A1731" w:rsidRDefault="001A1731" w:rsidP="0065446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  1 – Planlı olmak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2- Dikkatsiz çalışmak</w:t>
      </w:r>
    </w:p>
    <w:p w:rsidR="001A1731" w:rsidRDefault="001A1731" w:rsidP="0065446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3- Meraklı olmak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4-Çalışkan olmak</w:t>
      </w:r>
    </w:p>
    <w:p w:rsidR="001A1731" w:rsidRDefault="001A1731" w:rsidP="0065446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verilenlerden hangileri bilim insanlarının başarılı olmasını sağlar?</w:t>
      </w:r>
    </w:p>
    <w:p w:rsidR="001A1731" w:rsidRPr="0065446B" w:rsidRDefault="001A1731" w:rsidP="0065446B">
      <w:pPr>
        <w:spacing w:after="0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Pr="0065446B">
        <w:rPr>
          <w:rFonts w:ascii="Comic Sans MS" w:hAnsi="Comic Sans MS"/>
        </w:rPr>
        <w:t xml:space="preserve">  1 , 2 ve 3</w:t>
      </w:r>
      <w:r w:rsidRPr="0065446B">
        <w:rPr>
          <w:rFonts w:ascii="Comic Sans MS" w:hAnsi="Comic Sans MS"/>
        </w:rPr>
        <w:tab/>
      </w:r>
      <w:r w:rsidRPr="0065446B">
        <w:rPr>
          <w:rFonts w:ascii="Comic Sans MS" w:hAnsi="Comic Sans MS"/>
        </w:rPr>
        <w:tab/>
      </w:r>
      <w:r w:rsidRPr="0065446B">
        <w:rPr>
          <w:rFonts w:ascii="Comic Sans MS" w:hAnsi="Comic Sans MS"/>
        </w:rPr>
        <w:tab/>
        <w:t>B- 1, 3 ve 4</w:t>
      </w:r>
    </w:p>
    <w:p w:rsidR="001A1731" w:rsidRDefault="001A1731" w:rsidP="0065446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C- 2 ve 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D- 1 , 2 , 3 ve 4</w:t>
      </w:r>
    </w:p>
    <w:p w:rsidR="001A1731" w:rsidRDefault="001A1731" w:rsidP="0065446B">
      <w:pPr>
        <w:spacing w:after="0"/>
        <w:rPr>
          <w:rFonts w:ascii="Comic Sans MS" w:hAnsi="Comic Sans MS"/>
        </w:rPr>
      </w:pPr>
    </w:p>
    <w:p w:rsidR="001A1731" w:rsidRDefault="001A1731" w:rsidP="0065446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 Aşağıdakilerden hangisi sağlık alanında yapılan buluşlardan değildir?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A-Kuduz aşısı</w:t>
      </w:r>
      <w:r>
        <w:rPr>
          <w:rFonts w:ascii="Comic Sans MS" w:hAnsi="Comic Sans MS"/>
        </w:rPr>
        <w:tab/>
        <w:t xml:space="preserve">         B-Penisilin</w:t>
      </w:r>
      <w:r>
        <w:rPr>
          <w:rFonts w:ascii="Comic Sans MS" w:hAnsi="Comic Sans MS"/>
        </w:rPr>
        <w:tab/>
        <w:t xml:space="preserve">     C-Mikroskop</w:t>
      </w:r>
      <w:r>
        <w:rPr>
          <w:rFonts w:ascii="Comic Sans MS" w:hAnsi="Comic Sans MS"/>
        </w:rPr>
        <w:tab/>
        <w:t xml:space="preserve">  D-Teleskop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 Yüzyıllar önce yaşamış bilim insanlarından İbni Sina,Galileo, Newton, Edison  gibi bilim adamları günümüzde de tanınmaktadır.Derslerimizde bu bilim adamlarının hayatlarını okuyoruz.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Bunu durumun nedeni aşağıdakilerden hangisidir?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A-Çok zengin olmaları</w:t>
      </w:r>
      <w:r>
        <w:rPr>
          <w:rFonts w:ascii="Comic Sans MS" w:hAnsi="Comic Sans MS"/>
        </w:rPr>
        <w:tab/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B-Çok uzun yaşamaları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C-İnsanlar için faydalı icatlar yapmaları, bilimsel çalışmalar yapmaları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D-Yardımsever olmaları</w:t>
      </w:r>
    </w:p>
    <w:p w:rsidR="001A1731" w:rsidRDefault="001A1731" w:rsidP="00AD6FC2">
      <w:pPr>
        <w:spacing w:after="0"/>
        <w:rPr>
          <w:rFonts w:ascii="Comic Sans MS" w:hAnsi="Comic Sans MS"/>
        </w:rPr>
      </w:pP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11-Matbaanın icat edilmesi aşağıdakilerden hangisinin gelişmesini hızlandırmıştır?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A-Tarımda makinelerin kullanımını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B-Ulaşımın kolaylaşmasını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C-Bilim ve kültürde gelişmeyi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D-Sinema filmleri çekilmesini</w:t>
      </w:r>
    </w:p>
    <w:p w:rsidR="001A1731" w:rsidRDefault="001A1731" w:rsidP="00AD6FC2">
      <w:pPr>
        <w:spacing w:after="0"/>
        <w:rPr>
          <w:rFonts w:ascii="Comic Sans MS" w:hAnsi="Comic Sans MS"/>
        </w:rPr>
      </w:pP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12-Aşağıdaki tatil yerlerinden hangisinde kış sporları yapılır?</w:t>
      </w: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A-Uludağ</w:t>
      </w:r>
      <w:r>
        <w:rPr>
          <w:rFonts w:ascii="Comic Sans MS" w:hAnsi="Comic Sans MS"/>
        </w:rPr>
        <w:tab/>
        <w:t xml:space="preserve">     B-Marmaris </w:t>
      </w:r>
      <w:r>
        <w:rPr>
          <w:rFonts w:ascii="Comic Sans MS" w:hAnsi="Comic Sans MS"/>
        </w:rPr>
        <w:tab/>
        <w:t xml:space="preserve">   C-Alanya</w:t>
      </w:r>
      <w:r>
        <w:rPr>
          <w:rFonts w:ascii="Comic Sans MS" w:hAnsi="Comic Sans MS"/>
        </w:rPr>
        <w:tab/>
        <w:t xml:space="preserve">       D-Efes Harabeleri</w:t>
      </w:r>
    </w:p>
    <w:p w:rsidR="001A1731" w:rsidRDefault="001A1731" w:rsidP="00AD6FC2">
      <w:pPr>
        <w:spacing w:after="0"/>
        <w:rPr>
          <w:rFonts w:ascii="Comic Sans MS" w:hAnsi="Comic Sans MS"/>
        </w:rPr>
      </w:pPr>
    </w:p>
    <w:p w:rsidR="001A1731" w:rsidRDefault="001A1731" w:rsidP="00AD6FC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tabloda verilen eşleştirmelerden hangisi yanlıştır?</w:t>
      </w:r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A-Dondurma-Kahramanmaraş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 Fındık – Antalya</w:t>
      </w:r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C-Haşhaş – Afyonkarahisar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D-Pamuk – Adana</w:t>
      </w:r>
    </w:p>
    <w:p w:rsidR="001A1731" w:rsidRDefault="001A1731" w:rsidP="00635D85">
      <w:pPr>
        <w:spacing w:after="0"/>
        <w:rPr>
          <w:rFonts w:ascii="Comic Sans MS" w:hAnsi="Comic Sans MS"/>
        </w:rPr>
      </w:pPr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    1- Savaş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2-Deprem</w:t>
      </w:r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3-Çığ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4-Toprak kayması</w:t>
      </w:r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sıralan olaylardan hangisi doğal afet değildir?</w:t>
      </w:r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A-Yalnız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B-1 ve 3</w:t>
      </w:r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C-Yalnız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D- 3 ve 4</w:t>
      </w:r>
    </w:p>
    <w:p w:rsidR="001A1731" w:rsidRDefault="001A1731" w:rsidP="00635D85">
      <w:pPr>
        <w:spacing w:after="0"/>
      </w:pPr>
      <w:hyperlink r:id="rId16" w:history="1">
        <w:r>
          <w:rPr>
            <w:rStyle w:val="Hyperlink"/>
          </w:rPr>
          <w:t>www.sorubak.com</w:t>
        </w:r>
      </w:hyperlink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15-Ülkemizde birçok halk oyunu oynanmaktadır. Aşağıdaki tabloda verilen eşleştirmelerden hangisi yanlıştır?</w:t>
      </w:r>
    </w:p>
    <w:p w:rsidR="001A1731" w:rsidRDefault="001A1731" w:rsidP="00635D8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77"/>
        <w:gridCol w:w="3167"/>
        <w:gridCol w:w="283"/>
        <w:gridCol w:w="3260"/>
      </w:tblGrid>
      <w:tr w:rsidR="001A1731" w:rsidRPr="00FD3517" w:rsidTr="00FD3517">
        <w:tc>
          <w:tcPr>
            <w:tcW w:w="377" w:type="dxa"/>
          </w:tcPr>
          <w:p w:rsidR="001A1731" w:rsidRPr="00FD3517" w:rsidRDefault="001A1731" w:rsidP="00FD351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A</w:t>
            </w:r>
          </w:p>
        </w:tc>
        <w:tc>
          <w:tcPr>
            <w:tcW w:w="3167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 xml:space="preserve"> Marmara Bölgesi</w:t>
            </w:r>
            <w:r w:rsidRPr="00FD3517">
              <w:rPr>
                <w:rFonts w:ascii="Comic Sans MS" w:hAnsi="Comic Sans MS"/>
                <w:noProof/>
              </w:rPr>
              <w:pict>
                <v:shape id="Resim 37" o:spid="_x0000_i1036" type="#_x0000_t75" style="width:102pt;height:54pt;visibility:visible">
                  <v:imagedata r:id="rId17" o:title=""/>
                </v:shape>
              </w:pict>
            </w:r>
          </w:p>
        </w:tc>
        <w:tc>
          <w:tcPr>
            <w:tcW w:w="283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C</w:t>
            </w:r>
          </w:p>
        </w:tc>
        <w:tc>
          <w:tcPr>
            <w:tcW w:w="3260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 xml:space="preserve"> Karadeniz Bölgesi</w:t>
            </w: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40" o:spid="_x0000_i1037" type="#_x0000_t75" style="width:101.25pt;height:47.25pt;visibility:visible">
                  <v:imagedata r:id="rId18" o:title=""/>
                </v:shape>
              </w:pict>
            </w:r>
          </w:p>
        </w:tc>
      </w:tr>
      <w:tr w:rsidR="001A1731" w:rsidRPr="00FD3517" w:rsidTr="00FD3517">
        <w:tc>
          <w:tcPr>
            <w:tcW w:w="377" w:type="dxa"/>
          </w:tcPr>
          <w:p w:rsidR="001A1731" w:rsidRPr="00FD3517" w:rsidRDefault="001A1731" w:rsidP="00FD3517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B</w:t>
            </w:r>
          </w:p>
        </w:tc>
        <w:tc>
          <w:tcPr>
            <w:tcW w:w="3167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 xml:space="preserve"> Akdeniz Bölgesi</w:t>
            </w: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43" o:spid="_x0000_i1038" type="#_x0000_t75" style="width:102.75pt;height:54.75pt;visibility:visible">
                  <v:imagedata r:id="rId19" o:title=""/>
                </v:shape>
              </w:pict>
            </w:r>
          </w:p>
        </w:tc>
        <w:tc>
          <w:tcPr>
            <w:tcW w:w="283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D</w:t>
            </w:r>
          </w:p>
        </w:tc>
        <w:tc>
          <w:tcPr>
            <w:tcW w:w="3260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 xml:space="preserve"> Güneydoğu Anadolu Bölgesi</w:t>
            </w:r>
          </w:p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  <w:noProof/>
              </w:rPr>
              <w:pict>
                <v:shape id="Resim 46" o:spid="_x0000_i1039" type="#_x0000_t75" style="width:96.75pt;height:54.75pt;visibility:visible">
                  <v:imagedata r:id="rId20" o:title=""/>
                </v:shape>
              </w:pict>
            </w:r>
          </w:p>
        </w:tc>
      </w:tr>
    </w:tbl>
    <w:p w:rsidR="001A1731" w:rsidRDefault="001A1731">
      <w:pPr>
        <w:spacing w:after="0"/>
        <w:rPr>
          <w:rFonts w:ascii="Comic Sans MS" w:hAnsi="Comic Sans MS"/>
        </w:rPr>
      </w:pPr>
    </w:p>
    <w:tbl>
      <w:tblPr>
        <w:tblpPr w:leftFromText="141" w:rightFromText="141" w:vertAnchor="text" w:horzAnchor="margin" w:tblpXSpec="right" w:tblpY="-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63"/>
      </w:tblGrid>
      <w:tr w:rsidR="001A1731" w:rsidRPr="00FD3517" w:rsidTr="00FD3517">
        <w:tc>
          <w:tcPr>
            <w:tcW w:w="6963" w:type="dxa"/>
            <w:shd w:val="clear" w:color="auto" w:fill="DAEEF3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Yaz tatilinde halamlara gitmiştik. Halam bizi denize götürmüştü ve hava çok sıcaktı. Sahile vardığımızda deniz kıyısı boyunca birçok büyük otel gördüm. Kuzenim Mustafa buraya her yıl milyonlarca turist geliyor demişti.</w:t>
            </w:r>
          </w:p>
        </w:tc>
      </w:tr>
    </w:tbl>
    <w:p w:rsidR="001A1731" w:rsidRPr="00AD6FC2" w:rsidRDefault="001A173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 </w:t>
      </w:r>
    </w:p>
    <w:p w:rsidR="001A1731" w:rsidRDefault="001A1731">
      <w:pPr>
        <w:spacing w:after="0"/>
        <w:rPr>
          <w:rFonts w:ascii="Comic Sans MS" w:hAnsi="Comic Sans MS"/>
        </w:rPr>
      </w:pPr>
    </w:p>
    <w:p w:rsidR="001A1731" w:rsidRDefault="001A1731">
      <w:pPr>
        <w:spacing w:after="0"/>
        <w:rPr>
          <w:rFonts w:ascii="Comic Sans MS" w:hAnsi="Comic Sans MS"/>
        </w:rPr>
      </w:pPr>
    </w:p>
    <w:p w:rsidR="001A1731" w:rsidRDefault="001A1731">
      <w:pPr>
        <w:spacing w:after="0"/>
        <w:rPr>
          <w:rFonts w:ascii="Comic Sans MS" w:hAnsi="Comic Sans MS"/>
        </w:rPr>
      </w:pPr>
    </w:p>
    <w:p w:rsidR="001A1731" w:rsidRDefault="001A173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metinde geçen olaylar hangi ilimizde yaşanmış olabilir?</w:t>
      </w:r>
    </w:p>
    <w:p w:rsidR="001A1731" w:rsidRDefault="001A173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A-Adıyaman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B-Rize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C-Antalya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D-Konya</w:t>
      </w:r>
    </w:p>
    <w:p w:rsidR="001A1731" w:rsidRPr="00241C1B" w:rsidRDefault="001A1731">
      <w:pPr>
        <w:spacing w:after="0"/>
        <w:rPr>
          <w:rFonts w:ascii="Comic Sans MS" w:hAnsi="Comic Sans MS"/>
          <w:sz w:val="10"/>
          <w:szCs w:val="10"/>
        </w:rPr>
      </w:pPr>
    </w:p>
    <w:p w:rsidR="001A1731" w:rsidRDefault="001A173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17-Aşağıdaki tabloda boş bırakılan yerleri doldurunuz. (10 puan )</w:t>
      </w:r>
    </w:p>
    <w:p w:rsidR="001A1731" w:rsidRDefault="001A1731" w:rsidP="006A1647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Balıkçılık en fazla ……………………………………… bölgesinde yapılır.</w:t>
      </w:r>
    </w:p>
    <w:p w:rsidR="001A1731" w:rsidRDefault="001A1731" w:rsidP="006A1647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Azimli , kararlı ve meraklı olmak ………………. adamının özellikleridir.</w:t>
      </w:r>
    </w:p>
    <w:p w:rsidR="001A1731" w:rsidRDefault="001A1731" w:rsidP="006A1647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Pamukkale …………………………. ‘deki doğal güzelliktir.</w:t>
      </w:r>
    </w:p>
    <w:p w:rsidR="001A1731" w:rsidRDefault="001A1731" w:rsidP="006A1647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En ünlü Türk matematikçi …………………………………………………………………</w:t>
      </w:r>
    </w:p>
    <w:p w:rsidR="001A1731" w:rsidRDefault="001A1731" w:rsidP="006A1647">
      <w:pPr>
        <w:pStyle w:val="ListParagraph"/>
        <w:numPr>
          <w:ilvl w:val="0"/>
          <w:numId w:val="8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Zonguldak’ta ……………………………………….. medeni çıkarılır.</w:t>
      </w:r>
    </w:p>
    <w:p w:rsidR="001A1731" w:rsidRPr="00241C1B" w:rsidRDefault="001A1731" w:rsidP="004479F0">
      <w:pPr>
        <w:spacing w:after="0"/>
        <w:rPr>
          <w:rFonts w:ascii="Comic Sans MS" w:hAnsi="Comic Sans MS"/>
          <w:sz w:val="10"/>
          <w:szCs w:val="10"/>
        </w:rPr>
      </w:pPr>
    </w:p>
    <w:p w:rsidR="001A1731" w:rsidRDefault="001A1731" w:rsidP="004479F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 Aşağıdaki tabloda verilen bilgilerden doğru olanların başına  ‘’D’’ , yanlış olanların başına de  ‘’Y’’ harfini yazınız. ( 10 puan 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5"/>
        <w:gridCol w:w="6821"/>
      </w:tblGrid>
      <w:tr w:rsidR="001A1731" w:rsidRPr="00FD3517" w:rsidTr="00FD3517">
        <w:tc>
          <w:tcPr>
            <w:tcW w:w="42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682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Türkiye Cumhuriyeti 29 Ekim 1920 yılında kurulmuştur.</w:t>
            </w:r>
          </w:p>
        </w:tc>
      </w:tr>
      <w:tr w:rsidR="001A1731" w:rsidRPr="00FD3517" w:rsidTr="00FD3517">
        <w:tc>
          <w:tcPr>
            <w:tcW w:w="42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682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Mevlana Türbesi Konya ilimizde bulunmaktadır.</w:t>
            </w:r>
          </w:p>
        </w:tc>
      </w:tr>
      <w:tr w:rsidR="001A1731" w:rsidRPr="00FD3517" w:rsidTr="00FD3517">
        <w:tc>
          <w:tcPr>
            <w:tcW w:w="42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682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Tuz Gölü Marmara Bölgesindedir.</w:t>
            </w:r>
          </w:p>
        </w:tc>
      </w:tr>
      <w:tr w:rsidR="001A1731" w:rsidRPr="00FD3517" w:rsidTr="00FD3517">
        <w:tc>
          <w:tcPr>
            <w:tcW w:w="42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682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Atatürk bilim adamlarına yeterince önem vermemiştir.</w:t>
            </w:r>
          </w:p>
        </w:tc>
      </w:tr>
      <w:tr w:rsidR="001A1731" w:rsidRPr="00FD3517" w:rsidTr="00FD3517">
        <w:tc>
          <w:tcPr>
            <w:tcW w:w="425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6821" w:type="dxa"/>
          </w:tcPr>
          <w:p w:rsidR="001A1731" w:rsidRPr="00FD3517" w:rsidRDefault="001A1731" w:rsidP="00FD3517">
            <w:pPr>
              <w:spacing w:after="0" w:line="240" w:lineRule="auto"/>
              <w:rPr>
                <w:rFonts w:ascii="Comic Sans MS" w:hAnsi="Comic Sans MS"/>
              </w:rPr>
            </w:pPr>
            <w:r w:rsidRPr="00FD3517">
              <w:rPr>
                <w:rFonts w:ascii="Comic Sans MS" w:hAnsi="Comic Sans MS"/>
              </w:rPr>
              <w:t>Cem Yılmaz en ünlü mucitlerdendir.</w:t>
            </w:r>
          </w:p>
        </w:tc>
      </w:tr>
    </w:tbl>
    <w:p w:rsidR="001A1731" w:rsidRPr="00241C1B" w:rsidRDefault="001A1731" w:rsidP="00DF241E">
      <w:pPr>
        <w:spacing w:after="0"/>
        <w:rPr>
          <w:rFonts w:ascii="Lucida Handwriting" w:hAnsi="Lucida Handwriting"/>
          <w:b/>
          <w:i/>
        </w:rPr>
      </w:pPr>
      <w:r>
        <w:rPr>
          <w:rFonts w:ascii="Comic Sans MS" w:hAnsi="Comic Sans MS"/>
        </w:rPr>
        <w:t>Not: 17. ve 18. soru 5 puandır.Hepinize başarılar dilerim..</w:t>
      </w:r>
    </w:p>
    <w:sectPr w:rsidR="001A1731" w:rsidRPr="00241C1B" w:rsidSect="004C0D6B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1E94"/>
    <w:multiLevelType w:val="hybridMultilevel"/>
    <w:tmpl w:val="F090705A"/>
    <w:lvl w:ilvl="0" w:tplc="77A0BA3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BE3777"/>
    <w:multiLevelType w:val="hybridMultilevel"/>
    <w:tmpl w:val="5BAC6346"/>
    <w:lvl w:ilvl="0" w:tplc="22185AA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095FD5"/>
    <w:multiLevelType w:val="hybridMultilevel"/>
    <w:tmpl w:val="7B226DB2"/>
    <w:lvl w:ilvl="0" w:tplc="6102134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FB58E0"/>
    <w:multiLevelType w:val="hybridMultilevel"/>
    <w:tmpl w:val="FBFCACF0"/>
    <w:lvl w:ilvl="0" w:tplc="8DCAFD52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322894"/>
    <w:multiLevelType w:val="hybridMultilevel"/>
    <w:tmpl w:val="2B666F38"/>
    <w:lvl w:ilvl="0" w:tplc="F9E68C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B35FC1"/>
    <w:multiLevelType w:val="hybridMultilevel"/>
    <w:tmpl w:val="97CCEF26"/>
    <w:lvl w:ilvl="0" w:tplc="BD26F61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076368"/>
    <w:multiLevelType w:val="hybridMultilevel"/>
    <w:tmpl w:val="F7228A8A"/>
    <w:lvl w:ilvl="0" w:tplc="4F8E72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D63C46"/>
    <w:multiLevelType w:val="hybridMultilevel"/>
    <w:tmpl w:val="2418F752"/>
    <w:lvl w:ilvl="0" w:tplc="A936E99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6F1"/>
    <w:rsid w:val="0000762B"/>
    <w:rsid w:val="00153F0B"/>
    <w:rsid w:val="001645B8"/>
    <w:rsid w:val="001A1731"/>
    <w:rsid w:val="001B6A81"/>
    <w:rsid w:val="00240BF2"/>
    <w:rsid w:val="00241C1B"/>
    <w:rsid w:val="0031535F"/>
    <w:rsid w:val="003E47C6"/>
    <w:rsid w:val="004479F0"/>
    <w:rsid w:val="00476133"/>
    <w:rsid w:val="004C0D6B"/>
    <w:rsid w:val="004C7235"/>
    <w:rsid w:val="005A4FB9"/>
    <w:rsid w:val="0063450A"/>
    <w:rsid w:val="00635D85"/>
    <w:rsid w:val="0065446B"/>
    <w:rsid w:val="006A1647"/>
    <w:rsid w:val="006A3554"/>
    <w:rsid w:val="006B66F1"/>
    <w:rsid w:val="00895DFB"/>
    <w:rsid w:val="009D2641"/>
    <w:rsid w:val="00A034A4"/>
    <w:rsid w:val="00A45BAF"/>
    <w:rsid w:val="00A519BF"/>
    <w:rsid w:val="00AD4409"/>
    <w:rsid w:val="00AD6FC2"/>
    <w:rsid w:val="00AF0D4D"/>
    <w:rsid w:val="00AF23F3"/>
    <w:rsid w:val="00B20B6A"/>
    <w:rsid w:val="00B47137"/>
    <w:rsid w:val="00BB0520"/>
    <w:rsid w:val="00BF61CF"/>
    <w:rsid w:val="00C43E35"/>
    <w:rsid w:val="00C5430E"/>
    <w:rsid w:val="00C912C5"/>
    <w:rsid w:val="00CB386B"/>
    <w:rsid w:val="00D86F3F"/>
    <w:rsid w:val="00DD4DA6"/>
    <w:rsid w:val="00DE26F1"/>
    <w:rsid w:val="00DF241E"/>
    <w:rsid w:val="00E81272"/>
    <w:rsid w:val="00EF5320"/>
    <w:rsid w:val="00FC7004"/>
    <w:rsid w:val="00FD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6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C0D6B"/>
    <w:pPr>
      <w:ind w:left="720"/>
      <w:contextualSpacing/>
    </w:pPr>
  </w:style>
  <w:style w:type="table" w:styleId="TableGrid">
    <w:name w:val="Table Grid"/>
    <w:basedOn w:val="TableNormal"/>
    <w:uiPriority w:val="99"/>
    <w:rsid w:val="004C0D6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B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38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95D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275</TotalTime>
  <Pages>2</Pages>
  <Words>595</Words>
  <Characters>3397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ahmetfaruk</dc:creator>
  <cp:keywords/>
  <dc:description/>
  <cp:lastModifiedBy>edanur</cp:lastModifiedBy>
  <cp:revision>20</cp:revision>
  <dcterms:created xsi:type="dcterms:W3CDTF">2012-02-26T18:49:00Z</dcterms:created>
  <dcterms:modified xsi:type="dcterms:W3CDTF">2012-03-08T10:51:00Z</dcterms:modified>
</cp:coreProperties>
</file>