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8B" w:rsidRPr="00C4620D" w:rsidRDefault="0011038B" w:rsidP="00C4620D">
      <w:pPr>
        <w:tabs>
          <w:tab w:val="left" w:pos="7020"/>
        </w:tabs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 w:rsidRPr="00C4620D">
        <w:rPr>
          <w:rFonts w:ascii="Comic Sans MS" w:hAnsi="Comic Sans MS"/>
          <w:b/>
          <w:sz w:val="24"/>
          <w:szCs w:val="24"/>
          <w:lang w:eastAsia="tr-TR"/>
        </w:rPr>
        <w:t>Ad-Soyad:</w:t>
      </w:r>
      <w:r w:rsidRPr="00C4620D">
        <w:rPr>
          <w:rFonts w:ascii="Comic Sans MS" w:hAnsi="Comic Sans MS"/>
          <w:b/>
          <w:sz w:val="24"/>
          <w:szCs w:val="24"/>
          <w:lang w:eastAsia="tr-TR"/>
        </w:rPr>
        <w:tab/>
        <w:t>……/02/2012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 w:rsidRPr="00C4620D">
        <w:rPr>
          <w:rFonts w:ascii="Comic Sans MS" w:hAnsi="Comic Sans MS"/>
          <w:b/>
          <w:sz w:val="24"/>
          <w:szCs w:val="24"/>
          <w:lang w:eastAsia="tr-TR"/>
        </w:rPr>
        <w:t>Sınıf         :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11038B" w:rsidRPr="00C4620D" w:rsidRDefault="0011038B" w:rsidP="00C4620D">
      <w:pPr>
        <w:tabs>
          <w:tab w:val="left" w:pos="1965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  <w:lang w:eastAsia="tr-TR"/>
        </w:rPr>
      </w:pPr>
      <w:r w:rsidRPr="00C4620D">
        <w:rPr>
          <w:rFonts w:ascii="Comic Sans MS" w:hAnsi="Comic Sans MS"/>
          <w:b/>
          <w:sz w:val="24"/>
          <w:szCs w:val="24"/>
          <w:lang w:eastAsia="tr-TR"/>
        </w:rPr>
        <w:t>…………………………… İLKÖĞRETİM OKULU</w:t>
      </w:r>
    </w:p>
    <w:p w:rsidR="0011038B" w:rsidRPr="00C4620D" w:rsidRDefault="0011038B" w:rsidP="00C4620D">
      <w:pPr>
        <w:tabs>
          <w:tab w:val="left" w:pos="1965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  <w:lang w:eastAsia="tr-TR"/>
        </w:rPr>
      </w:pPr>
      <w:r w:rsidRPr="00C4620D">
        <w:rPr>
          <w:rFonts w:ascii="Comic Sans MS" w:hAnsi="Comic Sans MS"/>
          <w:b/>
          <w:sz w:val="24"/>
          <w:szCs w:val="24"/>
          <w:lang w:eastAsia="tr-TR"/>
        </w:rPr>
        <w:t>SOSYAL BİLGİLER ETKİNLİK</w:t>
      </w:r>
    </w:p>
    <w:p w:rsidR="0011038B" w:rsidRPr="00C4620D" w:rsidRDefault="0011038B" w:rsidP="00C4620D">
      <w:pPr>
        <w:tabs>
          <w:tab w:val="left" w:pos="1965"/>
        </w:tabs>
        <w:spacing w:after="0" w:line="240" w:lineRule="auto"/>
        <w:jc w:val="center"/>
        <w:rPr>
          <w:rFonts w:ascii="Comic Sans MS" w:hAnsi="Comic Sans MS"/>
          <w:b/>
          <w:sz w:val="20"/>
          <w:szCs w:val="20"/>
          <w:lang w:eastAsia="tr-TR"/>
        </w:rPr>
      </w:pP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  <w:sectPr w:rsidR="0011038B" w:rsidRPr="00C4620D" w:rsidSect="003030B4"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sz w:val="20"/>
          <w:szCs w:val="20"/>
          <w:lang w:eastAsia="tr-TR"/>
        </w:rPr>
        <w:t>1-</w:t>
      </w:r>
      <w:r w:rsidRPr="00C4620D">
        <w:rPr>
          <w:rFonts w:ascii="Comic Sans MS" w:hAnsi="Comic Sans MS"/>
          <w:sz w:val="20"/>
          <w:szCs w:val="20"/>
          <w:lang w:eastAsia="tr-TR"/>
        </w:rPr>
        <w:t xml:space="preserve"> Arkadaşınızın annesinin çok hasta olduğunu öğrendiğinizde aşağıdakilerden hangisini yaparsınız?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A) Umursamayız                           B) Seviniriz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D) Güleriz                                    D) Üzülürüz 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2- ‘’ Milli Mücadele’’ adlı bir film çekecek olunursa, filmin en önemli karakteri kim olurdu, neden?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sz w:val="20"/>
          <w:szCs w:val="20"/>
          <w:lang w:eastAsia="tr-TR"/>
        </w:rPr>
        <w:t>A-</w:t>
      </w:r>
      <w:r w:rsidRPr="00C4620D">
        <w:rPr>
          <w:rFonts w:ascii="Comic Sans MS" w:hAnsi="Comic Sans MS"/>
          <w:sz w:val="20"/>
          <w:szCs w:val="20"/>
          <w:lang w:eastAsia="tr-TR"/>
        </w:rPr>
        <w:t>Padişah olurdu, çünkü yönetim ondadır.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sz w:val="20"/>
          <w:szCs w:val="20"/>
          <w:lang w:eastAsia="tr-TR"/>
        </w:rPr>
        <w:t>B-</w:t>
      </w:r>
      <w:r w:rsidRPr="00C4620D">
        <w:rPr>
          <w:rFonts w:ascii="Comic Sans MS" w:hAnsi="Comic Sans MS"/>
          <w:sz w:val="20"/>
          <w:szCs w:val="20"/>
          <w:lang w:eastAsia="tr-TR"/>
        </w:rPr>
        <w:t>Vezir olurdu, çünkü ordu onun kontrolünde olacak.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sz w:val="20"/>
          <w:szCs w:val="20"/>
          <w:lang w:eastAsia="tr-TR"/>
        </w:rPr>
        <w:t>C-</w:t>
      </w:r>
      <w:r w:rsidRPr="00C4620D">
        <w:rPr>
          <w:rFonts w:ascii="Comic Sans MS" w:hAnsi="Comic Sans MS"/>
          <w:sz w:val="20"/>
          <w:szCs w:val="20"/>
          <w:lang w:eastAsia="tr-TR"/>
        </w:rPr>
        <w:t>Düşman askeri olurdu, çünkü onlarla savaşılacak.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sz w:val="20"/>
          <w:szCs w:val="20"/>
          <w:lang w:eastAsia="tr-TR"/>
        </w:rPr>
        <w:t>D-</w:t>
      </w:r>
      <w:r w:rsidRPr="00C4620D">
        <w:rPr>
          <w:rFonts w:ascii="Comic Sans MS" w:hAnsi="Comic Sans MS"/>
          <w:sz w:val="20"/>
          <w:szCs w:val="20"/>
          <w:lang w:eastAsia="tr-TR"/>
        </w:rPr>
        <w:t>Atatürk olurdu, çünkü halkı bir araya getiren odur.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3- Cem babasıyla pazara gitmiştir. 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Aşağıdakilerden hangisi Cem’in pazardan alabileceği bir ürün değildir?</w:t>
      </w:r>
    </w:p>
    <w:p w:rsidR="0011038B" w:rsidRPr="00C4620D" w:rsidRDefault="0011038B" w:rsidP="00C4620D">
      <w:pPr>
        <w:spacing w:after="0" w:line="240" w:lineRule="auto"/>
        <w:ind w:left="36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 </w:t>
      </w:r>
    </w:p>
    <w:p w:rsidR="0011038B" w:rsidRPr="00C4620D" w:rsidRDefault="0011038B" w:rsidP="00C4620D">
      <w:pPr>
        <w:spacing w:after="0" w:line="240" w:lineRule="auto"/>
        <w:ind w:left="36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A) Üzüm                     B) Ispanak</w:t>
      </w:r>
    </w:p>
    <w:p w:rsidR="0011038B" w:rsidRPr="00C4620D" w:rsidRDefault="0011038B" w:rsidP="00C4620D">
      <w:pPr>
        <w:spacing w:after="0" w:line="240" w:lineRule="auto"/>
        <w:ind w:left="36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C) Elma                       D) Et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4- Bir fırında ekmek üretilmesi için una ihtiyaç duyulmaktadır.</w:t>
      </w:r>
    </w:p>
    <w:p w:rsidR="0011038B" w:rsidRPr="00C4620D" w:rsidRDefault="0011038B" w:rsidP="00C4620D">
      <w:pPr>
        <w:spacing w:after="0" w:line="240" w:lineRule="auto"/>
        <w:ind w:left="36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Aşağıdakilerden hangisi un’un hammaddesidir?</w:t>
      </w:r>
    </w:p>
    <w:p w:rsidR="0011038B" w:rsidRPr="00C4620D" w:rsidRDefault="0011038B" w:rsidP="00C4620D">
      <w:pPr>
        <w:spacing w:after="0" w:line="240" w:lineRule="auto"/>
        <w:ind w:left="36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36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A) Fasulye                B) Pırasa</w:t>
      </w:r>
    </w:p>
    <w:p w:rsidR="0011038B" w:rsidRPr="00C4620D" w:rsidRDefault="0011038B" w:rsidP="00C4620D">
      <w:pPr>
        <w:spacing w:after="0" w:line="240" w:lineRule="auto"/>
        <w:ind w:left="360"/>
        <w:rPr>
          <w:rFonts w:ascii="Comic Sans MS" w:hAnsi="Comic Sans MS"/>
          <w:sz w:val="24"/>
          <w:szCs w:val="24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C) Arpa                     D) Buğday</w:t>
      </w:r>
      <w:r w:rsidRPr="00C4620D">
        <w:rPr>
          <w:rFonts w:ascii="Comic Sans MS" w:hAnsi="Comic Sans MS"/>
          <w:sz w:val="24"/>
          <w:szCs w:val="24"/>
          <w:lang w:eastAsia="tr-TR"/>
        </w:rPr>
        <w:t xml:space="preserve">    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5-  Peygamberimizin Mekke’ den Medine’ ye göç ettiği 622 yılı esas alınarak hazırlanan takvim aşağıdakilerden hangisidir?</w:t>
      </w:r>
      <w:r w:rsidRPr="00C4620D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A 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Miladi takvim                   </w:t>
      </w: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B 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Hicri takvim      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C 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Güneş takvimi                  </w:t>
      </w: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D 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Rumi takvim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6- Aşağıdaki bilgilerden hangisi yanlıştır?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A)Seçimler 5 yılda bir yapılır.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B)Belediye başkanı olmak için 25 yaşında olmak gerekir.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C)20 yaşına giren herkes oy kullanabilir.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D)Oy kullanmak vatandaşlık görevidir.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-720"/>
        <w:jc w:val="center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7- 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>Aşağıdakilerden hangisini belediye yapmaz?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a) ağaçlandırma             b) mahkemeler            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c) temizlik                    d) park ve bahçe yapımı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widowControl w:val="0"/>
        <w:shd w:val="clear" w:color="auto" w:fill="FFFFFF"/>
        <w:tabs>
          <w:tab w:val="left" w:pos="1159"/>
        </w:tabs>
        <w:autoSpaceDE w:val="0"/>
        <w:autoSpaceDN w:val="0"/>
        <w:adjustRightInd w:val="0"/>
        <w:spacing w:after="0" w:line="240" w:lineRule="exact"/>
        <w:ind w:left="-720"/>
        <w:jc w:val="center"/>
        <w:rPr>
          <w:rFonts w:ascii="Comic Sans MS" w:hAnsi="Comic Sans MS"/>
          <w:bCs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8- </w:t>
      </w:r>
      <w:r w:rsidRPr="00C4620D">
        <w:rPr>
          <w:rFonts w:ascii="Comic Sans MS" w:hAnsi="Comic Sans MS"/>
          <w:bCs/>
          <w:sz w:val="20"/>
          <w:szCs w:val="20"/>
          <w:lang w:eastAsia="tr-TR"/>
        </w:rPr>
        <w:t>Hz. İsa'nın doğumunu başlangıç kabul eden takvim hangisidir?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a)Rumi takvim               b)Hicri takvim</w:t>
      </w:r>
      <w:r w:rsidRPr="00C4620D">
        <w:rPr>
          <w:rFonts w:ascii="Comic Sans MS" w:hAnsi="Comic Sans MS"/>
          <w:sz w:val="20"/>
          <w:szCs w:val="20"/>
          <w:lang w:eastAsia="tr-TR"/>
        </w:rPr>
        <w:tab/>
        <w:t xml:space="preserve">          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c)Miladi takvim             d)12 hayvanlı takvim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pBdr>
          <w:left w:val="single" w:sz="4" w:space="0" w:color="auto"/>
        </w:pBdr>
        <w:spacing w:after="0" w:line="240" w:lineRule="auto"/>
        <w:ind w:left="-720"/>
        <w:jc w:val="center"/>
        <w:rPr>
          <w:rFonts w:ascii="Comic Sans MS" w:hAnsi="Comic Sans MS"/>
          <w:b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9- </w:t>
      </w:r>
      <w:r w:rsidRPr="00C4620D">
        <w:rPr>
          <w:rFonts w:ascii="Comic Sans MS" w:hAnsi="Comic Sans MS"/>
          <w:b/>
          <w:sz w:val="20"/>
          <w:szCs w:val="20"/>
          <w:lang w:eastAsia="tr-TR"/>
        </w:rPr>
        <w:t>Aşağıdakilerden hangisi alkolü içecekler, sigara ve uyuşturucu ile mücadele için kurulmuştur?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a)Tema         b)Yeşilay </w:t>
      </w:r>
      <w:r w:rsidRPr="00C4620D">
        <w:rPr>
          <w:rFonts w:ascii="Comic Sans MS" w:hAnsi="Comic Sans MS"/>
          <w:sz w:val="20"/>
          <w:szCs w:val="20"/>
          <w:lang w:eastAsia="tr-TR"/>
        </w:rPr>
        <w:tab/>
        <w:t xml:space="preserve">   c) çydd              d)Akut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-720"/>
        <w:jc w:val="center"/>
        <w:rPr>
          <w:rFonts w:ascii="Comic Sans MS" w:hAnsi="Comic Sans MS"/>
          <w:sz w:val="24"/>
          <w:szCs w:val="24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10- Aldığım bir üründen memnun kalmazsam nereye  başvururum?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a)Askerlik Şubesine                          b)Tüketici Koruma Derneğine 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c)Okul Müdürlüğüne                          d)Çocuk Esirgeme Kurumuna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-720"/>
        <w:jc w:val="right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-720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       11- 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Tarıkların mahallesinde çöpler toplanmıyor. </w:t>
      </w:r>
    </w:p>
    <w:p w:rsidR="0011038B" w:rsidRPr="00C4620D" w:rsidRDefault="0011038B" w:rsidP="00C4620D">
      <w:pPr>
        <w:spacing w:after="0" w:line="240" w:lineRule="auto"/>
        <w:ind w:left="-720"/>
        <w:jc w:val="center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Mahalle sakini olarak, durumu nereye     bildirmelidir?</w:t>
      </w: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 w:cs="Arial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a)Kaymakamlık                b)Karakol                 c)Valilik                          d</w:t>
      </w:r>
      <w:r w:rsidRPr="00C4620D">
        <w:rPr>
          <w:rFonts w:ascii="Comic Sans MS" w:hAnsi="Comic Sans MS" w:cs="Arial"/>
          <w:lang w:eastAsia="tr-TR"/>
        </w:rPr>
        <w:t>)Belediye</w:t>
      </w: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 w:cs="Arial"/>
          <w:lang w:eastAsia="tr-TR"/>
        </w:rPr>
      </w:pPr>
    </w:p>
    <w:p w:rsidR="0011038B" w:rsidRPr="00C4620D" w:rsidRDefault="0011038B" w:rsidP="00C4620D">
      <w:pPr>
        <w:spacing w:after="0" w:line="300" w:lineRule="auto"/>
        <w:ind w:left="-720"/>
        <w:jc w:val="center"/>
        <w:rPr>
          <w:rFonts w:ascii="Comic Sans MS" w:hAnsi="Comic Sans MS"/>
          <w:b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12-</w:t>
      </w:r>
      <w:r w:rsidRPr="00C4620D">
        <w:rPr>
          <w:rFonts w:ascii="Comic Sans MS" w:hAnsi="Comic Sans MS"/>
          <w:sz w:val="20"/>
          <w:szCs w:val="20"/>
          <w:lang w:eastAsia="tr-TR"/>
        </w:rPr>
        <w:t xml:space="preserve">  Aşağıdakilerden hangisi doğal afetlerde yardımımıza              koşan kuruluştur?</w:t>
      </w: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a) Yeşilay                        b) TEMA                            </w:t>
      </w: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c) SSK                            d) Kızılay</w:t>
      </w: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13- </w:t>
      </w:r>
      <w:r w:rsidRPr="00C4620D">
        <w:rPr>
          <w:rFonts w:ascii="Comic Sans MS" w:hAnsi="Comic Sans MS"/>
          <w:bCs/>
          <w:sz w:val="20"/>
          <w:szCs w:val="20"/>
          <w:lang w:eastAsia="tr-TR"/>
        </w:rPr>
        <w:t xml:space="preserve">Türkler aşağıdaki takvim çeşitlerinden hangisini </w:t>
      </w:r>
      <w:r w:rsidRPr="00C4620D">
        <w:rPr>
          <w:rFonts w:ascii="Comic Sans MS" w:hAnsi="Comic Sans MS"/>
          <w:bCs/>
          <w:sz w:val="20"/>
          <w:szCs w:val="20"/>
          <w:u w:val="single"/>
          <w:lang w:eastAsia="tr-TR"/>
        </w:rPr>
        <w:t>kullanmamıştır?</w:t>
      </w:r>
      <w:r w:rsidRPr="00C4620D">
        <w:rPr>
          <w:rFonts w:ascii="Comic Sans MS" w:hAnsi="Comic Sans MS"/>
          <w:bCs/>
          <w:sz w:val="20"/>
          <w:szCs w:val="20"/>
          <w:lang w:eastAsia="tr-TR"/>
        </w:rPr>
        <w:t xml:space="preserve">                                                         </w:t>
      </w:r>
      <w:r w:rsidRPr="00C4620D">
        <w:rPr>
          <w:rFonts w:ascii="Comic Sans MS" w:hAnsi="Comic Sans MS"/>
          <w:sz w:val="20"/>
          <w:szCs w:val="20"/>
          <w:lang w:eastAsia="tr-TR"/>
        </w:rPr>
        <w:t xml:space="preserve">.       a)12 hayvanlı takvim        b) Miladi takvim                 </w:t>
      </w: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c) Duvar takvimi              d) Celali takvim</w:t>
      </w: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-720"/>
        <w:rPr>
          <w:rFonts w:ascii="Comic Sans MS" w:hAnsi="Comic Sans MS"/>
          <w:b/>
          <w:sz w:val="20"/>
          <w:szCs w:val="20"/>
          <w:u w:val="single"/>
        </w:rPr>
      </w:pPr>
      <w:r w:rsidRPr="00C4620D">
        <w:rPr>
          <w:rFonts w:ascii="Comic Sans MS" w:hAnsi="Comic Sans MS"/>
          <w:sz w:val="20"/>
          <w:szCs w:val="20"/>
        </w:rPr>
        <w:t xml:space="preserve">1       14- Yön bulmada aşağıdakilerden hangisini </w:t>
      </w:r>
      <w:r w:rsidRPr="00C4620D">
        <w:rPr>
          <w:rFonts w:ascii="Comic Sans MS" w:hAnsi="Comic Sans MS"/>
          <w:sz w:val="20"/>
          <w:szCs w:val="20"/>
          <w:u w:val="single"/>
        </w:rPr>
        <w:t>kullanmayız?</w:t>
      </w: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a)Güneş</w:t>
      </w:r>
      <w:r w:rsidRPr="00C4620D">
        <w:rPr>
          <w:rFonts w:ascii="Comic Sans MS" w:hAnsi="Comic Sans MS"/>
          <w:b/>
          <w:sz w:val="20"/>
          <w:szCs w:val="20"/>
          <w:lang w:eastAsia="tr-TR"/>
        </w:rPr>
        <w:t xml:space="preserve">                   </w:t>
      </w:r>
      <w:r w:rsidRPr="00C4620D">
        <w:rPr>
          <w:rFonts w:ascii="Comic Sans MS" w:hAnsi="Comic Sans MS"/>
          <w:sz w:val="20"/>
          <w:szCs w:val="20"/>
          <w:lang w:eastAsia="tr-TR"/>
        </w:rPr>
        <w:t>b)Karınca yuvaları</w:t>
      </w:r>
      <w:r w:rsidRPr="00C4620D">
        <w:rPr>
          <w:rFonts w:ascii="Comic Sans MS" w:hAnsi="Comic Sans MS"/>
          <w:b/>
          <w:sz w:val="20"/>
          <w:szCs w:val="20"/>
          <w:lang w:eastAsia="tr-TR"/>
        </w:rPr>
        <w:t xml:space="preserve">          </w:t>
      </w:r>
      <w:r w:rsidRPr="00C4620D">
        <w:rPr>
          <w:rFonts w:ascii="Comic Sans MS" w:hAnsi="Comic Sans MS"/>
          <w:sz w:val="20"/>
          <w:szCs w:val="20"/>
          <w:lang w:eastAsia="tr-TR"/>
        </w:rPr>
        <w:t>c)Termometre</w:t>
      </w:r>
      <w:r w:rsidRPr="00C4620D">
        <w:rPr>
          <w:rFonts w:ascii="Comic Sans MS" w:hAnsi="Comic Sans MS"/>
          <w:sz w:val="20"/>
          <w:szCs w:val="20"/>
          <w:lang w:eastAsia="tr-TR"/>
        </w:rPr>
        <w:tab/>
        <w:t xml:space="preserve">    d)Kutup yıldızı</w:t>
      </w: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rPr>
          <w:rFonts w:ascii="Comic Sans MS" w:hAnsi="Comic Sans MS" w:cs="Arial"/>
          <w:b/>
          <w:sz w:val="20"/>
          <w:szCs w:val="20"/>
          <w:lang w:eastAsia="tr-TR"/>
        </w:rPr>
      </w:pPr>
      <w:bookmarkStart w:id="0" w:name="_GoBack"/>
      <w:bookmarkEnd w:id="0"/>
      <w:r w:rsidRPr="00C4620D">
        <w:rPr>
          <w:rFonts w:ascii="Comic Sans MS" w:hAnsi="Comic Sans MS"/>
          <w:sz w:val="20"/>
          <w:szCs w:val="20"/>
          <w:lang w:eastAsia="tr-TR"/>
        </w:rPr>
        <w:t xml:space="preserve">15- 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>Yandaki sembol havanın nasıl olacağını gösterir?</w:t>
      </w:r>
      <w:r w:rsidRPr="00C4620D"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 xml:space="preserve">       </w:t>
      </w:r>
    </w:p>
    <w:p w:rsidR="0011038B" w:rsidRPr="00C4620D" w:rsidRDefault="0011038B" w:rsidP="00C4620D">
      <w:pPr>
        <w:pBdr>
          <w:left w:val="single" w:sz="4" w:space="0" w:color="auto"/>
        </w:pBdr>
        <w:spacing w:after="0" w:line="240" w:lineRule="auto"/>
        <w:ind w:left="284"/>
        <w:jc w:val="both"/>
        <w:rPr>
          <w:rFonts w:ascii="Comic Sans MS" w:hAnsi="Comic Sans MS" w:cs="Arial"/>
          <w:b/>
          <w:sz w:val="20"/>
          <w:szCs w:val="20"/>
          <w:lang w:eastAsia="tr-TR"/>
        </w:rPr>
      </w:pP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 xml:space="preserve">A) 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>yağmurlu</w:t>
      </w: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ab/>
        <w:t xml:space="preserve">B) 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>güneşli</w:t>
      </w:r>
    </w:p>
    <w:p w:rsidR="0011038B" w:rsidRPr="00C4620D" w:rsidRDefault="0011038B" w:rsidP="00C4620D">
      <w:pPr>
        <w:pBdr>
          <w:left w:val="single" w:sz="4" w:space="0" w:color="auto"/>
        </w:pBdr>
        <w:spacing w:after="0" w:line="240" w:lineRule="auto"/>
        <w:ind w:left="284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 xml:space="preserve">C) 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>bulutlu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ab/>
      </w: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ab/>
        <w:t xml:space="preserve">D) 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>kar yağışlı</w:t>
      </w:r>
    </w:p>
    <w:p w:rsidR="0011038B" w:rsidRPr="00C4620D" w:rsidRDefault="0011038B" w:rsidP="00C4620D">
      <w:pPr>
        <w:pBdr>
          <w:left w:val="single" w:sz="4" w:space="0" w:color="auto"/>
        </w:pBdr>
        <w:spacing w:after="0" w:line="240" w:lineRule="auto"/>
        <w:jc w:val="both"/>
        <w:rPr>
          <w:rFonts w:ascii="Comic Sans MS" w:hAnsi="Comic Sans MS" w:cs="Arial"/>
          <w:b/>
          <w:color w:val="000000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284" w:hanging="284"/>
        <w:jc w:val="both"/>
        <w:rPr>
          <w:rFonts w:ascii="Comic Sans MS" w:hAnsi="Comic Sans MS" w:cs="Arial"/>
          <w:b/>
          <w:sz w:val="20"/>
          <w:szCs w:val="20"/>
          <w:lang w:eastAsia="tr-TR"/>
        </w:rPr>
      </w:pP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16- 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>Bir şeyi ilk kez bulan ya da icat eden kişiye ne ad verilir?</w:t>
      </w: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 xml:space="preserve">       </w:t>
      </w:r>
    </w:p>
    <w:p w:rsidR="0011038B" w:rsidRPr="00C4620D" w:rsidRDefault="0011038B" w:rsidP="00C4620D">
      <w:pPr>
        <w:spacing w:after="0" w:line="240" w:lineRule="auto"/>
        <w:ind w:left="284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A)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tasarımcı 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ab/>
      </w:r>
      <w:r w:rsidRPr="00C4620D">
        <w:rPr>
          <w:rFonts w:ascii="Comic Sans MS" w:hAnsi="Comic Sans MS" w:cs="Arial"/>
          <w:sz w:val="20"/>
          <w:szCs w:val="20"/>
          <w:lang w:eastAsia="tr-TR"/>
        </w:rPr>
        <w:tab/>
      </w: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B)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mimar </w:t>
      </w:r>
    </w:p>
    <w:p w:rsidR="0011038B" w:rsidRPr="00C4620D" w:rsidRDefault="0011038B" w:rsidP="00C4620D">
      <w:pPr>
        <w:spacing w:after="0" w:line="240" w:lineRule="auto"/>
        <w:ind w:left="284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C)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planlamacı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ab/>
      </w:r>
      <w:r w:rsidRPr="00C4620D">
        <w:rPr>
          <w:rFonts w:ascii="Comic Sans MS" w:hAnsi="Comic Sans MS" w:cs="Arial"/>
          <w:sz w:val="20"/>
          <w:szCs w:val="20"/>
          <w:lang w:eastAsia="tr-TR"/>
        </w:rPr>
        <w:tab/>
      </w: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D)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mucit</w:t>
      </w:r>
    </w:p>
    <w:p w:rsidR="0011038B" w:rsidRPr="00C4620D" w:rsidRDefault="0011038B" w:rsidP="00C4620D">
      <w:pPr>
        <w:spacing w:after="0"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284" w:hanging="284"/>
        <w:rPr>
          <w:rFonts w:ascii="Comic Sans MS" w:hAnsi="Comic Sans MS" w:cs="Arial"/>
          <w:b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17- Çetin, katıldığı eğitsel kulüpte çeşitli kitapları okuyarak bu kitapların eleş</w:t>
      </w:r>
      <w:r w:rsidRPr="00C4620D">
        <w:rPr>
          <w:rFonts w:ascii="Comic Sans MS" w:hAnsi="Comic Sans MS" w:cs="Arial"/>
          <w:sz w:val="20"/>
          <w:szCs w:val="20"/>
          <w:lang w:eastAsia="tr-TR"/>
        </w:rPr>
        <w:softHyphen/>
        <w:t>tirilerini yapacaklarım öğrendi. Bu</w:t>
      </w:r>
      <w:r w:rsidRPr="00C4620D">
        <w:rPr>
          <w:rFonts w:ascii="Comic Sans MS" w:hAnsi="Comic Sans MS" w:cs="Arial"/>
          <w:sz w:val="20"/>
          <w:szCs w:val="20"/>
          <w:lang w:eastAsia="tr-TR"/>
        </w:rPr>
        <w:softHyphen/>
        <w:t>nun yanında bu kulüp bir kültür der</w:t>
      </w:r>
      <w:r w:rsidRPr="00C4620D">
        <w:rPr>
          <w:rFonts w:ascii="Comic Sans MS" w:hAnsi="Comic Sans MS" w:cs="Arial"/>
          <w:sz w:val="20"/>
          <w:szCs w:val="20"/>
          <w:lang w:eastAsia="tr-TR"/>
        </w:rPr>
        <w:softHyphen/>
        <w:t>gisi de çıkaracaktı. Çetin'in katıldığı eğitsel kulüp aşağı</w:t>
      </w:r>
      <w:r w:rsidRPr="00C4620D">
        <w:rPr>
          <w:rFonts w:ascii="Comic Sans MS" w:hAnsi="Comic Sans MS" w:cs="Arial"/>
          <w:sz w:val="20"/>
          <w:szCs w:val="20"/>
          <w:lang w:eastAsia="tr-TR"/>
        </w:rPr>
        <w:softHyphen/>
        <w:t>dakilerden hangisidir?</w:t>
      </w: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       </w:t>
      </w:r>
    </w:p>
    <w:p w:rsidR="0011038B" w:rsidRPr="00C4620D" w:rsidRDefault="0011038B" w:rsidP="00C4620D">
      <w:pPr>
        <w:spacing w:after="0" w:line="240" w:lineRule="auto"/>
        <w:ind w:left="284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A)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tiyatro kulübü                  </w:t>
      </w: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B)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çevre kulübü</w:t>
      </w:r>
    </w:p>
    <w:p w:rsidR="0011038B" w:rsidRPr="00C4620D" w:rsidRDefault="0011038B" w:rsidP="00C4620D">
      <w:pPr>
        <w:spacing w:after="0" w:line="240" w:lineRule="auto"/>
        <w:ind w:left="284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C)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spor kulübü                      </w:t>
      </w: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D)</w:t>
      </w: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edebiyat kulübü</w:t>
      </w:r>
    </w:p>
    <w:p w:rsidR="0011038B" w:rsidRPr="00C4620D" w:rsidRDefault="0011038B" w:rsidP="00C4620D">
      <w:pPr>
        <w:spacing w:after="0" w:line="240" w:lineRule="auto"/>
        <w:ind w:left="284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284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shd w:val="clear" w:color="auto" w:fill="FFFFFF"/>
        <w:spacing w:after="0" w:line="300" w:lineRule="exact"/>
        <w:ind w:left="410" w:hanging="410"/>
        <w:jc w:val="both"/>
        <w:rPr>
          <w:rFonts w:ascii="Comic Sans MS" w:hAnsi="Comic Sans MS" w:cs="Tahoma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18- </w:t>
      </w:r>
      <w:r w:rsidRPr="00C4620D">
        <w:rPr>
          <w:rFonts w:ascii="Comic Sans MS" w:hAnsi="Comic Sans MS" w:cs="Tahoma"/>
          <w:color w:val="000000"/>
          <w:sz w:val="20"/>
          <w:szCs w:val="20"/>
          <w:lang w:eastAsia="tr-TR"/>
        </w:rPr>
        <w:t>Aşağıdaki acil durumlarda arayabileceği</w:t>
      </w:r>
      <w:r w:rsidRPr="00C4620D">
        <w:rPr>
          <w:rFonts w:ascii="Comic Sans MS" w:hAnsi="Comic Sans MS" w:cs="Tahoma"/>
          <w:color w:val="000000"/>
          <w:sz w:val="20"/>
          <w:szCs w:val="20"/>
          <w:lang w:eastAsia="tr-TR"/>
        </w:rPr>
        <w:softHyphen/>
        <w:t>miz telefon numaraları ve yerler eşleştiril</w:t>
      </w:r>
      <w:r w:rsidRPr="00C4620D">
        <w:rPr>
          <w:rFonts w:ascii="Comic Sans MS" w:hAnsi="Comic Sans MS" w:cs="Tahoma"/>
          <w:color w:val="000000"/>
          <w:sz w:val="20"/>
          <w:szCs w:val="20"/>
          <w:lang w:eastAsia="tr-TR"/>
        </w:rPr>
        <w:softHyphen/>
        <w:t>miştir.</w:t>
      </w:r>
    </w:p>
    <w:p w:rsidR="0011038B" w:rsidRPr="00C4620D" w:rsidRDefault="0011038B" w:rsidP="00C4620D">
      <w:pPr>
        <w:shd w:val="clear" w:color="auto" w:fill="FFFFFF"/>
        <w:spacing w:after="0" w:line="300" w:lineRule="exact"/>
        <w:ind w:left="410"/>
        <w:rPr>
          <w:rFonts w:ascii="Comic Sans MS" w:hAnsi="Comic Sans MS" w:cs="Tahoma"/>
          <w:sz w:val="20"/>
          <w:szCs w:val="20"/>
          <w:lang w:eastAsia="tr-TR"/>
        </w:rPr>
      </w:pPr>
      <w:r w:rsidRPr="00C4620D">
        <w:rPr>
          <w:rFonts w:ascii="Comic Sans MS" w:hAnsi="Comic Sans MS" w:cs="Tahoma"/>
          <w:b/>
          <w:bCs/>
          <w:color w:val="000000"/>
          <w:sz w:val="20"/>
          <w:szCs w:val="20"/>
          <w:lang w:eastAsia="tr-TR"/>
        </w:rPr>
        <w:t xml:space="preserve">Bu eşleştirmelerden hangisi </w:t>
      </w:r>
      <w:r w:rsidRPr="00C4620D">
        <w:rPr>
          <w:rFonts w:ascii="Comic Sans MS" w:hAnsi="Comic Sans MS" w:cs="Tahoma"/>
          <w:b/>
          <w:bCs/>
          <w:color w:val="000000"/>
          <w:sz w:val="20"/>
          <w:szCs w:val="20"/>
          <w:u w:val="single"/>
          <w:lang w:eastAsia="tr-TR"/>
        </w:rPr>
        <w:t>yanlıştır</w:t>
      </w:r>
      <w:r w:rsidRPr="00C4620D">
        <w:rPr>
          <w:rFonts w:ascii="Comic Sans MS" w:hAnsi="Comic Sans MS" w:cs="Tahoma"/>
          <w:b/>
          <w:bCs/>
          <w:color w:val="000000"/>
          <w:sz w:val="20"/>
          <w:szCs w:val="20"/>
          <w:lang w:eastAsia="tr-TR"/>
        </w:rPr>
        <w:t>?</w:t>
      </w:r>
    </w:p>
    <w:p w:rsidR="0011038B" w:rsidRPr="00C4620D" w:rsidRDefault="0011038B" w:rsidP="00C4620D">
      <w:pPr>
        <w:widowControl w:val="0"/>
        <w:numPr>
          <w:ilvl w:val="0"/>
          <w:numId w:val="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300" w:lineRule="exact"/>
        <w:ind w:left="870" w:hanging="390"/>
        <w:rPr>
          <w:rFonts w:ascii="Comic Sans MS" w:hAnsi="Comic Sans MS" w:cs="Tahoma"/>
          <w:b/>
          <w:bCs/>
          <w:color w:val="000000"/>
          <w:sz w:val="20"/>
          <w:szCs w:val="20"/>
          <w:lang w:eastAsia="tr-TR"/>
        </w:rPr>
      </w:pPr>
      <w:r w:rsidRPr="00C4620D">
        <w:rPr>
          <w:rFonts w:ascii="Comic Sans MS" w:hAnsi="Comic Sans MS" w:cs="Tahoma"/>
          <w:color w:val="000000"/>
          <w:sz w:val="20"/>
          <w:szCs w:val="20"/>
          <w:lang w:eastAsia="tr-TR"/>
        </w:rPr>
        <w:t>Jandarma İmdat-156</w:t>
      </w:r>
    </w:p>
    <w:p w:rsidR="0011038B" w:rsidRPr="00C4620D" w:rsidRDefault="0011038B" w:rsidP="00C4620D">
      <w:pPr>
        <w:widowControl w:val="0"/>
        <w:numPr>
          <w:ilvl w:val="0"/>
          <w:numId w:val="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300" w:lineRule="exact"/>
        <w:ind w:left="870" w:hanging="390"/>
        <w:rPr>
          <w:rFonts w:ascii="Comic Sans MS" w:hAnsi="Comic Sans MS" w:cs="Tahoma"/>
          <w:color w:val="000000"/>
          <w:sz w:val="20"/>
          <w:szCs w:val="20"/>
          <w:lang w:eastAsia="tr-TR"/>
        </w:rPr>
      </w:pPr>
      <w:r w:rsidRPr="00C4620D">
        <w:rPr>
          <w:rFonts w:ascii="Comic Sans MS" w:hAnsi="Comic Sans MS" w:cs="Tahoma"/>
          <w:color w:val="000000"/>
          <w:sz w:val="20"/>
          <w:szCs w:val="20"/>
          <w:lang w:eastAsia="tr-TR"/>
        </w:rPr>
        <w:t>Polis İmdat-155</w:t>
      </w:r>
    </w:p>
    <w:p w:rsidR="0011038B" w:rsidRPr="00C4620D" w:rsidRDefault="0011038B" w:rsidP="00C4620D">
      <w:pPr>
        <w:widowControl w:val="0"/>
        <w:numPr>
          <w:ilvl w:val="0"/>
          <w:numId w:val="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300" w:lineRule="exact"/>
        <w:ind w:left="870" w:hanging="390"/>
        <w:rPr>
          <w:rFonts w:ascii="Comic Sans MS" w:hAnsi="Comic Sans MS" w:cs="Tahoma"/>
          <w:color w:val="000000"/>
          <w:sz w:val="20"/>
          <w:szCs w:val="20"/>
          <w:lang w:eastAsia="tr-TR"/>
        </w:rPr>
      </w:pPr>
      <w:r w:rsidRPr="00C4620D">
        <w:rPr>
          <w:rFonts w:ascii="Comic Sans MS" w:hAnsi="Comic Sans MS" w:cs="Tahoma"/>
          <w:color w:val="000000"/>
          <w:sz w:val="20"/>
          <w:szCs w:val="20"/>
          <w:lang w:eastAsia="tr-TR"/>
        </w:rPr>
        <w:t>Alo Trafik- 154</w:t>
      </w:r>
    </w:p>
    <w:p w:rsidR="0011038B" w:rsidRPr="00C4620D" w:rsidRDefault="0011038B" w:rsidP="00C4620D">
      <w:pPr>
        <w:widowControl w:val="0"/>
        <w:numPr>
          <w:ilvl w:val="0"/>
          <w:numId w:val="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300" w:lineRule="exact"/>
        <w:ind w:left="338"/>
        <w:rPr>
          <w:rFonts w:ascii="Comic Sans MS" w:hAnsi="Comic Sans MS" w:cs="Tahoma"/>
          <w:color w:val="000000"/>
          <w:sz w:val="20"/>
          <w:szCs w:val="20"/>
          <w:lang w:eastAsia="tr-TR"/>
        </w:rPr>
      </w:pPr>
      <w:r w:rsidRPr="00C4620D">
        <w:rPr>
          <w:rFonts w:ascii="Comic Sans MS" w:hAnsi="Comic Sans MS" w:cs="Tahoma"/>
          <w:color w:val="000000"/>
          <w:sz w:val="20"/>
          <w:szCs w:val="20"/>
          <w:lang w:eastAsia="tr-TR"/>
        </w:rPr>
        <w:t xml:space="preserve">   Hızır Acil Servis-110</w:t>
      </w:r>
    </w:p>
    <w:p w:rsidR="0011038B" w:rsidRPr="00C4620D" w:rsidRDefault="0011038B" w:rsidP="00C4620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300" w:lineRule="exact"/>
        <w:rPr>
          <w:rFonts w:ascii="Comic Sans MS" w:hAnsi="Comic Sans MS" w:cs="Tahoma"/>
          <w:color w:val="000000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/>
          <w:b/>
          <w:sz w:val="20"/>
          <w:szCs w:val="20"/>
          <w:lang w:eastAsia="tr-TR"/>
        </w:rPr>
      </w:pPr>
      <w:r w:rsidRPr="00C4620D">
        <w:rPr>
          <w:rFonts w:ascii="Comic Sans MS" w:hAnsi="Comic Sans MS" w:cs="Tahoma"/>
          <w:color w:val="000000"/>
          <w:sz w:val="20"/>
          <w:szCs w:val="20"/>
          <w:lang w:eastAsia="tr-TR"/>
        </w:rPr>
        <w:t xml:space="preserve">19- </w:t>
      </w:r>
      <w:r w:rsidRPr="00C4620D">
        <w:rPr>
          <w:rFonts w:ascii="Comic Sans MS" w:hAnsi="Comic Sans MS"/>
          <w:b/>
          <w:sz w:val="20"/>
          <w:szCs w:val="20"/>
          <w:lang w:eastAsia="tr-TR"/>
        </w:rPr>
        <w:t>Aşağıdakilerden hangisi yanlıştır?</w:t>
      </w:r>
    </w:p>
    <w:p w:rsidR="0011038B" w:rsidRPr="00C4620D" w:rsidRDefault="0011038B" w:rsidP="00C4620D">
      <w:pPr>
        <w:numPr>
          <w:ilvl w:val="0"/>
          <w:numId w:val="3"/>
        </w:numPr>
        <w:suppressAutoHyphens/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İnsanlar,birbirlerine ihtiyaç duyarlar.</w:t>
      </w:r>
    </w:p>
    <w:p w:rsidR="0011038B" w:rsidRPr="00C4620D" w:rsidRDefault="0011038B" w:rsidP="00C4620D">
      <w:pPr>
        <w:numPr>
          <w:ilvl w:val="0"/>
          <w:numId w:val="3"/>
        </w:numPr>
        <w:suppressAutoHyphens/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İnsanlar,toplu halde yaşarlar.</w:t>
      </w:r>
    </w:p>
    <w:p w:rsidR="0011038B" w:rsidRPr="00C4620D" w:rsidRDefault="0011038B" w:rsidP="00C4620D">
      <w:pPr>
        <w:numPr>
          <w:ilvl w:val="0"/>
          <w:numId w:val="3"/>
        </w:numPr>
        <w:suppressAutoHyphens/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Toplumu oluşturan insanlar arasında iş bölümü vardır.</w:t>
      </w:r>
    </w:p>
    <w:p w:rsidR="0011038B" w:rsidRPr="00C4620D" w:rsidRDefault="0011038B" w:rsidP="00C4620D">
      <w:pPr>
        <w:numPr>
          <w:ilvl w:val="0"/>
          <w:numId w:val="2"/>
        </w:numPr>
        <w:spacing w:after="0" w:line="240" w:lineRule="auto"/>
        <w:ind w:right="-288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 İş bölümü,toplumdaki yaşamı kolaylaştırmaz.</w:t>
      </w: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tabs>
          <w:tab w:val="left" w:pos="5940"/>
        </w:tabs>
        <w:spacing w:after="0" w:line="240" w:lineRule="auto"/>
        <w:rPr>
          <w:rFonts w:ascii="Comic Sans MS" w:hAnsi="Comic Sans MS"/>
          <w:b/>
          <w:bCs/>
          <w:iCs/>
          <w:sz w:val="20"/>
          <w:szCs w:val="20"/>
          <w:u w:val="single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20- </w:t>
      </w:r>
      <w:r w:rsidRPr="00C4620D">
        <w:rPr>
          <w:rFonts w:ascii="Comic Sans MS" w:hAnsi="Comic Sans MS"/>
          <w:bCs/>
          <w:iCs/>
          <w:sz w:val="20"/>
          <w:szCs w:val="20"/>
          <w:lang w:eastAsia="tr-TR"/>
        </w:rPr>
        <w:t>Teknolojik ürünler için aşağıdakilerden hangisini</w:t>
      </w:r>
      <w:r w:rsidRPr="00C4620D">
        <w:rPr>
          <w:rFonts w:ascii="Comic Sans MS" w:hAnsi="Comic Sans MS"/>
          <w:b/>
          <w:bCs/>
          <w:iCs/>
          <w:sz w:val="20"/>
          <w:szCs w:val="20"/>
          <w:lang w:eastAsia="tr-TR"/>
        </w:rPr>
        <w:t xml:space="preserve"> </w:t>
      </w:r>
      <w:r w:rsidRPr="00C4620D">
        <w:rPr>
          <w:rFonts w:ascii="Comic Sans MS" w:hAnsi="Comic Sans MS"/>
          <w:b/>
          <w:bCs/>
          <w:iCs/>
          <w:sz w:val="20"/>
          <w:szCs w:val="20"/>
          <w:u w:val="single"/>
          <w:lang w:eastAsia="tr-TR"/>
        </w:rPr>
        <w:t>söyleyemeyiz?</w:t>
      </w:r>
    </w:p>
    <w:p w:rsidR="0011038B" w:rsidRPr="00C4620D" w:rsidRDefault="0011038B" w:rsidP="00C4620D">
      <w:pPr>
        <w:tabs>
          <w:tab w:val="left" w:pos="5940"/>
        </w:tabs>
        <w:spacing w:after="0" w:line="240" w:lineRule="auto"/>
        <w:rPr>
          <w:rFonts w:ascii="Comic Sans MS" w:hAnsi="Comic Sans MS"/>
          <w:b/>
          <w:bCs/>
          <w:iCs/>
          <w:sz w:val="20"/>
          <w:szCs w:val="20"/>
          <w:u w:val="single"/>
          <w:lang w:eastAsia="tr-TR"/>
        </w:rPr>
      </w:pPr>
    </w:p>
    <w:p w:rsidR="0011038B" w:rsidRPr="00C4620D" w:rsidRDefault="0011038B" w:rsidP="00C4620D">
      <w:pPr>
        <w:tabs>
          <w:tab w:val="left" w:pos="5940"/>
        </w:tabs>
        <w:spacing w:after="0" w:line="240" w:lineRule="auto"/>
        <w:rPr>
          <w:rFonts w:ascii="Comic Sans MS" w:hAnsi="Comic Sans MS"/>
          <w:b/>
          <w:bCs/>
          <w:iCs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bCs/>
          <w:iCs/>
          <w:sz w:val="20"/>
          <w:szCs w:val="20"/>
          <w:lang w:eastAsia="tr-TR"/>
        </w:rPr>
        <w:t xml:space="preserve">A) </w:t>
      </w:r>
      <w:r w:rsidRPr="00C4620D">
        <w:rPr>
          <w:rFonts w:ascii="Comic Sans MS" w:hAnsi="Comic Sans MS"/>
          <w:bCs/>
          <w:iCs/>
          <w:sz w:val="20"/>
          <w:szCs w:val="20"/>
          <w:lang w:eastAsia="tr-TR"/>
        </w:rPr>
        <w:t>Hayatımızı kolaylaştırır.</w:t>
      </w:r>
      <w:r w:rsidRPr="00C4620D">
        <w:rPr>
          <w:rFonts w:ascii="Comic Sans MS" w:hAnsi="Comic Sans MS"/>
          <w:b/>
          <w:bCs/>
          <w:iCs/>
          <w:sz w:val="20"/>
          <w:szCs w:val="20"/>
          <w:lang w:eastAsia="tr-TR"/>
        </w:rPr>
        <w:t xml:space="preserve">         </w:t>
      </w:r>
    </w:p>
    <w:p w:rsidR="0011038B" w:rsidRPr="00C4620D" w:rsidRDefault="0011038B" w:rsidP="00C4620D">
      <w:pPr>
        <w:tabs>
          <w:tab w:val="left" w:pos="5940"/>
        </w:tabs>
        <w:spacing w:after="0" w:line="240" w:lineRule="auto"/>
        <w:rPr>
          <w:rFonts w:ascii="Comic Sans MS" w:hAnsi="Comic Sans MS"/>
          <w:b/>
          <w:bCs/>
          <w:iCs/>
          <w:sz w:val="20"/>
          <w:szCs w:val="20"/>
          <w:u w:val="single"/>
          <w:lang w:eastAsia="tr-TR"/>
        </w:rPr>
      </w:pPr>
      <w:r w:rsidRPr="00C4620D">
        <w:rPr>
          <w:rFonts w:ascii="Comic Sans MS" w:hAnsi="Comic Sans MS"/>
          <w:b/>
          <w:bCs/>
          <w:iCs/>
          <w:sz w:val="20"/>
          <w:szCs w:val="20"/>
          <w:lang w:eastAsia="tr-TR"/>
        </w:rPr>
        <w:t xml:space="preserve">B) </w:t>
      </w:r>
      <w:r w:rsidRPr="00C4620D">
        <w:rPr>
          <w:rFonts w:ascii="Comic Sans MS" w:hAnsi="Comic Sans MS"/>
          <w:bCs/>
          <w:iCs/>
          <w:sz w:val="20"/>
          <w:szCs w:val="20"/>
          <w:lang w:eastAsia="tr-TR"/>
        </w:rPr>
        <w:t>Bilimsel çalışmalara paralel olarak gelişir.</w:t>
      </w: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/>
          <w:b/>
          <w:bCs/>
          <w:iCs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bCs/>
          <w:iCs/>
          <w:sz w:val="20"/>
          <w:szCs w:val="20"/>
          <w:lang w:eastAsia="tr-TR"/>
        </w:rPr>
        <w:t>C)</w:t>
      </w:r>
      <w:r w:rsidRPr="00C4620D">
        <w:rPr>
          <w:rFonts w:ascii="Comic Sans MS" w:hAnsi="Comic Sans MS"/>
          <w:bCs/>
          <w:iCs/>
          <w:sz w:val="20"/>
          <w:szCs w:val="20"/>
          <w:lang w:eastAsia="tr-TR"/>
        </w:rPr>
        <w:t xml:space="preserve"> Üretimin azalmasına neden olur.</w:t>
      </w:r>
      <w:r w:rsidRPr="00C4620D">
        <w:rPr>
          <w:rFonts w:ascii="Comic Sans MS" w:hAnsi="Comic Sans MS"/>
          <w:b/>
          <w:bCs/>
          <w:iCs/>
          <w:sz w:val="20"/>
          <w:szCs w:val="20"/>
          <w:lang w:eastAsia="tr-TR"/>
        </w:rPr>
        <w:t xml:space="preserve"> </w:t>
      </w: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/>
          <w:bCs/>
          <w:iCs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bCs/>
          <w:iCs/>
          <w:sz w:val="20"/>
          <w:szCs w:val="20"/>
          <w:lang w:eastAsia="tr-TR"/>
        </w:rPr>
        <w:t>D)</w:t>
      </w:r>
      <w:r w:rsidRPr="00C4620D">
        <w:rPr>
          <w:rFonts w:ascii="Comic Sans MS" w:hAnsi="Comic Sans MS"/>
          <w:bCs/>
          <w:iCs/>
          <w:sz w:val="20"/>
          <w:szCs w:val="20"/>
          <w:lang w:eastAsia="tr-TR"/>
        </w:rPr>
        <w:t>Teknolojik ürünlerden yaşamın her alanında yararlanırız.</w:t>
      </w: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/>
          <w:bCs/>
          <w:iCs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/>
          <w:bCs/>
          <w:iCs/>
          <w:sz w:val="20"/>
          <w:szCs w:val="20"/>
          <w:lang w:eastAsia="tr-TR"/>
        </w:rPr>
      </w:pPr>
      <w:r w:rsidRPr="00C4620D">
        <w:rPr>
          <w:rFonts w:ascii="Comic Sans MS" w:hAnsi="Comic Sans MS"/>
          <w:bCs/>
          <w:iCs/>
          <w:sz w:val="20"/>
          <w:szCs w:val="20"/>
          <w:lang w:eastAsia="tr-TR"/>
        </w:rPr>
        <w:t>21- Aşağıdakilerden hangisi arayönlerimizden biri değildir?</w:t>
      </w: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/>
          <w:bCs/>
          <w:iCs/>
          <w:sz w:val="20"/>
          <w:szCs w:val="20"/>
          <w:lang w:eastAsia="tr-TR"/>
        </w:rPr>
      </w:pPr>
    </w:p>
    <w:p w:rsidR="0011038B" w:rsidRPr="00C4620D" w:rsidRDefault="0011038B" w:rsidP="00C4620D">
      <w:pPr>
        <w:numPr>
          <w:ilvl w:val="0"/>
          <w:numId w:val="4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Kuzeydoğu</w:t>
      </w:r>
    </w:p>
    <w:p w:rsidR="0011038B" w:rsidRPr="00C4620D" w:rsidRDefault="0011038B" w:rsidP="00C4620D">
      <w:pPr>
        <w:numPr>
          <w:ilvl w:val="0"/>
          <w:numId w:val="4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Kuzeybatı</w:t>
      </w:r>
    </w:p>
    <w:p w:rsidR="0011038B" w:rsidRPr="00C4620D" w:rsidRDefault="0011038B" w:rsidP="00C4620D">
      <w:pPr>
        <w:numPr>
          <w:ilvl w:val="0"/>
          <w:numId w:val="4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Güney</w:t>
      </w:r>
    </w:p>
    <w:p w:rsidR="0011038B" w:rsidRPr="00C4620D" w:rsidRDefault="0011038B" w:rsidP="00C4620D">
      <w:pPr>
        <w:numPr>
          <w:ilvl w:val="0"/>
          <w:numId w:val="4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Güneydoğu</w:t>
      </w: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22- Aşağıdakilerden hangisini vali yönetir?</w:t>
      </w: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numPr>
          <w:ilvl w:val="0"/>
          <w:numId w:val="5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İlçeyi</w:t>
      </w:r>
    </w:p>
    <w:p w:rsidR="0011038B" w:rsidRPr="00C4620D" w:rsidRDefault="0011038B" w:rsidP="00C4620D">
      <w:pPr>
        <w:numPr>
          <w:ilvl w:val="0"/>
          <w:numId w:val="5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İli</w:t>
      </w:r>
    </w:p>
    <w:p w:rsidR="0011038B" w:rsidRPr="00C4620D" w:rsidRDefault="0011038B" w:rsidP="00C4620D">
      <w:pPr>
        <w:numPr>
          <w:ilvl w:val="0"/>
          <w:numId w:val="5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Köyü</w:t>
      </w:r>
    </w:p>
    <w:p w:rsidR="0011038B" w:rsidRPr="00C4620D" w:rsidRDefault="0011038B" w:rsidP="00C4620D">
      <w:pPr>
        <w:numPr>
          <w:ilvl w:val="0"/>
          <w:numId w:val="5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Mahalleyi</w:t>
      </w: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 w:cs="Arial"/>
          <w:b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23- Aşağıdakilerden hangisi muhtarın görevlerinden biri </w:t>
      </w:r>
      <w:r w:rsidRPr="00C4620D">
        <w:rPr>
          <w:rFonts w:ascii="Comic Sans MS" w:hAnsi="Comic Sans MS" w:cs="Arial"/>
          <w:b/>
          <w:sz w:val="20"/>
          <w:szCs w:val="20"/>
          <w:lang w:eastAsia="tr-TR"/>
        </w:rPr>
        <w:t>değildir?</w:t>
      </w:r>
    </w:p>
    <w:p w:rsidR="0011038B" w:rsidRPr="00C4620D" w:rsidRDefault="0011038B" w:rsidP="00C4620D">
      <w:pPr>
        <w:numPr>
          <w:ilvl w:val="0"/>
          <w:numId w:val="6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Köye şebeke suyu getirmek</w:t>
      </w:r>
    </w:p>
    <w:p w:rsidR="0011038B" w:rsidRPr="00C4620D" w:rsidRDefault="0011038B" w:rsidP="00C4620D">
      <w:pPr>
        <w:numPr>
          <w:ilvl w:val="0"/>
          <w:numId w:val="6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Mahalleyi ve köyü yönetmek</w:t>
      </w:r>
    </w:p>
    <w:p w:rsidR="0011038B" w:rsidRPr="00C4620D" w:rsidRDefault="0011038B" w:rsidP="00C4620D">
      <w:pPr>
        <w:numPr>
          <w:ilvl w:val="0"/>
          <w:numId w:val="6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Herhangi bir sağlık sorununda ilgili yerlere başvurmak</w:t>
      </w:r>
    </w:p>
    <w:p w:rsidR="0011038B" w:rsidRPr="00C4620D" w:rsidRDefault="0011038B" w:rsidP="00C4620D">
      <w:pPr>
        <w:numPr>
          <w:ilvl w:val="0"/>
          <w:numId w:val="6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Nikah kıymak</w:t>
      </w: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 xml:space="preserve">24- Aşağıdakilerden hangisi </w:t>
      </w:r>
      <w:r w:rsidRPr="00C4620D">
        <w:rPr>
          <w:rFonts w:ascii="Comic Sans MS" w:hAnsi="Comic Sans MS" w:cs="Arial"/>
          <w:b/>
          <w:sz w:val="20"/>
          <w:szCs w:val="20"/>
          <w:u w:val="single"/>
          <w:lang w:eastAsia="tr-TR"/>
        </w:rPr>
        <w:t>ilk cumhurbaşkanımızdır?</w:t>
      </w:r>
    </w:p>
    <w:p w:rsidR="0011038B" w:rsidRPr="00C4620D" w:rsidRDefault="0011038B" w:rsidP="00C4620D">
      <w:pPr>
        <w:spacing w:after="0" w:line="240" w:lineRule="auto"/>
        <w:ind w:right="-288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numPr>
          <w:ilvl w:val="0"/>
          <w:numId w:val="7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Atatürk</w:t>
      </w:r>
    </w:p>
    <w:p w:rsidR="0011038B" w:rsidRPr="00C4620D" w:rsidRDefault="0011038B" w:rsidP="00C4620D">
      <w:pPr>
        <w:numPr>
          <w:ilvl w:val="0"/>
          <w:numId w:val="7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İsmet İnönü</w:t>
      </w:r>
    </w:p>
    <w:p w:rsidR="0011038B" w:rsidRPr="00C4620D" w:rsidRDefault="0011038B" w:rsidP="00C4620D">
      <w:pPr>
        <w:numPr>
          <w:ilvl w:val="0"/>
          <w:numId w:val="7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Tayyip Erdoğan</w:t>
      </w:r>
    </w:p>
    <w:p w:rsidR="0011038B" w:rsidRPr="00C4620D" w:rsidRDefault="0011038B" w:rsidP="00C4620D">
      <w:pPr>
        <w:numPr>
          <w:ilvl w:val="0"/>
          <w:numId w:val="7"/>
        </w:numPr>
        <w:spacing w:after="0" w:line="240" w:lineRule="auto"/>
        <w:ind w:right="-288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sz w:val="20"/>
          <w:szCs w:val="20"/>
          <w:lang w:eastAsia="tr-TR"/>
        </w:rPr>
        <w:t>Abdullah Gül</w:t>
      </w:r>
    </w:p>
    <w:p w:rsidR="0011038B" w:rsidRPr="00C4620D" w:rsidRDefault="0011038B" w:rsidP="00C4620D">
      <w:pPr>
        <w:spacing w:after="0" w:line="240" w:lineRule="auto"/>
        <w:ind w:left="284"/>
        <w:rPr>
          <w:rFonts w:ascii="Comic Sans MS" w:hAnsi="Comic Sans MS" w:cs="Arial"/>
          <w:sz w:val="20"/>
          <w:szCs w:val="20"/>
          <w:lang w:eastAsia="tr-TR"/>
        </w:rPr>
      </w:pPr>
    </w:p>
    <w:p w:rsidR="0011038B" w:rsidRPr="00C4620D" w:rsidRDefault="0011038B" w:rsidP="00C4620D">
      <w:pPr>
        <w:pBdr>
          <w:left w:val="single" w:sz="4" w:space="0" w:color="auto"/>
        </w:pBdr>
        <w:spacing w:after="0" w:line="240" w:lineRule="auto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rPr>
          <w:rFonts w:ascii="Comic Sans MS" w:hAnsi="Comic Sans MS" w:cs="Arial"/>
          <w:b/>
          <w:color w:val="000000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25- </w:t>
      </w:r>
      <w:r w:rsidRPr="00C4620D"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>Aşağıdaki görevlilerden hangisi seçimle iş başına gelir?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>A) Vali</w:t>
      </w: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ab/>
        <w:t xml:space="preserve">                                B) Kaymakam</w:t>
      </w: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ab/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C) Emniyet Müdürü </w:t>
      </w: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ab/>
        <w:t xml:space="preserve">        D) Belediye Başkanı</w:t>
      </w:r>
    </w:p>
    <w:p w:rsidR="0011038B" w:rsidRPr="00C4620D" w:rsidRDefault="0011038B" w:rsidP="00C4620D">
      <w:pPr>
        <w:tabs>
          <w:tab w:val="left" w:pos="1980"/>
          <w:tab w:val="left" w:pos="6660"/>
        </w:tabs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-180"/>
        <w:rPr>
          <w:rFonts w:ascii="Book Antiqua" w:hAnsi="Book Antiqua" w:cs="Arial"/>
          <w:b/>
          <w:i/>
          <w:color w:val="000000"/>
          <w:sz w:val="24"/>
          <w:szCs w:val="24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26- </w:t>
      </w:r>
      <w:r w:rsidRPr="00C4620D">
        <w:rPr>
          <w:rFonts w:ascii="Comic Sans MS" w:hAnsi="Comic Sans MS" w:cs="Arial"/>
          <w:b/>
          <w:i/>
          <w:color w:val="000000"/>
          <w:sz w:val="20"/>
          <w:szCs w:val="20"/>
          <w:lang w:eastAsia="tr-TR"/>
        </w:rPr>
        <w:t>Aşağıdaki tümcelerde doğru olanların önüne D, yanlış olanların önüne Y  yazınız</w:t>
      </w:r>
      <w:r w:rsidRPr="00C4620D">
        <w:rPr>
          <w:rFonts w:ascii="Book Antiqua" w:hAnsi="Book Antiqua" w:cs="Arial"/>
          <w:b/>
          <w:i/>
          <w:color w:val="000000"/>
          <w:sz w:val="24"/>
          <w:szCs w:val="24"/>
          <w:lang w:eastAsia="tr-TR"/>
        </w:rPr>
        <w:t>.   (10 puan)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(……)Teknolojiyi kullanan toplumlar daha başarılı ve güçlü olur.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(……)Toplum için her meslek gereklidir.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(……)Türk toplumunda yardımlaşma ve dayanışma vardır.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sz w:val="20"/>
          <w:szCs w:val="20"/>
          <w:lang w:eastAsia="tr-TR"/>
        </w:rPr>
        <w:t>(……)</w:t>
      </w:r>
      <w:r w:rsidRPr="00C4620D">
        <w:rPr>
          <w:rFonts w:ascii="Comic Sans MS" w:hAnsi="Comic Sans MS"/>
          <w:sz w:val="20"/>
          <w:szCs w:val="20"/>
          <w:lang w:eastAsia="tr-TR"/>
        </w:rPr>
        <w:t>Hastanelerde eğitim-öğretim hizmeti verilmektedir.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sz w:val="20"/>
          <w:szCs w:val="20"/>
          <w:lang w:eastAsia="tr-TR"/>
        </w:rPr>
        <w:t>(……)</w:t>
      </w:r>
      <w:r w:rsidRPr="00C4620D">
        <w:rPr>
          <w:rFonts w:ascii="Comic Sans MS" w:hAnsi="Comic Sans MS"/>
          <w:sz w:val="20"/>
          <w:szCs w:val="20"/>
          <w:lang w:eastAsia="tr-TR"/>
        </w:rPr>
        <w:t>Plastik ürünlerin geri dönüşümü yoktur.</w:t>
      </w:r>
    </w:p>
    <w:p w:rsidR="0011038B" w:rsidRPr="00C4620D" w:rsidRDefault="0011038B" w:rsidP="00C4620D">
      <w:pPr>
        <w:spacing w:after="0" w:line="240" w:lineRule="auto"/>
        <w:ind w:left="-18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b/>
          <w:sz w:val="20"/>
          <w:szCs w:val="20"/>
          <w:lang w:eastAsia="tr-TR"/>
        </w:rPr>
        <w:t>(……)</w:t>
      </w:r>
      <w:r w:rsidRPr="00C4620D">
        <w:rPr>
          <w:rFonts w:ascii="Comic Sans MS" w:hAnsi="Comic Sans MS"/>
          <w:color w:val="000000"/>
          <w:sz w:val="20"/>
          <w:szCs w:val="20"/>
          <w:lang w:eastAsia="tr-TR"/>
        </w:rPr>
        <w:t>TBMM 29 Ekim 1923’te açıldı</w:t>
      </w:r>
    </w:p>
    <w:p w:rsidR="0011038B" w:rsidRPr="00C4620D" w:rsidRDefault="0011038B" w:rsidP="00C4620D">
      <w:pPr>
        <w:spacing w:after="0" w:line="240" w:lineRule="auto"/>
        <w:ind w:left="-720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         (……)Kaliteli ürünlerin üretim ve tüketim tarihi bulunmaz.</w:t>
      </w:r>
    </w:p>
    <w:p w:rsidR="0011038B" w:rsidRPr="00C4620D" w:rsidRDefault="0011038B" w:rsidP="00C4620D">
      <w:pPr>
        <w:spacing w:after="0" w:line="240" w:lineRule="auto"/>
        <w:ind w:left="-360" w:right="-288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   (……)Güneş  doğudan  doğar,  doğudan  batar.</w:t>
      </w:r>
    </w:p>
    <w:p w:rsidR="0011038B" w:rsidRPr="00C4620D" w:rsidRDefault="0011038B" w:rsidP="00C4620D">
      <w:pPr>
        <w:spacing w:after="0" w:line="240" w:lineRule="auto"/>
        <w:ind w:left="-360" w:right="-288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   </w:t>
      </w: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>(……)Hoşgörüsüyle bütün insanlığa örnek olan kişi</w:t>
      </w:r>
    </w:p>
    <w:p w:rsidR="0011038B" w:rsidRPr="00C4620D" w:rsidRDefault="0011038B" w:rsidP="00C4620D">
      <w:pPr>
        <w:spacing w:after="0" w:line="240" w:lineRule="auto"/>
        <w:ind w:left="-360" w:right="-288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         Mevlana’dır.</w:t>
      </w:r>
    </w:p>
    <w:p w:rsidR="0011038B" w:rsidRPr="00C4620D" w:rsidRDefault="0011038B" w:rsidP="00C4620D">
      <w:pPr>
        <w:spacing w:after="0" w:line="240" w:lineRule="auto"/>
        <w:ind w:left="-360" w:right="-288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   (……)</w:t>
      </w: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>Köyümüzü muhtar ve ihtiyar heyeti yönetir.</w:t>
      </w:r>
    </w:p>
    <w:p w:rsidR="0011038B" w:rsidRPr="00C4620D" w:rsidRDefault="0011038B" w:rsidP="00C4620D">
      <w:pPr>
        <w:spacing w:after="0" w:line="240" w:lineRule="auto"/>
        <w:ind w:left="-360" w:right="-288"/>
        <w:rPr>
          <w:rFonts w:ascii="Century Gothic" w:hAnsi="Century Gothic"/>
          <w:sz w:val="24"/>
          <w:szCs w:val="24"/>
          <w:lang w:eastAsia="tr-TR"/>
        </w:rPr>
      </w:pPr>
    </w:p>
    <w:p w:rsidR="0011038B" w:rsidRPr="00C4620D" w:rsidRDefault="0011038B" w:rsidP="00C4620D">
      <w:pPr>
        <w:spacing w:after="0" w:line="240" w:lineRule="auto"/>
        <w:ind w:left="-720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 xml:space="preserve">27- </w:t>
      </w:r>
      <w:r w:rsidRPr="00C4620D">
        <w:rPr>
          <w:rFonts w:ascii="Comic Sans MS" w:hAnsi="Comic Sans MS"/>
          <w:b/>
          <w:sz w:val="20"/>
          <w:szCs w:val="20"/>
          <w:lang w:eastAsia="tr-TR"/>
        </w:rPr>
        <w:t>Aşağıdaki cümlelerdeki noktalı yerleri parantez içindeki uygun kelimelerle doldurunuz.(15 puan)</w:t>
      </w: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</w:p>
    <w:p w:rsidR="0011038B" w:rsidRPr="00C4620D" w:rsidRDefault="0011038B" w:rsidP="00C4620D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(on iki hayvanlı-iş bölümü-son kullanma- sağlık-liste)</w:t>
      </w: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Ailede ………………….. ve dayanışma vardır.</w:t>
      </w: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Hastaneler en önemli …………………………kurumlarıdır.</w:t>
      </w: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Türklerin ilk kullandığı takvim …………………………………Türk takvimidir.</w:t>
      </w: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C4620D">
        <w:rPr>
          <w:rFonts w:ascii="Comic Sans MS" w:hAnsi="Comic Sans MS" w:cs="Arial"/>
          <w:color w:val="000000"/>
          <w:sz w:val="20"/>
          <w:szCs w:val="20"/>
          <w:lang w:eastAsia="tr-TR"/>
        </w:rPr>
        <w:t>Bilinçli bir tüketici ………………………  hazırlayarak alışverişe çıkar.</w:t>
      </w: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 w:cs="Arial"/>
          <w:color w:val="000000"/>
          <w:sz w:val="20"/>
          <w:szCs w:val="20"/>
          <w:lang w:eastAsia="tr-TR"/>
        </w:rPr>
      </w:pP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Gıda maddelerini alırken ……………………………………tarihine</w:t>
      </w: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C4620D">
        <w:rPr>
          <w:rFonts w:ascii="Comic Sans MS" w:hAnsi="Comic Sans MS"/>
          <w:sz w:val="20"/>
          <w:szCs w:val="20"/>
          <w:lang w:eastAsia="tr-TR"/>
        </w:rPr>
        <w:t>bakmalıyız.</w:t>
      </w: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11038B" w:rsidRPr="00C4620D" w:rsidRDefault="0011038B" w:rsidP="00C4620D">
      <w:pPr>
        <w:tabs>
          <w:tab w:val="left" w:pos="1965"/>
        </w:tabs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 w:rsidRPr="00C4620D">
        <w:rPr>
          <w:rFonts w:ascii="Times New Roman" w:hAnsi="Times New Roman"/>
          <w:b/>
          <w:sz w:val="20"/>
          <w:szCs w:val="20"/>
          <w:lang w:eastAsia="tr-TR"/>
        </w:rPr>
        <w:t xml:space="preserve"> </w:t>
      </w:r>
    </w:p>
    <w:p w:rsidR="0011038B" w:rsidRPr="00C4620D" w:rsidRDefault="0011038B" w:rsidP="00C4620D">
      <w:pPr>
        <w:tabs>
          <w:tab w:val="left" w:pos="1965"/>
        </w:tabs>
        <w:spacing w:after="0" w:line="240" w:lineRule="auto"/>
        <w:jc w:val="both"/>
        <w:rPr>
          <w:rFonts w:ascii="Comic Sans MS" w:hAnsi="Comic Sans MS"/>
          <w:b/>
          <w:sz w:val="24"/>
          <w:szCs w:val="24"/>
          <w:lang w:eastAsia="tr-TR"/>
        </w:rPr>
      </w:pPr>
    </w:p>
    <w:p w:rsidR="0011038B" w:rsidRDefault="0011038B">
      <w:hyperlink r:id="rId5" w:history="1">
        <w:r>
          <w:rPr>
            <w:rStyle w:val="Hyperlink"/>
            <w:sz w:val="24"/>
            <w:szCs w:val="24"/>
          </w:rPr>
          <w:t>www.sorubak.com</w:t>
        </w:r>
      </w:hyperlink>
    </w:p>
    <w:sectPr w:rsidR="0011038B" w:rsidSect="00395F5F">
      <w:type w:val="continuous"/>
      <w:pgSz w:w="11906" w:h="16838"/>
      <w:pgMar w:top="426" w:right="282" w:bottom="141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6A1C"/>
    <w:multiLevelType w:val="hybridMultilevel"/>
    <w:tmpl w:val="9ADC90A8"/>
    <w:lvl w:ilvl="0" w:tplc="92B248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5A280C"/>
    <w:multiLevelType w:val="hybridMultilevel"/>
    <w:tmpl w:val="EA1CD5FE"/>
    <w:lvl w:ilvl="0" w:tplc="530C88A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B61F4E"/>
    <w:multiLevelType w:val="singleLevel"/>
    <w:tmpl w:val="F992F01A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  <w:b w:val="0"/>
      </w:rPr>
    </w:lvl>
  </w:abstractNum>
  <w:abstractNum w:abstractNumId="3">
    <w:nsid w:val="42952267"/>
    <w:multiLevelType w:val="hybridMultilevel"/>
    <w:tmpl w:val="4F76EA10"/>
    <w:lvl w:ilvl="0" w:tplc="2068B71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44605EB2"/>
    <w:multiLevelType w:val="hybridMultilevel"/>
    <w:tmpl w:val="FEDE10E4"/>
    <w:lvl w:ilvl="0" w:tplc="C75811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F63F2B"/>
    <w:multiLevelType w:val="hybridMultilevel"/>
    <w:tmpl w:val="268E9762"/>
    <w:lvl w:ilvl="0" w:tplc="6038E3D0">
      <w:start w:val="4"/>
      <w:numFmt w:val="lowerLetter"/>
      <w:lvlText w:val="%1)"/>
      <w:lvlJc w:val="left"/>
      <w:pPr>
        <w:tabs>
          <w:tab w:val="num" w:pos="870"/>
        </w:tabs>
        <w:ind w:left="87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6">
    <w:nsid w:val="50D42774"/>
    <w:multiLevelType w:val="hybridMultilevel"/>
    <w:tmpl w:val="7CF8B55E"/>
    <w:lvl w:ilvl="0" w:tplc="AC0A71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77F"/>
    <w:rsid w:val="0011038B"/>
    <w:rsid w:val="002E71B0"/>
    <w:rsid w:val="003030B4"/>
    <w:rsid w:val="00395F5F"/>
    <w:rsid w:val="00552ED7"/>
    <w:rsid w:val="0073018C"/>
    <w:rsid w:val="00841B85"/>
    <w:rsid w:val="00C1777F"/>
    <w:rsid w:val="00C4620D"/>
    <w:rsid w:val="00DC2BCD"/>
    <w:rsid w:val="00F5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59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C2BC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884</Words>
  <Characters>5045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>www.sorubak.com</dc:description>
  <cp:lastModifiedBy>edanur</cp:lastModifiedBy>
  <cp:revision>3</cp:revision>
  <dcterms:created xsi:type="dcterms:W3CDTF">2012-02-14T18:45:00Z</dcterms:created>
  <dcterms:modified xsi:type="dcterms:W3CDTF">2012-02-25T21:25:00Z</dcterms:modified>
  <cp:category>www.sorubak.comwww.sorubak.com</cp:category>
  <cp:contentStatus>www.sorubak.com</cp:contentStatus>
</cp:coreProperties>
</file>