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80D" w:rsidRDefault="00F1280D" w:rsidP="002A47EB">
      <w:r>
        <w:rPr>
          <w:noProof/>
          <w:lang w:eastAsia="tr-TR"/>
        </w:rPr>
        <w:pict>
          <v:roundrect id="Yuvarlatılmış Dikdörtgen 18" o:spid="_x0000_s1026" style="position:absolute;margin-left:426.9pt;margin-top:-2.1pt;width:120.75pt;height:49.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">
            <v:textbox>
              <w:txbxContent>
                <w:p w:rsidR="00F1280D" w:rsidRPr="00E00F6B" w:rsidRDefault="00F1280D" w:rsidP="002A47EB">
                  <w:pPr>
                    <w:jc w:val="center"/>
                    <w:rPr>
                      <w:u w:val="single"/>
                    </w:rPr>
                  </w:pPr>
                  <w:r w:rsidRPr="00E00F6B">
                    <w:rPr>
                      <w:u w:val="single"/>
                    </w:rPr>
                    <w:t>ALDIĞI 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16" o:spid="_x0000_s1027" style="position:absolute;margin-left:110.65pt;margin-top:2.4pt;width:309.75pt;height:34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">
            <v:textbox>
              <w:txbxContent>
                <w:p w:rsidR="00F1280D" w:rsidRDefault="00F1280D" w:rsidP="002A47EB">
                  <w:pPr>
                    <w:spacing w:after="0" w:line="240" w:lineRule="auto"/>
                    <w:jc w:val="center"/>
                  </w:pPr>
                  <w:r>
                    <w:t>2011/2012 ÖĞRETİM YILI UHUT MAH. AHMET HAŞHAŞ İ.Ö.O</w:t>
                  </w:r>
                </w:p>
                <w:p w:rsidR="00F1280D" w:rsidRDefault="00F1280D" w:rsidP="002A47EB">
                  <w:pPr>
                    <w:spacing w:after="0"/>
                    <w:jc w:val="center"/>
                  </w:pPr>
                  <w:r>
                    <w:t>5-A/B SINIFI TÜRKÇE  DERSİ 2. DÖNEM 1. YAZILI SORULARI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17" o:spid="_x0000_s1028" style="position:absolute;margin-left:-10.85pt;margin-top:2.4pt;width:117.75pt;height:34.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">
            <v:textbox>
              <w:txbxContent>
                <w:p w:rsidR="00F1280D" w:rsidRDefault="00F1280D" w:rsidP="002A47EB">
                  <w:pPr>
                    <w:spacing w:after="0" w:line="240" w:lineRule="auto"/>
                  </w:pPr>
                  <w:r>
                    <w:t>ADI:</w:t>
                  </w:r>
                </w:p>
                <w:p w:rsidR="00F1280D" w:rsidRDefault="00F1280D" w:rsidP="002A47EB">
                  <w:pPr>
                    <w:spacing w:after="0" w:line="240" w:lineRule="auto"/>
                  </w:pPr>
                  <w:r>
                    <w:t>SOYADI:</w:t>
                  </w:r>
                </w:p>
              </w:txbxContent>
            </v:textbox>
          </v:roundrect>
        </w:pict>
      </w:r>
    </w:p>
    <w:p w:rsidR="00F1280D" w:rsidRDefault="00F1280D" w:rsidP="002A47EB">
      <w:pPr>
        <w:rPr>
          <w:b/>
        </w:rPr>
      </w:pPr>
    </w:p>
    <w:p w:rsidR="00F1280D" w:rsidRPr="009E3378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 w:rsidRPr="009E3378">
        <w:rPr>
          <w:rFonts w:ascii="Times New Roman" w:hAnsi="Times New Roman"/>
          <w:sz w:val="28"/>
        </w:rPr>
        <w:t>DÜNYA ÇOCUKLARI</w:t>
      </w:r>
    </w:p>
    <w:p w:rsidR="00F1280D" w:rsidRPr="009E3378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rect id="Dikdörtgen 6" o:spid="_x0000_s1029" style="position:absolute;margin-left:328.65pt;margin-top:.65pt;width:166.5pt;height:128.2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" strokecolor="#f79646" strokeweight="2pt">
            <v:textbox>
              <w:txbxContent>
                <w:p w:rsidR="00F1280D" w:rsidRPr="009E3378" w:rsidRDefault="00F1280D" w:rsidP="009E3378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9E3378">
                    <w:rPr>
                      <w:rFonts w:ascii="Times New Roman" w:hAnsi="Times New Roman"/>
                      <w:sz w:val="28"/>
                    </w:rPr>
                    <w:t>Yanda verilen şiiri okuyun. İlk dört tane soruyu şiire göre cevaplayınız.</w:t>
                  </w:r>
                </w:p>
              </w:txbxContent>
            </v:textbox>
          </v:rect>
        </w:pict>
      </w:r>
      <w:r w:rsidRPr="009E3378">
        <w:rPr>
          <w:rFonts w:ascii="Times New Roman" w:hAnsi="Times New Roman"/>
          <w:sz w:val="28"/>
        </w:rPr>
        <w:t>Yaşamak gerekiyorsa eğer,</w:t>
      </w:r>
    </w:p>
    <w:p w:rsidR="00F1280D" w:rsidRPr="009E3378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 w:rsidRPr="009E3378">
        <w:rPr>
          <w:rFonts w:ascii="Times New Roman" w:hAnsi="Times New Roman"/>
          <w:sz w:val="28"/>
        </w:rPr>
        <w:t>Bir çocuk oyunu kadar renkli olsun.</w:t>
      </w:r>
    </w:p>
    <w:p w:rsidR="00F1280D" w:rsidRPr="009E3378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 w:rsidRPr="009E3378">
        <w:rPr>
          <w:rFonts w:ascii="Times New Roman" w:hAnsi="Times New Roman"/>
          <w:sz w:val="28"/>
        </w:rPr>
        <w:t>Dünyayı kardeşlik dallarında uçan kuşlar doldursun.</w:t>
      </w:r>
    </w:p>
    <w:p w:rsidR="00F1280D" w:rsidRPr="009E3378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2" o:spid="_x0000_s1030" type="#_x0000_t66" style="position:absolute;margin-left:296.4pt;margin-top:7.1pt;width:32.25pt;height:16.4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" adj="5492" strokecolor="#f79646" strokeweight="2pt"/>
        </w:pict>
      </w:r>
      <w:r w:rsidRPr="009E3378">
        <w:rPr>
          <w:rFonts w:ascii="Times New Roman" w:hAnsi="Times New Roman"/>
          <w:sz w:val="28"/>
        </w:rPr>
        <w:t>Sen dargınlık ağacı, barış ve yemiş ver.</w:t>
      </w:r>
    </w:p>
    <w:p w:rsidR="00F1280D" w:rsidRPr="009E3378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 w:rsidRPr="009E3378">
        <w:rPr>
          <w:rFonts w:ascii="Times New Roman" w:hAnsi="Times New Roman"/>
          <w:sz w:val="28"/>
        </w:rPr>
        <w:t>Birleşiniz bütün dünya çocukları,</w:t>
      </w:r>
    </w:p>
    <w:p w:rsidR="00F1280D" w:rsidRPr="009E3378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 w:rsidRPr="009E3378">
        <w:rPr>
          <w:rFonts w:ascii="Times New Roman" w:hAnsi="Times New Roman"/>
          <w:sz w:val="28"/>
        </w:rPr>
        <w:t>Kalp kırılmadıkça sürüp gider oyun.</w:t>
      </w:r>
    </w:p>
    <w:p w:rsidR="00F1280D" w:rsidRPr="009E3378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 w:rsidRPr="009E3378">
        <w:rPr>
          <w:rFonts w:ascii="Times New Roman" w:hAnsi="Times New Roman"/>
          <w:sz w:val="28"/>
        </w:rPr>
        <w:t>Yorulunca bir dost sesiyle uyuyun,</w:t>
      </w:r>
    </w:p>
    <w:p w:rsidR="00F1280D" w:rsidRPr="009E3378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 w:rsidRPr="009E3378">
        <w:rPr>
          <w:rFonts w:ascii="Times New Roman" w:hAnsi="Times New Roman"/>
          <w:sz w:val="28"/>
        </w:rPr>
        <w:t>Sabah, kalbinize örtsün şafakları.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" o:spid="_x0000_s1031" type="#_x0000_t69" style="position:absolute;margin-left:-6.6pt;margin-top:.15pt;width:293.25pt;height:12.6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" adj="466" strokecolor="#f79646" strokeweight="2pt"/>
        </w:pic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 w:rsidRPr="009E3378">
        <w:rPr>
          <w:rFonts w:ascii="Times New Roman" w:hAnsi="Times New Roman"/>
          <w:sz w:val="28"/>
        </w:rPr>
        <w:t>1-</w:t>
      </w:r>
      <w:r>
        <w:rPr>
          <w:rFonts w:ascii="Times New Roman" w:hAnsi="Times New Roman"/>
          <w:sz w:val="28"/>
        </w:rPr>
        <w:t>Şiire göre yaşamın nasıl olması gerekiyor?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A-toz pembe bir dünya                          B-çocuk oyunu gibi renkli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C-sarp kayalar gibi yokuş                      D-yemyeşil bir orman gibi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2-Şiirde dargınlık ağacının ne vermesi isteniyor?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A-barış                  B-savaş               C-korku                       D-kaygı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3-Oyunun devam etmesi için ne gereklidir?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A-lider                       B-oyunun kuralları           C-hoşgörü          D-kalp kırılmaması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4-Şair oyundan yorulduğumuzda nasıl uyumamızı istiyor?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A-saat sesiyle             B-dost sesiyle            C-kuş sesiyle               D-müzik sesiyle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************************************************************************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 w:rsidRPr="00C95C63">
        <w:rPr>
          <w:rFonts w:ascii="Times New Roman" w:hAnsi="Times New Roman"/>
          <w:sz w:val="28"/>
        </w:rPr>
        <w:t>5-</w:t>
      </w:r>
      <w:r>
        <w:rPr>
          <w:rFonts w:ascii="Times New Roman" w:hAnsi="Times New Roman"/>
          <w:sz w:val="28"/>
        </w:rPr>
        <w:t xml:space="preserve">‘Doğu Anadolu, çok </w:t>
      </w:r>
      <w:r w:rsidRPr="00C95C63">
        <w:rPr>
          <w:rFonts w:ascii="Times New Roman" w:hAnsi="Times New Roman"/>
          <w:b/>
          <w:sz w:val="28"/>
          <w:u w:val="single"/>
        </w:rPr>
        <w:t>dağlık</w:t>
      </w:r>
      <w:r>
        <w:rPr>
          <w:rFonts w:ascii="Times New Roman" w:hAnsi="Times New Roman"/>
          <w:sz w:val="28"/>
        </w:rPr>
        <w:t xml:space="preserve"> bir bölgedir.’ Tümcesinde altı çizili ismin türü nedir?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A-basit                      B-birleşik                           C-türemiş                        D-çoğul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6-Ek alarak anlam değişikliği olan kelime hangisidir?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A-kumluk                    B-kirpi                         C-çekiç                       D-tilki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7-Aşağıdaki altı çizili kelimelerden hangisi ismin yalın durumundadır?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A-Porsuk </w:t>
      </w:r>
      <w:r w:rsidRPr="00A2297A">
        <w:rPr>
          <w:rFonts w:ascii="Times New Roman" w:hAnsi="Times New Roman"/>
          <w:b/>
          <w:sz w:val="28"/>
          <w:u w:val="single"/>
        </w:rPr>
        <w:t>Çayı</w:t>
      </w:r>
      <w:r>
        <w:rPr>
          <w:rFonts w:ascii="Times New Roman" w:hAnsi="Times New Roman"/>
          <w:sz w:val="28"/>
        </w:rPr>
        <w:t xml:space="preserve"> Eskişehir’ dedir.                           B-Kırmızı  </w:t>
      </w:r>
      <w:r w:rsidRPr="00A2297A">
        <w:rPr>
          <w:rFonts w:ascii="Times New Roman" w:hAnsi="Times New Roman"/>
          <w:b/>
          <w:sz w:val="28"/>
          <w:u w:val="single"/>
        </w:rPr>
        <w:t>ışıkta</w:t>
      </w:r>
      <w:r>
        <w:rPr>
          <w:rFonts w:ascii="Times New Roman" w:hAnsi="Times New Roman"/>
          <w:sz w:val="28"/>
        </w:rPr>
        <w:t xml:space="preserve"> geçilmez.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C-</w:t>
      </w:r>
      <w:r w:rsidRPr="00A2297A">
        <w:rPr>
          <w:rFonts w:ascii="Times New Roman" w:hAnsi="Times New Roman"/>
          <w:b/>
          <w:sz w:val="28"/>
          <w:u w:val="single"/>
        </w:rPr>
        <w:t>Geceden</w:t>
      </w:r>
      <w:r>
        <w:rPr>
          <w:rFonts w:ascii="Times New Roman" w:hAnsi="Times New Roman"/>
          <w:sz w:val="28"/>
        </w:rPr>
        <w:t xml:space="preserve"> bütün yemekleri pişirdiler.                 D-</w:t>
      </w:r>
      <w:r w:rsidRPr="00A2297A">
        <w:rPr>
          <w:rFonts w:ascii="Times New Roman" w:hAnsi="Times New Roman"/>
          <w:b/>
          <w:sz w:val="28"/>
          <w:u w:val="single"/>
        </w:rPr>
        <w:t>Hande</w:t>
      </w:r>
      <w:r>
        <w:rPr>
          <w:rFonts w:ascii="Times New Roman" w:hAnsi="Times New Roman"/>
          <w:sz w:val="28"/>
        </w:rPr>
        <w:t xml:space="preserve"> sofradan çabuk kalktı. 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8-Hangi seçenekteki kelime birleşik isimdir?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A-yürütme                  B-yüzgöz                         C-yürüyüş                       D-yürekli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9-‘Çarşı</w:t>
      </w:r>
      <w:r w:rsidRPr="00F339D4">
        <w:rPr>
          <w:rFonts w:ascii="Times New Roman" w:hAnsi="Times New Roman"/>
          <w:b/>
          <w:sz w:val="28"/>
        </w:rPr>
        <w:t>….</w:t>
      </w:r>
      <w:r>
        <w:rPr>
          <w:rFonts w:ascii="Times New Roman" w:hAnsi="Times New Roman"/>
          <w:sz w:val="28"/>
        </w:rPr>
        <w:t xml:space="preserve">  aldığım paket</w:t>
      </w:r>
      <w:r w:rsidRPr="00F339D4">
        <w:rPr>
          <w:rFonts w:ascii="Times New Roman" w:hAnsi="Times New Roman"/>
          <w:b/>
          <w:sz w:val="28"/>
        </w:rPr>
        <w:t>….</w:t>
      </w:r>
      <w:r>
        <w:rPr>
          <w:rFonts w:ascii="Times New Roman" w:hAnsi="Times New Roman"/>
          <w:sz w:val="28"/>
        </w:rPr>
        <w:t xml:space="preserve">  taşırken yorulunca  taksi</w:t>
      </w:r>
      <w:r w:rsidRPr="00F339D4">
        <w:rPr>
          <w:rFonts w:ascii="Times New Roman" w:hAnsi="Times New Roman"/>
          <w:b/>
          <w:sz w:val="28"/>
        </w:rPr>
        <w:t>….</w:t>
      </w:r>
      <w:r>
        <w:rPr>
          <w:rFonts w:ascii="Times New Roman" w:hAnsi="Times New Roman"/>
          <w:sz w:val="28"/>
        </w:rPr>
        <w:t xml:space="preserve"> binip ev</w:t>
      </w:r>
      <w:r w:rsidRPr="00F339D4">
        <w:rPr>
          <w:rFonts w:ascii="Times New Roman" w:hAnsi="Times New Roman"/>
          <w:b/>
          <w:sz w:val="28"/>
        </w:rPr>
        <w:t>…..</w:t>
      </w:r>
      <w:r>
        <w:rPr>
          <w:rFonts w:ascii="Times New Roman" w:hAnsi="Times New Roman"/>
          <w:sz w:val="28"/>
        </w:rPr>
        <w:t xml:space="preserve">  geldim.’ Cümlesinin, anlamlı bir cümle olabilmesi için hangi seçenekteki eklerin getirilmesi uygun olur?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A-(-da, -de, -e, -i)       B-(-dan,  -den, -ye, -e)     C-(-dan, -leri, -ye, -e)    D-(-e, -leri, -de, -de)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10-Seçeneklerde verilen deyimlerin hangisinde zıt anlamlı kelimeler bulunmaktadır?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A-Boyu uzun aklı kısa.                             B-Boş gezenin boş kalfası.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C-Boş çuval ayakta durmaz.                     D-Boynu kıldan ince olmak.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11-Aşağıdaki seçeneklerden hangisi diğerlerinden farklıdır? (eş-zıt anlam)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A-iyi-kötü                B-us-akıl                     C-kuru-ıslak              D-git-gel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684516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12-</w:t>
      </w:r>
      <w:r w:rsidRPr="0068451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Aşağıdaki seçeneklerden hangisi diğerlerinden farklıdır? (eş-zıt anlam)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A-yaşlı-ihtiyar             B-konut-mesken             C-doktor-hekim          D-bağlı-kopuk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13-Aşağıdaki sözcüklerde oluşan ses olaylarından hangisi doğrudur?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A-küreği: ses düşmesi         B-dolabı: kaynaşma       C-siteyi: kaynaşma       D-alnı: yumuşama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14-Aşağıdaki özel adlardan hangisinde kesme işareti yanlış kullanılmıştır?,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A-Atatürk’e                   B-İstanbul’lu                   C-Burcu’nun                D-Karabaş’ın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15-İsmin halleri ekleri ile ilgili eşleştirmelerden hangisi yanlıştır?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32" type="#_x0000_t13" style="position:absolute;margin-left:318.9pt;margin-top:4.7pt;width:21.5pt;height:8.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" adj="17129" fillcolor="window" strokecolor="#f79646" strokeweight="2pt"/>
        </w:pict>
      </w:r>
      <w:r>
        <w:rPr>
          <w:noProof/>
          <w:lang w:eastAsia="tr-TR"/>
        </w:rPr>
        <w:pict>
          <v:shape id="Sağ Ok 2" o:spid="_x0000_s1033" type="#_x0000_t13" style="position:absolute;margin-left:43.65pt;margin-top:4.7pt;width:21.5pt;height:8.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" adj="17129" strokecolor="#f79646" strokeweight="2pt"/>
        </w:pict>
      </w:r>
      <w:r>
        <w:rPr>
          <w:rFonts w:ascii="Times New Roman" w:hAnsi="Times New Roman"/>
          <w:sz w:val="28"/>
        </w:rPr>
        <w:t xml:space="preserve">A-bilgi          -i hali                                          B-bilgide            -de hali       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Sağ Ok 5" o:spid="_x0000_s1034" type="#_x0000_t13" style="position:absolute;margin-left:324.65pt;margin-top:3.6pt;width:21.5pt;height:8.9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" adj="17129" fillcolor="window" strokecolor="#f79646" strokeweight="2pt"/>
        </w:pict>
      </w:r>
      <w:r>
        <w:rPr>
          <w:noProof/>
          <w:lang w:eastAsia="tr-TR"/>
        </w:rPr>
        <w:pict>
          <v:shape id="Sağ Ok 4" o:spid="_x0000_s1035" type="#_x0000_t13" style="position:absolute;margin-left:57.9pt;margin-top:3.5pt;width:21.5pt;height:8.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" adj="17129" fillcolor="window" strokecolor="#f79646" strokeweight="2pt"/>
        </w:pict>
      </w:r>
      <w:r>
        <w:rPr>
          <w:rFonts w:ascii="Times New Roman" w:hAnsi="Times New Roman"/>
          <w:sz w:val="28"/>
        </w:rPr>
        <w:t>C-bilgiye          -e hali                                      D-bilgiden          -den hali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16-Aşağıdaki eklerden hangisiyle soru oluşturamayız?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 ( -mı )                 B- ( -mü )                C- ( -mi )                      D- ( -me )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17- a-İsmin hal eki olan –de her zaman kelimeye bitişik yazılır.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b-Bağlaç olan –de her zaman kelimeye bitişik yazılır.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c-</w:t>
      </w:r>
      <w:r w:rsidRPr="0004417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İsmin hal eki olan –de her zaman ayrı  yazılır.</w:t>
      </w: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d-</w:t>
      </w:r>
      <w:r w:rsidRPr="0004417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Bağlaç olan –de her zaman ayrı  yazılır.</w:t>
      </w: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Yukarıda verilen cümlelerden hangileri doğrudur?</w:t>
      </w: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A-( a - b )                B- ( b - c )                  C- ( b – d )                      D- ( a – d )</w:t>
      </w: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18-Hangi cümleden virgül ( , ) kaldırıldığında anlam bozulmuş olur?</w:t>
      </w: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A-Emine, saygılı ve çalışkan bir öğrenci.          B-İhtiyar, adama bir şeyler sordu.</w:t>
      </w: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C-Konya, Ankara arasında gidip geliyordu.       D-Müzik, matematik ve trafik dersi var.</w:t>
      </w: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19-‘bir-bin-musibet-iyidir-nasihatten’ kelimelerini  anlamlı ve kurallı bir cümle haline getir</w:t>
      </w:r>
      <w:bookmarkStart w:id="0" w:name="_GoBack"/>
      <w:bookmarkEnd w:id="0"/>
      <w:r>
        <w:rPr>
          <w:rFonts w:ascii="Times New Roman" w:hAnsi="Times New Roman"/>
          <w:sz w:val="28"/>
        </w:rPr>
        <w:t>diğinde en sonda hangi sözcük yer alır?</w:t>
      </w: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A-bir                     B-bin                         C-musibet                   D-iyidir</w:t>
      </w: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20-‘güvercin-kasımpatı-kıtlık’ isimlerinin  yapılarına göre türleri hangi seçenekte sırasıyla verilmiştir?</w:t>
      </w:r>
    </w:p>
    <w:p w:rsidR="00F1280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A-basit-birleşik-türemiş                                         B-basit-türemiş-birleşik    </w:t>
      </w:r>
    </w:p>
    <w:p w:rsidR="00F1280D" w:rsidRPr="0004417D" w:rsidRDefault="00F1280D" w:rsidP="0004417D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C-türemiş-basit-birleşik                                         D-birleşik-basit-türemiş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NOT: Süre 40 dakikadır. Her sorunun cevabı 5 puandır. Toplam 100 puandır.</w:t>
      </w:r>
    </w:p>
    <w:p w:rsidR="00F1280D" w:rsidRDefault="00F1280D" w:rsidP="009E3378">
      <w:pPr>
        <w:spacing w:after="0" w:line="240" w:lineRule="auto"/>
        <w:rPr>
          <w:rFonts w:ascii="Times New Roman" w:hAnsi="Times New Roman"/>
          <w:sz w:val="28"/>
        </w:rPr>
      </w:pPr>
    </w:p>
    <w:p w:rsidR="00F1280D" w:rsidRPr="00210AAE" w:rsidRDefault="00F1280D" w:rsidP="00210AAE">
      <w:pPr>
        <w:spacing w:after="0" w:line="240" w:lineRule="auto"/>
        <w:jc w:val="center"/>
        <w:rPr>
          <w:rFonts w:ascii="Times New Roman" w:hAnsi="Times New Roman"/>
          <w:sz w:val="40"/>
        </w:rPr>
      </w:pPr>
      <w:r w:rsidRPr="00210AAE">
        <w:rPr>
          <w:rFonts w:ascii="Times New Roman" w:hAnsi="Times New Roman"/>
          <w:sz w:val="40"/>
        </w:rPr>
        <w:t>K   O   L   A   Y      G   E   L   S   İ   N</w:t>
      </w:r>
    </w:p>
    <w:p w:rsidR="00F1280D" w:rsidRPr="00210AAE" w:rsidRDefault="00F1280D" w:rsidP="00210AAE">
      <w:pPr>
        <w:spacing w:after="0" w:line="240" w:lineRule="auto"/>
        <w:jc w:val="center"/>
        <w:rPr>
          <w:rFonts w:ascii="Times New Roman" w:hAnsi="Times New Roman"/>
          <w:sz w:val="40"/>
        </w:rPr>
      </w:pPr>
      <w:hyperlink r:id="rId5" w:history="1">
        <w:r>
          <w:rPr>
            <w:rStyle w:val="Hyperlink"/>
            <w:rFonts w:ascii="Times New Roman" w:hAnsi="Times New Roman"/>
            <w:sz w:val="24"/>
            <w:szCs w:val="24"/>
            <w:lang w:eastAsia="tr-TR"/>
          </w:rPr>
          <w:t>www.sorubak.com</w:t>
        </w:r>
      </w:hyperlink>
    </w:p>
    <w:sectPr w:rsidR="00F1280D" w:rsidRPr="00210AAE" w:rsidSect="001355D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005D3"/>
    <w:multiLevelType w:val="hybridMultilevel"/>
    <w:tmpl w:val="6C1853CE"/>
    <w:lvl w:ilvl="0" w:tplc="88966C34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7EB"/>
    <w:rsid w:val="0004417D"/>
    <w:rsid w:val="000B10AF"/>
    <w:rsid w:val="000D21DF"/>
    <w:rsid w:val="000D66FF"/>
    <w:rsid w:val="001355DE"/>
    <w:rsid w:val="00141FCC"/>
    <w:rsid w:val="00197344"/>
    <w:rsid w:val="00210AAE"/>
    <w:rsid w:val="002A47EB"/>
    <w:rsid w:val="002D51E9"/>
    <w:rsid w:val="003B566E"/>
    <w:rsid w:val="003E7E74"/>
    <w:rsid w:val="0042428F"/>
    <w:rsid w:val="0049106A"/>
    <w:rsid w:val="004A5EDB"/>
    <w:rsid w:val="004C78CA"/>
    <w:rsid w:val="00684516"/>
    <w:rsid w:val="006B2EFE"/>
    <w:rsid w:val="00755C81"/>
    <w:rsid w:val="007C645A"/>
    <w:rsid w:val="00814B0A"/>
    <w:rsid w:val="00885876"/>
    <w:rsid w:val="009E3378"/>
    <w:rsid w:val="00A150E3"/>
    <w:rsid w:val="00A2297A"/>
    <w:rsid w:val="00A27687"/>
    <w:rsid w:val="00A45CEC"/>
    <w:rsid w:val="00AC2F7F"/>
    <w:rsid w:val="00BB1597"/>
    <w:rsid w:val="00C738E8"/>
    <w:rsid w:val="00C95C63"/>
    <w:rsid w:val="00E00F6B"/>
    <w:rsid w:val="00E250F2"/>
    <w:rsid w:val="00EC2549"/>
    <w:rsid w:val="00EF3E2F"/>
    <w:rsid w:val="00F1280D"/>
    <w:rsid w:val="00F339D4"/>
    <w:rsid w:val="00FC0476"/>
    <w:rsid w:val="00FE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7E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56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C7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78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55C8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2</Pages>
  <Words>701</Words>
  <Characters>4000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Travego-PC</dc:creator>
  <cp:keywords>www.sorubak.com</cp:keywords>
  <dc:description/>
  <cp:lastModifiedBy>edanur</cp:lastModifiedBy>
  <cp:revision>28</cp:revision>
  <cp:lastPrinted>2012-03-02T21:36:00Z</cp:lastPrinted>
  <dcterms:created xsi:type="dcterms:W3CDTF">2012-03-02T19:59:00Z</dcterms:created>
  <dcterms:modified xsi:type="dcterms:W3CDTF">2012-03-25T19:37:00Z</dcterms:modified>
  <cp:category>www.sorubak.com</cp:category>
  <cp:contentType>www.sorubak.com</cp:contentType>
  <cp:contentStatus>www.sorubak.com</cp:contentStatus>
</cp:coreProperties>
</file>