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F20" w:rsidRDefault="00371F20">
      <w:r>
        <w:t>5-A SINIFI TRAFİK GÜVENLİĞİ DERSİ 2. DÖNEM 1. YAZILI SINAVI</w:t>
      </w:r>
    </w:p>
    <w:p w:rsidR="00371F20" w:rsidRDefault="00371F20">
      <w:pPr>
        <w:sectPr w:rsidR="00371F20" w:rsidSect="00103BDF">
          <w:pgSz w:w="11906" w:h="16838"/>
          <w:pgMar w:top="426" w:right="1417" w:bottom="1417" w:left="1417" w:header="708" w:footer="708" w:gutter="0"/>
          <w:cols w:space="708"/>
          <w:docGrid w:linePitch="360"/>
        </w:sectPr>
      </w:pPr>
    </w:p>
    <w:p w:rsidR="00371F20" w:rsidRDefault="00371F20" w:rsidP="00103BDF">
      <w:pPr>
        <w:pStyle w:val="ListParagraph"/>
        <w:numPr>
          <w:ilvl w:val="0"/>
          <w:numId w:val="1"/>
        </w:numPr>
      </w:pPr>
      <w:r>
        <w:t>Aşağıdaki parçadaki boşlukları verilen kelimeler ile tamamlayınız. (18P)</w:t>
      </w:r>
    </w:p>
    <w:p w:rsidR="00371F20" w:rsidRDefault="00371F20" w:rsidP="00103BDF">
      <w:pPr>
        <w:pStyle w:val="ListParagraph"/>
        <w:rPr>
          <w:b/>
        </w:rPr>
      </w:pPr>
      <w:r w:rsidRPr="00103BDF">
        <w:rPr>
          <w:b/>
        </w:rPr>
        <w:t>TOPLU- ZARAR- TOPLU TAŞIMA ARAÇLARI- EKONOMİKTİR- FAYDALIDIR- TRAFİKTE</w:t>
      </w:r>
    </w:p>
    <w:p w:rsidR="00371F20" w:rsidRDefault="00371F20" w:rsidP="00103BDF">
      <w:pPr>
        <w:pStyle w:val="ListParagraph"/>
      </w:pPr>
      <w:r>
        <w:rPr>
          <w:b/>
        </w:rPr>
        <w:t>……………………………………</w:t>
      </w:r>
      <w:r>
        <w:t>……, şehir içinde ve şehirler arası yolda yolcuların ulaşımını sağlar. Bu araçlar insanları …………………………..halde taşır, bu sebeple ………………………….. Toplu taşıma araçlarının kullanılması sayesinde ………………………….araç kalabalığı ve çevreye verilen …………….. azalır. Bu yüzden özel taşıtlar yerine toplu taşıma araçlarının kullanımı …………………………….. .</w:t>
      </w:r>
    </w:p>
    <w:p w:rsidR="00371F20" w:rsidRPr="00103BDF" w:rsidRDefault="00371F20" w:rsidP="00103BDF">
      <w:pPr>
        <w:pStyle w:val="ListParagraph"/>
        <w:numPr>
          <w:ilvl w:val="0"/>
          <w:numId w:val="1"/>
        </w:numPr>
      </w:pPr>
      <w:r>
        <w:rPr>
          <w:b/>
        </w:rPr>
        <w:t>Aşağıdaki cümlelerin başına D-Y koyun. (30p)</w:t>
      </w:r>
    </w:p>
    <w:p w:rsidR="00371F20" w:rsidRDefault="00371F20" w:rsidP="00103BDF">
      <w:pPr>
        <w:pStyle w:val="ListParagraph"/>
      </w:pPr>
      <w:r>
        <w:t>……….yaya geçidi güvenli geçiş yeridir.</w:t>
      </w:r>
    </w:p>
    <w:p w:rsidR="00371F20" w:rsidRDefault="00371F20" w:rsidP="00103BDF">
      <w:pPr>
        <w:pStyle w:val="ListParagraph"/>
      </w:pPr>
      <w:r>
        <w:t>……….yaya kaldırımında inanları rahatsız etmeden istediğimiz gibi koşup oynayabiliriz.</w:t>
      </w:r>
    </w:p>
    <w:p w:rsidR="00371F20" w:rsidRDefault="00371F20" w:rsidP="00103BDF">
      <w:pPr>
        <w:pStyle w:val="ListParagraph"/>
      </w:pPr>
      <w:r>
        <w:t>……….yağmurlu havalarda şemsiye kullanmalıyız.</w:t>
      </w:r>
    </w:p>
    <w:p w:rsidR="00371F20" w:rsidRDefault="00371F20" w:rsidP="00103BDF">
      <w:pPr>
        <w:pStyle w:val="ListParagraph"/>
      </w:pPr>
      <w:r>
        <w:t xml:space="preserve">……….hava koşullarına göre giyinmemiz önemli değildir. </w:t>
      </w:r>
    </w:p>
    <w:p w:rsidR="00371F20" w:rsidRDefault="00371F20" w:rsidP="00103BDF">
      <w:pPr>
        <w:pStyle w:val="ListParagraph"/>
      </w:pPr>
      <w:r>
        <w:t>……….patlak lastikler kazaya sebep olabilir.</w:t>
      </w:r>
    </w:p>
    <w:p w:rsidR="00371F20" w:rsidRDefault="00371F20" w:rsidP="00103BDF">
      <w:pPr>
        <w:pStyle w:val="ListParagraph"/>
      </w:pPr>
      <w:r>
        <w:t>……….bakımı zamanında ve tam yapılan araçlar kazaya sebep olur.</w:t>
      </w:r>
    </w:p>
    <w:p w:rsidR="00371F20" w:rsidRDefault="00371F20" w:rsidP="00103BDF">
      <w:pPr>
        <w:pStyle w:val="ListParagraph"/>
      </w:pPr>
      <w:r>
        <w:t>……….yaya iken karşılaştığımız trafik işaret levhalarını korumalıyız.</w:t>
      </w:r>
    </w:p>
    <w:p w:rsidR="00371F20" w:rsidRDefault="00371F20" w:rsidP="00103BDF">
      <w:pPr>
        <w:pStyle w:val="ListParagraph"/>
      </w:pPr>
      <w:r>
        <w:t>……….yayaların dikkatsiz davranışları kazaya sebep olmaz.</w:t>
      </w:r>
    </w:p>
    <w:p w:rsidR="00371F20" w:rsidRDefault="00371F20" w:rsidP="00103BDF">
      <w:pPr>
        <w:pStyle w:val="ListParagraph"/>
      </w:pPr>
      <w:r>
        <w:t>……….yollarda bulunan çukurlar kazaya sebep olmaz.</w:t>
      </w:r>
    </w:p>
    <w:p w:rsidR="00371F20" w:rsidRDefault="00371F20" w:rsidP="00103BDF">
      <w:pPr>
        <w:pStyle w:val="ListParagraph"/>
      </w:pPr>
      <w:r>
        <w:t>……….yaya kaldırımsız yolda dikkatli olmamalıyız.</w:t>
      </w:r>
    </w:p>
    <w:p w:rsidR="00371F20" w:rsidRDefault="00371F20" w:rsidP="00103BDF">
      <w:pPr>
        <w:pStyle w:val="ListParagraph"/>
      </w:pPr>
    </w:p>
    <w:p w:rsidR="00371F20" w:rsidRDefault="00371F20" w:rsidP="00103BDF">
      <w:pPr>
        <w:pStyle w:val="ListParagraph"/>
        <w:numPr>
          <w:ilvl w:val="0"/>
          <w:numId w:val="1"/>
        </w:numPr>
      </w:pPr>
      <w:r>
        <w:t>Kamyon kasasında, yük üzerinde yolculuk yapanlar ne gibi sorunlarla karşılaşabilirler? En az 4 madde yazın. (10p)</w:t>
      </w:r>
    </w:p>
    <w:p w:rsidR="00371F20" w:rsidRDefault="00371F20" w:rsidP="00103BDF"/>
    <w:p w:rsidR="00371F20" w:rsidRDefault="00371F20" w:rsidP="00103BDF"/>
    <w:p w:rsidR="00371F20" w:rsidRDefault="00371F20" w:rsidP="00103BDF">
      <w:pPr>
        <w:pStyle w:val="ListParagraph"/>
        <w:numPr>
          <w:ilvl w:val="0"/>
          <w:numId w:val="1"/>
        </w:numPr>
      </w:pPr>
      <w:r>
        <w:t>Güvenli geçiş yerleri nerelerdir? (10p)</w:t>
      </w:r>
    </w:p>
    <w:p w:rsidR="00371F20" w:rsidRDefault="00371F20" w:rsidP="00103BDF"/>
    <w:p w:rsidR="00371F20" w:rsidRDefault="00371F20" w:rsidP="00103BDF"/>
    <w:p w:rsidR="00371F20" w:rsidRDefault="00371F20" w:rsidP="00103BDF"/>
    <w:p w:rsidR="00371F20" w:rsidRDefault="00371F20" w:rsidP="00103BDF"/>
    <w:p w:rsidR="00371F20" w:rsidRDefault="00371F20" w:rsidP="00103BDF">
      <w:pPr>
        <w:pStyle w:val="ListParagraph"/>
        <w:numPr>
          <w:ilvl w:val="0"/>
          <w:numId w:val="1"/>
        </w:numPr>
      </w:pPr>
      <w:r>
        <w:t>Trafik kazalarının nedenleri neler olabilir? En az 4 madde yazın. (10p)</w:t>
      </w:r>
    </w:p>
    <w:p w:rsidR="00371F20" w:rsidRDefault="00371F20" w:rsidP="00103BDF"/>
    <w:p w:rsidR="00371F20" w:rsidRDefault="00371F20" w:rsidP="00103BDF"/>
    <w:p w:rsidR="00371F20" w:rsidRDefault="00371F20" w:rsidP="00103BDF"/>
    <w:p w:rsidR="00371F20" w:rsidRDefault="00371F20" w:rsidP="00103BDF"/>
    <w:p w:rsidR="00371F20" w:rsidRDefault="00371F20" w:rsidP="00103BDF"/>
    <w:p w:rsidR="00371F20" w:rsidRDefault="00371F20" w:rsidP="00103BDF">
      <w:pPr>
        <w:pStyle w:val="ListParagraph"/>
        <w:numPr>
          <w:ilvl w:val="0"/>
          <w:numId w:val="1"/>
        </w:numPr>
      </w:pPr>
      <w:r>
        <w:t xml:space="preserve">Verilen kelimeleri tabloda uygun yerlere yazınız. </w:t>
      </w:r>
    </w:p>
    <w:p w:rsidR="00371F20" w:rsidRDefault="00371F20" w:rsidP="00B4609E">
      <w:pPr>
        <w:pStyle w:val="ListParagraph"/>
        <w:rPr>
          <w:b/>
        </w:rPr>
      </w:pPr>
      <w:r w:rsidRPr="00B4609E">
        <w:rPr>
          <w:b/>
        </w:rPr>
        <w:t>Sandal- otomobil-tramvay-tren- helikopter- vapur- gemi- kamyon- motosiklet- uçak</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31"/>
        <w:gridCol w:w="2446"/>
      </w:tblGrid>
      <w:tr w:rsidR="00371F20" w:rsidRPr="00406B6B" w:rsidTr="00406B6B">
        <w:tc>
          <w:tcPr>
            <w:tcW w:w="1231" w:type="dxa"/>
          </w:tcPr>
          <w:p w:rsidR="00371F20" w:rsidRPr="00406B6B" w:rsidRDefault="00371F20" w:rsidP="00406B6B">
            <w:pPr>
              <w:pStyle w:val="ListParagraph"/>
              <w:spacing w:after="0" w:line="240" w:lineRule="auto"/>
              <w:ind w:left="0"/>
              <w:rPr>
                <w:b/>
              </w:rPr>
            </w:pPr>
            <w:r w:rsidRPr="00406B6B">
              <w:rPr>
                <w:b/>
              </w:rPr>
              <w:t>Kara yolu</w:t>
            </w:r>
          </w:p>
          <w:p w:rsidR="00371F20" w:rsidRPr="00406B6B" w:rsidRDefault="00371F20" w:rsidP="00406B6B">
            <w:pPr>
              <w:pStyle w:val="ListParagraph"/>
              <w:spacing w:after="0" w:line="240" w:lineRule="auto"/>
              <w:ind w:left="0"/>
              <w:rPr>
                <w:b/>
              </w:rPr>
            </w:pPr>
          </w:p>
          <w:p w:rsidR="00371F20" w:rsidRPr="00406B6B" w:rsidRDefault="00371F20" w:rsidP="00406B6B">
            <w:pPr>
              <w:pStyle w:val="ListParagraph"/>
              <w:spacing w:after="0" w:line="240" w:lineRule="auto"/>
              <w:ind w:left="0"/>
              <w:rPr>
                <w:b/>
              </w:rPr>
            </w:pPr>
          </w:p>
        </w:tc>
        <w:tc>
          <w:tcPr>
            <w:tcW w:w="2446" w:type="dxa"/>
          </w:tcPr>
          <w:p w:rsidR="00371F20" w:rsidRPr="00406B6B" w:rsidRDefault="00371F20" w:rsidP="00406B6B">
            <w:pPr>
              <w:pStyle w:val="ListParagraph"/>
              <w:spacing w:after="0" w:line="240" w:lineRule="auto"/>
              <w:ind w:left="0"/>
              <w:rPr>
                <w:b/>
              </w:rPr>
            </w:pPr>
          </w:p>
        </w:tc>
      </w:tr>
      <w:tr w:rsidR="00371F20" w:rsidRPr="00406B6B" w:rsidTr="00406B6B">
        <w:tc>
          <w:tcPr>
            <w:tcW w:w="1231" w:type="dxa"/>
          </w:tcPr>
          <w:p w:rsidR="00371F20" w:rsidRPr="00406B6B" w:rsidRDefault="00371F20" w:rsidP="00406B6B">
            <w:pPr>
              <w:pStyle w:val="ListParagraph"/>
              <w:spacing w:after="0" w:line="240" w:lineRule="auto"/>
              <w:ind w:left="0"/>
              <w:rPr>
                <w:b/>
              </w:rPr>
            </w:pPr>
            <w:r w:rsidRPr="00406B6B">
              <w:rPr>
                <w:b/>
              </w:rPr>
              <w:t>Hava yolu</w:t>
            </w:r>
          </w:p>
          <w:p w:rsidR="00371F20" w:rsidRPr="00406B6B" w:rsidRDefault="00371F20" w:rsidP="00406B6B">
            <w:pPr>
              <w:pStyle w:val="ListParagraph"/>
              <w:spacing w:after="0" w:line="240" w:lineRule="auto"/>
              <w:ind w:left="0"/>
              <w:rPr>
                <w:b/>
              </w:rPr>
            </w:pPr>
          </w:p>
          <w:p w:rsidR="00371F20" w:rsidRPr="00406B6B" w:rsidRDefault="00371F20" w:rsidP="00406B6B">
            <w:pPr>
              <w:pStyle w:val="ListParagraph"/>
              <w:spacing w:after="0" w:line="240" w:lineRule="auto"/>
              <w:ind w:left="0"/>
              <w:rPr>
                <w:b/>
              </w:rPr>
            </w:pPr>
          </w:p>
        </w:tc>
        <w:tc>
          <w:tcPr>
            <w:tcW w:w="2446" w:type="dxa"/>
          </w:tcPr>
          <w:p w:rsidR="00371F20" w:rsidRPr="00406B6B" w:rsidRDefault="00371F20" w:rsidP="00406B6B">
            <w:pPr>
              <w:pStyle w:val="ListParagraph"/>
              <w:spacing w:after="0" w:line="240" w:lineRule="auto"/>
              <w:ind w:left="0"/>
              <w:rPr>
                <w:b/>
              </w:rPr>
            </w:pPr>
          </w:p>
        </w:tc>
      </w:tr>
      <w:tr w:rsidR="00371F20" w:rsidRPr="00406B6B" w:rsidTr="00406B6B">
        <w:tc>
          <w:tcPr>
            <w:tcW w:w="1231" w:type="dxa"/>
          </w:tcPr>
          <w:p w:rsidR="00371F20" w:rsidRPr="00406B6B" w:rsidRDefault="00371F20" w:rsidP="00406B6B">
            <w:pPr>
              <w:pStyle w:val="ListParagraph"/>
              <w:spacing w:after="0" w:line="240" w:lineRule="auto"/>
              <w:ind w:left="0"/>
              <w:rPr>
                <w:b/>
              </w:rPr>
            </w:pPr>
            <w:r w:rsidRPr="00406B6B">
              <w:rPr>
                <w:b/>
              </w:rPr>
              <w:t>Demir yolu</w:t>
            </w:r>
          </w:p>
          <w:p w:rsidR="00371F20" w:rsidRPr="00406B6B" w:rsidRDefault="00371F20" w:rsidP="00406B6B">
            <w:pPr>
              <w:pStyle w:val="ListParagraph"/>
              <w:spacing w:after="0" w:line="240" w:lineRule="auto"/>
              <w:ind w:left="0"/>
              <w:rPr>
                <w:b/>
              </w:rPr>
            </w:pPr>
          </w:p>
          <w:p w:rsidR="00371F20" w:rsidRPr="00406B6B" w:rsidRDefault="00371F20" w:rsidP="00406B6B">
            <w:pPr>
              <w:pStyle w:val="ListParagraph"/>
              <w:spacing w:after="0" w:line="240" w:lineRule="auto"/>
              <w:ind w:left="0"/>
              <w:rPr>
                <w:b/>
              </w:rPr>
            </w:pPr>
          </w:p>
        </w:tc>
        <w:tc>
          <w:tcPr>
            <w:tcW w:w="2446" w:type="dxa"/>
          </w:tcPr>
          <w:p w:rsidR="00371F20" w:rsidRPr="00406B6B" w:rsidRDefault="00371F20" w:rsidP="00406B6B">
            <w:pPr>
              <w:pStyle w:val="ListParagraph"/>
              <w:spacing w:after="0" w:line="240" w:lineRule="auto"/>
              <w:ind w:left="0"/>
              <w:rPr>
                <w:b/>
              </w:rPr>
            </w:pPr>
          </w:p>
        </w:tc>
      </w:tr>
      <w:tr w:rsidR="00371F20" w:rsidRPr="00406B6B" w:rsidTr="00406B6B">
        <w:tc>
          <w:tcPr>
            <w:tcW w:w="1231" w:type="dxa"/>
          </w:tcPr>
          <w:p w:rsidR="00371F20" w:rsidRPr="00406B6B" w:rsidRDefault="00371F20" w:rsidP="00406B6B">
            <w:pPr>
              <w:pStyle w:val="ListParagraph"/>
              <w:spacing w:after="0" w:line="240" w:lineRule="auto"/>
              <w:ind w:left="0"/>
              <w:rPr>
                <w:b/>
              </w:rPr>
            </w:pPr>
            <w:r w:rsidRPr="00406B6B">
              <w:rPr>
                <w:b/>
              </w:rPr>
              <w:t>Deniz yolu</w:t>
            </w:r>
          </w:p>
          <w:p w:rsidR="00371F20" w:rsidRPr="00406B6B" w:rsidRDefault="00371F20" w:rsidP="00406B6B">
            <w:pPr>
              <w:pStyle w:val="ListParagraph"/>
              <w:spacing w:after="0" w:line="240" w:lineRule="auto"/>
              <w:ind w:left="0"/>
              <w:rPr>
                <w:b/>
              </w:rPr>
            </w:pPr>
          </w:p>
          <w:p w:rsidR="00371F20" w:rsidRPr="00406B6B" w:rsidRDefault="00371F20" w:rsidP="00406B6B">
            <w:pPr>
              <w:pStyle w:val="ListParagraph"/>
              <w:spacing w:after="0" w:line="240" w:lineRule="auto"/>
              <w:ind w:left="0"/>
              <w:rPr>
                <w:b/>
              </w:rPr>
            </w:pPr>
          </w:p>
        </w:tc>
        <w:tc>
          <w:tcPr>
            <w:tcW w:w="2446" w:type="dxa"/>
          </w:tcPr>
          <w:p w:rsidR="00371F20" w:rsidRPr="00406B6B" w:rsidRDefault="00371F20" w:rsidP="00406B6B">
            <w:pPr>
              <w:pStyle w:val="ListParagraph"/>
              <w:spacing w:after="0" w:line="240" w:lineRule="auto"/>
              <w:ind w:left="0"/>
              <w:rPr>
                <w:b/>
              </w:rPr>
            </w:pPr>
          </w:p>
        </w:tc>
      </w:tr>
    </w:tbl>
    <w:p w:rsidR="00371F20" w:rsidRDefault="00371F20" w:rsidP="00B4609E">
      <w:pPr>
        <w:pStyle w:val="ListParagraph"/>
        <w:rPr>
          <w:b/>
        </w:rPr>
      </w:pPr>
      <w:hyperlink r:id="rId5" w:history="1">
        <w:r>
          <w:rPr>
            <w:rStyle w:val="Hyperlink"/>
            <w:rFonts w:ascii="Comic Sans MS" w:hAnsi="Comic Sans MS"/>
            <w:b/>
            <w:sz w:val="20"/>
            <w:szCs w:val="20"/>
          </w:rPr>
          <w:t>www.sorubak.com</w:t>
        </w:r>
      </w:hyperlink>
    </w:p>
    <w:p w:rsidR="00371F20" w:rsidRDefault="00371F20" w:rsidP="00B4609E">
      <w:pPr>
        <w:pStyle w:val="ListParagraph"/>
        <w:numPr>
          <w:ilvl w:val="0"/>
          <w:numId w:val="1"/>
        </w:numPr>
        <w:rPr>
          <w:b/>
        </w:rPr>
      </w:pPr>
      <w:r>
        <w:rPr>
          <w:b/>
        </w:rPr>
        <w:t>Aşağıdaki görseli yorumlayınız. (12p)</w:t>
      </w:r>
    </w:p>
    <w:p w:rsidR="00371F20" w:rsidRPr="00B4609E" w:rsidRDefault="00371F20" w:rsidP="00B4609E">
      <w:pPr>
        <w:pStyle w:val="ListParagraph"/>
        <w:rPr>
          <w:b/>
        </w:rPr>
      </w:pPr>
      <w:r w:rsidRPr="00406B6B">
        <w:rPr>
          <w:rFonts w:ascii="Arial" w:hAnsi="Arial" w:cs="Arial"/>
          <w:noProof/>
          <w:sz w:val="20"/>
          <w:szCs w:val="20"/>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l_fi" o:spid="_x0000_i1025" type="#_x0000_t75" alt="http://www.detaylibilgi.net/wp-content/uploads/2012/01/trafik-kazalarinin-sebepleri1.jpg" style="width:141.75pt;height:129.75pt;visibility:visible">
            <v:imagedata r:id="rId6" o:title=""/>
          </v:shape>
        </w:pict>
      </w:r>
    </w:p>
    <w:sectPr w:rsidR="00371F20" w:rsidRPr="00B4609E" w:rsidSect="00103BDF">
      <w:type w:val="continuous"/>
      <w:pgSz w:w="11906" w:h="16838"/>
      <w:pgMar w:top="426" w:right="1417" w:bottom="1417"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356213"/>
    <w:multiLevelType w:val="hybridMultilevel"/>
    <w:tmpl w:val="EFA41234"/>
    <w:lvl w:ilvl="0" w:tplc="8D964B5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3BDF"/>
    <w:rsid w:val="00103BDF"/>
    <w:rsid w:val="00371F20"/>
    <w:rsid w:val="00406B6B"/>
    <w:rsid w:val="00903AD4"/>
    <w:rsid w:val="00B4609E"/>
    <w:rsid w:val="00CA3CDA"/>
    <w:rsid w:val="00D471A8"/>
    <w:rsid w:val="00FD68B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CD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03BDF"/>
    <w:pPr>
      <w:ind w:left="720"/>
      <w:contextualSpacing/>
    </w:pPr>
  </w:style>
  <w:style w:type="table" w:styleId="TableGrid">
    <w:name w:val="Table Grid"/>
    <w:basedOn w:val="TableNormal"/>
    <w:uiPriority w:val="99"/>
    <w:rsid w:val="00B4609E"/>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B460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4609E"/>
    <w:rPr>
      <w:rFonts w:ascii="Tahoma" w:hAnsi="Tahoma" w:cs="Tahoma"/>
      <w:sz w:val="16"/>
      <w:szCs w:val="16"/>
    </w:rPr>
  </w:style>
  <w:style w:type="character" w:styleId="Hyperlink">
    <w:name w:val="Hyperlink"/>
    <w:basedOn w:val="DefaultParagraphFont"/>
    <w:uiPriority w:val="99"/>
    <w:rsid w:val="00D471A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TotalTime>
  <Pages>1</Pages>
  <Words>250</Words>
  <Characters>1428</Characters>
  <Application>Microsoft Office Outlook</Application>
  <DocSecurity>0</DocSecurity>
  <Lines>0</Lines>
  <Paragraphs>0</Paragraphs>
  <ScaleCrop>false</ScaleCrop>
  <Company>by TNCTR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X2010</dc:creator>
  <cp:keywords/>
  <dc:description/>
  <cp:lastModifiedBy>edanur</cp:lastModifiedBy>
  <cp:revision>2</cp:revision>
  <cp:lastPrinted>2012-04-02T07:47:00Z</cp:lastPrinted>
  <dcterms:created xsi:type="dcterms:W3CDTF">2012-04-02T07:32:00Z</dcterms:created>
  <dcterms:modified xsi:type="dcterms:W3CDTF">2012-04-08T16:49:00Z</dcterms:modified>
</cp:coreProperties>
</file>