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EA9" w:rsidRDefault="00E76EA9" w:rsidP="00852F73">
      <w:pPr>
        <w:pStyle w:val="NoSpacing"/>
      </w:pPr>
    </w:p>
    <w:tbl>
      <w:tblPr>
        <w:tblpPr w:leftFromText="141" w:rightFromText="141" w:vertAnchor="text" w:horzAnchor="page" w:tblpX="6745" w:tblpY="1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84"/>
        <w:gridCol w:w="1276"/>
      </w:tblGrid>
      <w:tr w:rsidR="00E76EA9" w:rsidRPr="006B6E69" w:rsidTr="006B6E69">
        <w:tc>
          <w:tcPr>
            <w:tcW w:w="1384" w:type="dxa"/>
            <w:shd w:val="clear" w:color="auto" w:fill="FDE9D9"/>
            <w:vAlign w:val="center"/>
          </w:tcPr>
          <w:p w:rsidR="00E76EA9" w:rsidRPr="006B6E69" w:rsidRDefault="00E76EA9" w:rsidP="006B6E69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6B6E69">
              <w:rPr>
                <w:rFonts w:cs="Calibri"/>
                <w:b/>
              </w:rPr>
              <w:t>Ürün</w:t>
            </w:r>
          </w:p>
        </w:tc>
        <w:tc>
          <w:tcPr>
            <w:tcW w:w="1276" w:type="dxa"/>
            <w:shd w:val="clear" w:color="auto" w:fill="FDE9D9"/>
            <w:vAlign w:val="center"/>
          </w:tcPr>
          <w:p w:rsidR="00E76EA9" w:rsidRPr="006B6E69" w:rsidRDefault="00E76EA9" w:rsidP="006B6E69">
            <w:pPr>
              <w:spacing w:after="0"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6B6E69">
              <w:rPr>
                <w:rFonts w:cs="Calibri"/>
                <w:b/>
                <w:sz w:val="18"/>
                <w:szCs w:val="18"/>
              </w:rPr>
              <w:t xml:space="preserve">Satış Fiyat </w:t>
            </w:r>
          </w:p>
          <w:p w:rsidR="00E76EA9" w:rsidRPr="006B6E69" w:rsidRDefault="00E76EA9" w:rsidP="006B6E69">
            <w:pPr>
              <w:spacing w:after="0"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6B6E69">
              <w:rPr>
                <w:rFonts w:cs="Calibri"/>
                <w:b/>
                <w:sz w:val="18"/>
                <w:szCs w:val="18"/>
              </w:rPr>
              <w:t>( TL )</w:t>
            </w:r>
          </w:p>
        </w:tc>
      </w:tr>
      <w:tr w:rsidR="00E76EA9" w:rsidRPr="006B6E69" w:rsidTr="006B6E69">
        <w:trPr>
          <w:trHeight w:val="277"/>
        </w:trPr>
        <w:tc>
          <w:tcPr>
            <w:tcW w:w="1384" w:type="dxa"/>
            <w:vAlign w:val="center"/>
          </w:tcPr>
          <w:p w:rsidR="00E76EA9" w:rsidRPr="006B6E69" w:rsidRDefault="00E76EA9" w:rsidP="006B6E69">
            <w:pPr>
              <w:spacing w:after="0" w:line="240" w:lineRule="auto"/>
              <w:jc w:val="center"/>
              <w:rPr>
                <w:rFonts w:cs="Calibri"/>
              </w:rPr>
            </w:pPr>
            <w:r w:rsidRPr="006B6E69">
              <w:rPr>
                <w:rFonts w:cs="Calibri"/>
              </w:rPr>
              <w:t>Şapka</w:t>
            </w:r>
          </w:p>
        </w:tc>
        <w:tc>
          <w:tcPr>
            <w:tcW w:w="1276" w:type="dxa"/>
            <w:vAlign w:val="center"/>
          </w:tcPr>
          <w:p w:rsidR="00E76EA9" w:rsidRPr="006B6E69" w:rsidRDefault="00E76EA9" w:rsidP="006B6E69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B6E69">
              <w:rPr>
                <w:rFonts w:cs="Calibri"/>
                <w:sz w:val="20"/>
                <w:szCs w:val="20"/>
              </w:rPr>
              <w:t>17,99TL</w:t>
            </w:r>
          </w:p>
        </w:tc>
      </w:tr>
      <w:tr w:rsidR="00E76EA9" w:rsidRPr="006B6E69" w:rsidTr="006B6E69">
        <w:trPr>
          <w:trHeight w:val="268"/>
        </w:trPr>
        <w:tc>
          <w:tcPr>
            <w:tcW w:w="1384" w:type="dxa"/>
            <w:vAlign w:val="center"/>
          </w:tcPr>
          <w:p w:rsidR="00E76EA9" w:rsidRPr="006B6E69" w:rsidRDefault="00E76EA9" w:rsidP="006B6E69">
            <w:pPr>
              <w:spacing w:after="0" w:line="240" w:lineRule="auto"/>
              <w:rPr>
                <w:rFonts w:cs="Calibri"/>
              </w:rPr>
            </w:pPr>
            <w:r w:rsidRPr="006B6E69">
              <w:rPr>
                <w:rFonts w:cs="Calibri"/>
              </w:rPr>
              <w:t xml:space="preserve">  Eldiven</w:t>
            </w:r>
          </w:p>
        </w:tc>
        <w:tc>
          <w:tcPr>
            <w:tcW w:w="1276" w:type="dxa"/>
            <w:vAlign w:val="center"/>
          </w:tcPr>
          <w:p w:rsidR="00E76EA9" w:rsidRPr="006B6E69" w:rsidRDefault="00E76EA9" w:rsidP="006B6E69">
            <w:pPr>
              <w:spacing w:after="0" w:line="240" w:lineRule="auto"/>
              <w:jc w:val="center"/>
              <w:rPr>
                <w:rFonts w:cs="Calibri"/>
              </w:rPr>
            </w:pPr>
            <w:r w:rsidRPr="006B6E69">
              <w:rPr>
                <w:rFonts w:cs="Calibri"/>
              </w:rPr>
              <w:t>13,50TL</w:t>
            </w:r>
          </w:p>
        </w:tc>
      </w:tr>
      <w:tr w:rsidR="00E76EA9" w:rsidRPr="006B6E69" w:rsidTr="006B6E69">
        <w:trPr>
          <w:trHeight w:val="272"/>
        </w:trPr>
        <w:tc>
          <w:tcPr>
            <w:tcW w:w="1384" w:type="dxa"/>
            <w:vAlign w:val="center"/>
          </w:tcPr>
          <w:p w:rsidR="00E76EA9" w:rsidRPr="006B6E69" w:rsidRDefault="00E76EA9" w:rsidP="006B6E69">
            <w:pPr>
              <w:spacing w:after="0" w:line="240" w:lineRule="auto"/>
              <w:jc w:val="center"/>
              <w:rPr>
                <w:rFonts w:cs="Calibri"/>
              </w:rPr>
            </w:pPr>
            <w:r w:rsidRPr="006B6E69">
              <w:rPr>
                <w:rFonts w:cs="Calibri"/>
              </w:rPr>
              <w:t>Atkı</w:t>
            </w:r>
          </w:p>
        </w:tc>
        <w:tc>
          <w:tcPr>
            <w:tcW w:w="1276" w:type="dxa"/>
            <w:vAlign w:val="center"/>
          </w:tcPr>
          <w:p w:rsidR="00E76EA9" w:rsidRPr="006B6E69" w:rsidRDefault="00E76EA9" w:rsidP="006B6E69">
            <w:pPr>
              <w:spacing w:after="0" w:line="240" w:lineRule="auto"/>
              <w:jc w:val="center"/>
              <w:rPr>
                <w:rFonts w:cs="Calibri"/>
              </w:rPr>
            </w:pPr>
            <w:r w:rsidRPr="006B6E69">
              <w:rPr>
                <w:rFonts w:cs="Calibri"/>
              </w:rPr>
              <w:t>19,99 TL</w:t>
            </w:r>
          </w:p>
        </w:tc>
      </w:tr>
    </w:tbl>
    <w:p w:rsidR="00E76EA9" w:rsidRPr="008C12D0" w:rsidRDefault="00E76EA9" w:rsidP="00852F73">
      <w:pPr>
        <w:pStyle w:val="NoSpacing"/>
        <w:rPr>
          <w:color w:val="000000"/>
        </w:rPr>
      </w:pPr>
      <w:r>
        <w:rPr>
          <w:noProof/>
          <w:lang w:eastAsia="tr-TR"/>
        </w:rPr>
        <w:pict>
          <v:rect id="Rectangle 2" o:spid="_x0000_s1026" style="position:absolute;margin-left:.75pt;margin-top:-29.4pt;width:546.5pt;height:29.85pt;z-index:2516510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">
            <v:textbox>
              <w:txbxContent>
                <w:p w:rsidR="00E76EA9" w:rsidRPr="006B6E69" w:rsidRDefault="00E76EA9" w:rsidP="00523838">
                  <w:pPr>
                    <w:pStyle w:val="NoSpacing"/>
                    <w:jc w:val="center"/>
                    <w:rPr>
                      <w:rFonts w:cs="Calibri"/>
                      <w:i/>
                      <w:sz w:val="20"/>
                      <w:szCs w:val="20"/>
                    </w:rPr>
                  </w:pPr>
                  <w:r w:rsidRPr="006B6E69">
                    <w:rPr>
                      <w:rFonts w:cs="Calibri"/>
                      <w:b/>
                      <w:i/>
                      <w:sz w:val="20"/>
                      <w:szCs w:val="20"/>
                    </w:rPr>
                    <w:t xml:space="preserve">YAŞAR DOĞU İLKÖĞRETİM OKULU 2011/2012 ÖĞRETİM YILI </w:t>
                  </w:r>
                  <w:r w:rsidRPr="006B6E69">
                    <w:rPr>
                      <w:rFonts w:cs="Calibri"/>
                      <w:i/>
                      <w:sz w:val="20"/>
                      <w:szCs w:val="20"/>
                    </w:rPr>
                    <w:t xml:space="preserve"> </w:t>
                  </w:r>
                  <w:r w:rsidRPr="006B6E69">
                    <w:rPr>
                      <w:rFonts w:cs="Calibri"/>
                      <w:b/>
                      <w:i/>
                      <w:sz w:val="20"/>
                      <w:szCs w:val="20"/>
                    </w:rPr>
                    <w:t>5/A SINIFLARI 2.DÖNEM MATEMATİK DERSİ SINAVI</w:t>
                  </w:r>
                </w:p>
                <w:p w:rsidR="00E76EA9" w:rsidRPr="006B6E69" w:rsidRDefault="00E76EA9" w:rsidP="00523838">
                  <w:pPr>
                    <w:rPr>
                      <w:rFonts w:cs="Calibri"/>
                      <w:i/>
                      <w:sz w:val="20"/>
                      <w:szCs w:val="20"/>
                    </w:rPr>
                  </w:pPr>
                  <w:r w:rsidRPr="006B6E69">
                    <w:rPr>
                      <w:rFonts w:cs="Calibri"/>
                      <w:i/>
                      <w:sz w:val="20"/>
                      <w:szCs w:val="20"/>
                    </w:rPr>
                    <w:t>Adım Soyadım: ………………………………………………………………Okul Numaram: …………………PUAN: ………………………</w:t>
                  </w:r>
                </w:p>
                <w:p w:rsidR="00E76EA9" w:rsidRPr="002A45D6" w:rsidRDefault="00E76EA9" w:rsidP="00523838">
                  <w:pPr>
                    <w:jc w:val="center"/>
                    <w:rPr>
                      <w:rFonts w:ascii="Book Antiqua" w:hAnsi="Book Antiqua"/>
                      <w:b/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 w:rsidRPr="00473245">
        <w:rPr>
          <w:b/>
        </w:rPr>
        <w:t>1-</w:t>
      </w:r>
      <w:r w:rsidRPr="00DD3222">
        <w:t xml:space="preserve"> </w:t>
      </w:r>
      <w:r>
        <w:t>)</w:t>
      </w:r>
      <w:r w:rsidRPr="00852F73">
        <w:rPr>
          <w:b/>
          <w:i/>
        </w:rPr>
        <w:t>Aşağıda verilen işlemleri yapınız.</w:t>
      </w:r>
      <w:r w:rsidRPr="00852F73">
        <w:rPr>
          <w:bCs/>
          <w:i/>
        </w:rPr>
        <w:t xml:space="preserve"> ( </w:t>
      </w:r>
      <w:r>
        <w:rPr>
          <w:bCs/>
          <w:i/>
        </w:rPr>
        <w:t xml:space="preserve">8 </w:t>
      </w:r>
      <w:r w:rsidRPr="00852F73">
        <w:rPr>
          <w:bCs/>
          <w:i/>
        </w:rPr>
        <w:t>p</w:t>
      </w:r>
      <w:r>
        <w:rPr>
          <w:bCs/>
          <w:i/>
        </w:rPr>
        <w:t>uan</w:t>
      </w:r>
      <w:r w:rsidRPr="008C12D0">
        <w:rPr>
          <w:bCs/>
        </w:rPr>
        <w:t>)</w:t>
      </w:r>
    </w:p>
    <w:p w:rsidR="00E76EA9" w:rsidRDefault="00E76EA9" w:rsidP="00852F73">
      <w:pPr>
        <w:pStyle w:val="NoSpacing"/>
        <w:rPr>
          <w:b/>
        </w:rPr>
      </w:pPr>
      <w:r w:rsidRPr="00AA0362">
        <w:rPr>
          <w:b/>
        </w:rPr>
        <w:t>a)</w:t>
      </w:r>
      <w:r w:rsidRPr="00AA0362">
        <w:rPr>
          <w:b/>
          <w:position w:val="-24"/>
        </w:rPr>
        <w:object w:dxaOrig="3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25pt;height:30.75pt" o:ole="">
            <v:imagedata r:id="rId6" o:title=""/>
          </v:shape>
          <o:OLEObject Type="Embed" ProgID="Equation.3" ShapeID="_x0000_i1025" DrawAspect="Content" ObjectID="_1392890326" r:id="rId7"/>
        </w:object>
      </w:r>
      <w:r w:rsidRPr="00AA0362">
        <w:rPr>
          <w:b/>
        </w:rPr>
        <w:t>+</w:t>
      </w:r>
      <w:r w:rsidRPr="004D1667">
        <w:rPr>
          <w:b/>
          <w:position w:val="-24"/>
        </w:rPr>
        <w:object w:dxaOrig="360" w:dyaOrig="620">
          <v:shape id="_x0000_i1026" type="#_x0000_t75" style="width:22.5pt;height:30.75pt" o:ole="">
            <v:imagedata r:id="rId8" o:title=""/>
          </v:shape>
          <o:OLEObject Type="Embed" ProgID="Equation.3" ShapeID="_x0000_i1026" DrawAspect="Content" ObjectID="_1392890327" r:id="rId9"/>
        </w:object>
      </w:r>
      <w:r w:rsidRPr="00AA0362">
        <w:rPr>
          <w:b/>
        </w:rPr>
        <w:t xml:space="preserve">=   </w:t>
      </w:r>
    </w:p>
    <w:p w:rsidR="00E76EA9" w:rsidRPr="00AA0362" w:rsidRDefault="00E76EA9" w:rsidP="00852F73">
      <w:pPr>
        <w:pStyle w:val="NoSpacing"/>
        <w:rPr>
          <w:b/>
        </w:rPr>
      </w:pPr>
      <w:r w:rsidRPr="00AA0362">
        <w:rPr>
          <w:b/>
        </w:rPr>
        <w:t xml:space="preserve">     </w:t>
      </w:r>
    </w:p>
    <w:p w:rsidR="00E76EA9" w:rsidRDefault="00E76EA9" w:rsidP="00852F73">
      <w:pPr>
        <w:pStyle w:val="NoSpacing"/>
        <w:rPr>
          <w:b/>
        </w:rPr>
      </w:pPr>
      <w:r w:rsidRPr="00AA0362">
        <w:rPr>
          <w:b/>
        </w:rPr>
        <w:t xml:space="preserve">b) </w:t>
      </w:r>
      <w:r w:rsidRPr="00AA0362">
        <w:rPr>
          <w:b/>
          <w:position w:val="-24"/>
        </w:rPr>
        <w:object w:dxaOrig="360" w:dyaOrig="620">
          <v:shape id="_x0000_i1027" type="#_x0000_t75" style="width:22.5pt;height:30.75pt" o:ole="">
            <v:imagedata r:id="rId10" o:title=""/>
          </v:shape>
          <o:OLEObject Type="Embed" ProgID="Equation.3" ShapeID="_x0000_i1027" DrawAspect="Content" ObjectID="_1392890328" r:id="rId11"/>
        </w:object>
      </w:r>
      <w:r w:rsidRPr="00AA0362">
        <w:rPr>
          <w:b/>
        </w:rPr>
        <w:t>-</w:t>
      </w:r>
      <w:r w:rsidRPr="00AA0362">
        <w:rPr>
          <w:b/>
          <w:position w:val="-24"/>
        </w:rPr>
        <w:object w:dxaOrig="340" w:dyaOrig="620">
          <v:shape id="_x0000_i1028" type="#_x0000_t75" style="width:21pt;height:30.75pt" o:ole="">
            <v:imagedata r:id="rId12" o:title=""/>
          </v:shape>
          <o:OLEObject Type="Embed" ProgID="Equation.3" ShapeID="_x0000_i1028" DrawAspect="Content" ObjectID="_1392890329" r:id="rId13"/>
        </w:object>
      </w:r>
      <w:r w:rsidRPr="00AA0362">
        <w:rPr>
          <w:b/>
        </w:rPr>
        <w:t>=</w:t>
      </w:r>
    </w:p>
    <w:p w:rsidR="00E76EA9" w:rsidRPr="00AA0362" w:rsidRDefault="00E76EA9" w:rsidP="00852F73">
      <w:pPr>
        <w:pStyle w:val="NoSpacing"/>
        <w:rPr>
          <w:b/>
        </w:rPr>
      </w:pPr>
    </w:p>
    <w:p w:rsidR="00E76EA9" w:rsidRDefault="00E76EA9" w:rsidP="00852F73">
      <w:pPr>
        <w:pStyle w:val="NoSpacing"/>
        <w:rPr>
          <w:rFonts w:ascii="Comic Sans MS" w:hAnsi="Comic Sans MS"/>
          <w:b/>
          <w:sz w:val="20"/>
          <w:szCs w:val="20"/>
        </w:rPr>
      </w:pPr>
      <w:r w:rsidRPr="00AA0362">
        <w:rPr>
          <w:b/>
        </w:rPr>
        <w:t>c)</w:t>
      </w:r>
      <w:r w:rsidRPr="00AA0362">
        <w:rPr>
          <w:rFonts w:ascii="Comic Sans MS" w:hAnsi="Comic Sans MS"/>
          <w:b/>
          <w:position w:val="-24"/>
          <w:sz w:val="20"/>
          <w:szCs w:val="20"/>
        </w:rPr>
        <w:object w:dxaOrig="340" w:dyaOrig="620">
          <v:shape id="_x0000_i1029" type="#_x0000_t75" style="width:16.5pt;height:30.75pt" o:ole="">
            <v:imagedata r:id="rId14" o:title=""/>
          </v:shape>
          <o:OLEObject Type="Embed" ProgID="Equation.3" ShapeID="_x0000_i1029" DrawAspect="Content" ObjectID="_1392890330" r:id="rId15"/>
        </w:object>
      </w:r>
      <w:r w:rsidRPr="00AA0362">
        <w:rPr>
          <w:rFonts w:ascii="Comic Sans MS" w:hAnsi="Comic Sans MS"/>
          <w:b/>
          <w:sz w:val="20"/>
          <w:szCs w:val="20"/>
        </w:rPr>
        <w:t>-</w:t>
      </w:r>
      <w:r w:rsidRPr="00AA0362">
        <w:rPr>
          <w:rFonts w:ascii="Comic Sans MS" w:hAnsi="Comic Sans MS"/>
          <w:b/>
          <w:position w:val="-24"/>
          <w:sz w:val="20"/>
          <w:szCs w:val="20"/>
        </w:rPr>
        <w:object w:dxaOrig="220" w:dyaOrig="620">
          <v:shape id="_x0000_i1030" type="#_x0000_t75" style="width:10.5pt;height:30.75pt" o:ole="">
            <v:imagedata r:id="rId16" o:title=""/>
          </v:shape>
          <o:OLEObject Type="Embed" ProgID="Equation.3" ShapeID="_x0000_i1030" DrawAspect="Content" ObjectID="_1392890331" r:id="rId17"/>
        </w:object>
      </w:r>
      <w:r w:rsidRPr="00AA0362">
        <w:rPr>
          <w:rFonts w:ascii="Comic Sans MS" w:hAnsi="Comic Sans MS"/>
          <w:b/>
          <w:sz w:val="20"/>
          <w:szCs w:val="20"/>
        </w:rPr>
        <w:t>=</w:t>
      </w:r>
    </w:p>
    <w:p w:rsidR="00E76EA9" w:rsidRPr="00AA0362" w:rsidRDefault="00E76EA9" w:rsidP="00852F73">
      <w:pPr>
        <w:pStyle w:val="NoSpacing"/>
        <w:rPr>
          <w:b/>
        </w:rPr>
      </w:pPr>
    </w:p>
    <w:p w:rsidR="00E76EA9" w:rsidRPr="00AA0362" w:rsidRDefault="00E76EA9" w:rsidP="003C5DAA">
      <w:pPr>
        <w:rPr>
          <w:rFonts w:ascii="Times New Roman" w:hAnsi="Times New Roman"/>
          <w:b/>
        </w:rPr>
      </w:pPr>
      <w:r w:rsidRPr="00AA0362">
        <w:rPr>
          <w:b/>
          <w:sz w:val="20"/>
        </w:rPr>
        <w:t>e)</w:t>
      </w:r>
      <w:r w:rsidRPr="00AA0362">
        <w:rPr>
          <w:rFonts w:ascii="Times New Roman" w:hAnsi="Times New Roman"/>
          <w:b/>
        </w:rPr>
        <w:t xml:space="preserve"> </w:t>
      </w:r>
      <w:r w:rsidRPr="00AA0362">
        <w:rPr>
          <w:rFonts w:ascii="Times New Roman" w:hAnsi="Times New Roman"/>
          <w:b/>
          <w:position w:val="-24"/>
        </w:rPr>
        <w:object w:dxaOrig="460" w:dyaOrig="620">
          <v:shape id="_x0000_i1031" type="#_x0000_t75" style="width:21pt;height:28.5pt" o:ole="" fillcolor="window">
            <v:imagedata r:id="rId18" o:title=""/>
          </v:shape>
          <o:OLEObject Type="Embed" ProgID="Equation.3" ShapeID="_x0000_i1031" DrawAspect="Content" ObjectID="_1392890332" r:id="rId19"/>
        </w:object>
      </w:r>
      <w:r w:rsidRPr="00AA0362">
        <w:rPr>
          <w:rFonts w:ascii="Times New Roman" w:hAnsi="Times New Roman"/>
          <w:b/>
        </w:rPr>
        <w:t>+</w:t>
      </w:r>
      <w:r w:rsidRPr="004D1667">
        <w:rPr>
          <w:rFonts w:ascii="Times New Roman" w:hAnsi="Times New Roman"/>
          <w:b/>
          <w:position w:val="-24"/>
        </w:rPr>
        <w:object w:dxaOrig="360" w:dyaOrig="620">
          <v:shape id="_x0000_i1032" type="#_x0000_t75" style="width:16.5pt;height:28.5pt" o:ole="" fillcolor="window">
            <v:imagedata r:id="rId20" o:title=""/>
          </v:shape>
          <o:OLEObject Type="Embed" ProgID="Equation.3" ShapeID="_x0000_i1032" DrawAspect="Content" ObjectID="_1392890333" r:id="rId21"/>
        </w:object>
      </w:r>
      <w:r w:rsidRPr="00AA0362">
        <w:rPr>
          <w:rFonts w:ascii="Times New Roman" w:hAnsi="Times New Roman"/>
          <w:b/>
        </w:rPr>
        <w:t>=</w:t>
      </w:r>
    </w:p>
    <w:p w:rsidR="00E76EA9" w:rsidRDefault="00E76EA9" w:rsidP="003C5DAA">
      <w:r w:rsidRPr="00DD3222">
        <w:rPr>
          <w:b/>
        </w:rPr>
        <w:t>2</w:t>
      </w:r>
      <w:r>
        <w:rPr>
          <w:b/>
        </w:rPr>
        <w:t>-</w:t>
      </w:r>
      <w:r w:rsidRPr="00DD3222">
        <w:rPr>
          <w:b/>
        </w:rPr>
        <w:t>)</w:t>
      </w:r>
      <w:r w:rsidRPr="00784BDF">
        <w:t xml:space="preserve"> </w:t>
      </w:r>
      <w:r w:rsidRPr="008C12D0">
        <w:rPr>
          <w:rFonts w:cs="Calibri"/>
          <w:b/>
          <w:i/>
        </w:rPr>
        <w:t>Aşağıda verilen işlemleri yapınız</w:t>
      </w:r>
      <w:r>
        <w:rPr>
          <w:rFonts w:cs="Calibri"/>
          <w:b/>
          <w:i/>
        </w:rPr>
        <w:t xml:space="preserve"> (4 puan)</w:t>
      </w:r>
    </w:p>
    <w:p w:rsidR="00E76EA9" w:rsidRPr="00AA0362" w:rsidRDefault="00E76EA9" w:rsidP="00480D41">
      <w:pPr>
        <w:pStyle w:val="NoSpacing"/>
        <w:rPr>
          <w:b/>
        </w:rPr>
      </w:pPr>
      <w:r w:rsidRPr="00AA0362">
        <w:rPr>
          <w:b/>
          <w:position w:val="-24"/>
        </w:rPr>
        <w:object w:dxaOrig="240" w:dyaOrig="620">
          <v:shape id="_x0000_i1033" type="#_x0000_t75" style="width:12pt;height:30.75pt" o:ole="">
            <v:imagedata r:id="rId22" o:title=""/>
          </v:shape>
          <o:OLEObject Type="Embed" ProgID="Equation.3" ShapeID="_x0000_i1033" DrawAspect="Content" ObjectID="_1392890334" r:id="rId23"/>
        </w:object>
      </w:r>
      <w:r w:rsidRPr="00AA0362">
        <w:rPr>
          <w:b/>
        </w:rPr>
        <w:t>x</w:t>
      </w:r>
      <w:r w:rsidRPr="00AA0362">
        <w:rPr>
          <w:b/>
          <w:position w:val="-24"/>
        </w:rPr>
        <w:object w:dxaOrig="240" w:dyaOrig="620">
          <v:shape id="_x0000_i1034" type="#_x0000_t75" style="width:12pt;height:30.75pt" o:ole="">
            <v:imagedata r:id="rId24" o:title=""/>
          </v:shape>
          <o:OLEObject Type="Embed" ProgID="Equation.3" ShapeID="_x0000_i1034" DrawAspect="Content" ObjectID="_1392890335" r:id="rId25"/>
        </w:object>
      </w:r>
      <w:r w:rsidRPr="00AA0362">
        <w:rPr>
          <w:b/>
        </w:rPr>
        <w:t>=</w:t>
      </w:r>
    </w:p>
    <w:p w:rsidR="00E76EA9" w:rsidRPr="00AA0362" w:rsidRDefault="00E76EA9" w:rsidP="00480D41">
      <w:pPr>
        <w:pStyle w:val="NoSpacing"/>
        <w:rPr>
          <w:b/>
        </w:rPr>
      </w:pPr>
      <w:r w:rsidRPr="00AA0362">
        <w:rPr>
          <w:b/>
          <w:position w:val="-24"/>
        </w:rPr>
        <w:object w:dxaOrig="240" w:dyaOrig="620">
          <v:shape id="_x0000_i1035" type="#_x0000_t75" style="width:12pt;height:30.75pt" o:ole="">
            <v:imagedata r:id="rId26" o:title=""/>
          </v:shape>
          <o:OLEObject Type="Embed" ProgID="Equation.3" ShapeID="_x0000_i1035" DrawAspect="Content" ObjectID="_1392890336" r:id="rId27"/>
        </w:object>
      </w:r>
      <w:r w:rsidRPr="00AA0362">
        <w:rPr>
          <w:b/>
        </w:rPr>
        <w:t>x</w:t>
      </w:r>
      <w:r w:rsidRPr="00AA0362">
        <w:rPr>
          <w:b/>
          <w:position w:val="-24"/>
        </w:rPr>
        <w:object w:dxaOrig="220" w:dyaOrig="620">
          <v:shape id="_x0000_i1036" type="#_x0000_t75" style="width:10.5pt;height:30.75pt" o:ole="">
            <v:imagedata r:id="rId28" o:title=""/>
          </v:shape>
          <o:OLEObject Type="Embed" ProgID="Equation.3" ShapeID="_x0000_i1036" DrawAspect="Content" ObjectID="_1392890337" r:id="rId29"/>
        </w:object>
      </w:r>
      <w:r w:rsidRPr="00AA0362">
        <w:rPr>
          <w:b/>
        </w:rPr>
        <w:t>=</w:t>
      </w:r>
    </w:p>
    <w:p w:rsidR="00E76EA9" w:rsidRPr="00480D41" w:rsidRDefault="00E76EA9" w:rsidP="003C5DAA">
      <w:r>
        <w:rPr>
          <w:b/>
          <w:i/>
        </w:rPr>
        <w:t xml:space="preserve">3-) </w:t>
      </w:r>
      <w:r w:rsidRPr="00AA0362">
        <w:rPr>
          <w:b/>
          <w:i/>
        </w:rPr>
        <w:t xml:space="preserve">Mustafa, hikâye kitabının önce </w:t>
      </w:r>
      <w:r w:rsidRPr="006B6E69">
        <w:rPr>
          <w:b/>
          <w:sz w:val="28"/>
          <w:szCs w:val="28"/>
        </w:rPr>
        <w:fldChar w:fldCharType="begin"/>
      </w:r>
      <w:r w:rsidRPr="006B6E69">
        <w:rPr>
          <w:b/>
          <w:sz w:val="28"/>
          <w:szCs w:val="28"/>
        </w:rPr>
        <w:instrText xml:space="preserve"> QUOTE </w:instrText>
      </w:r>
      <w:r w:rsidRPr="006B6E69">
        <w:pict>
          <v:shape id="_x0000_i1037" type="#_x0000_t75" style="width:9.7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23838&quot;/&gt;&lt;wsp:rsid wsp:val=&quot;00051B8A&quot;/&gt;&lt;wsp:rsid wsp:val=&quot;00063C11&quot;/&gt;&lt;wsp:rsid wsp:val=&quot;00073351&quot;/&gt;&lt;wsp:rsid wsp:val=&quot;000871EE&quot;/&gt;&lt;wsp:rsid wsp:val=&quot;00095C16&quot;/&gt;&lt;wsp:rsid wsp:val=&quot;000B223C&quot;/&gt;&lt;wsp:rsid wsp:val=&quot;000B6F60&quot;/&gt;&lt;wsp:rsid wsp:val=&quot;000C7AEC&quot;/&gt;&lt;wsp:rsid wsp:val=&quot;000D3A29&quot;/&gt;&lt;wsp:rsid wsp:val=&quot;0017024D&quot;/&gt;&lt;wsp:rsid wsp:val=&quot;00180773&quot;/&gt;&lt;wsp:rsid wsp:val=&quot;001A4DB9&quot;/&gt;&lt;wsp:rsid wsp:val=&quot;001D1011&quot;/&gt;&lt;wsp:rsid wsp:val=&quot;00221E7C&quot;/&gt;&lt;wsp:rsid wsp:val=&quot;0022765F&quot;/&gt;&lt;wsp:rsid wsp:val=&quot;00262AE5&quot;/&gt;&lt;wsp:rsid wsp:val=&quot;002F316D&quot;/&gt;&lt;wsp:rsid wsp:val=&quot;00325218&quot;/&gt;&lt;wsp:rsid wsp:val=&quot;003341CC&quot;/&gt;&lt;wsp:rsid wsp:val=&quot;00355C90&quot;/&gt;&lt;wsp:rsid wsp:val=&quot;00381079&quot;/&gt;&lt;wsp:rsid wsp:val=&quot;003C5DAA&quot;/&gt;&lt;wsp:rsid wsp:val=&quot;003E35CE&quot;/&gt;&lt;wsp:rsid wsp:val=&quot;003F243F&quot;/&gt;&lt;wsp:rsid wsp:val=&quot;00427B3F&quot;/&gt;&lt;wsp:rsid wsp:val=&quot;0044729A&quot;/&gt;&lt;wsp:rsid wsp:val=&quot;00473245&quot;/&gt;&lt;wsp:rsid wsp:val=&quot;00480D41&quot;/&gt;&lt;wsp:rsid wsp:val=&quot;00495EB5&quot;/&gt;&lt;wsp:rsid wsp:val=&quot;004D1667&quot;/&gt;&lt;wsp:rsid wsp:val=&quot;004E48DE&quot;/&gt;&lt;wsp:rsid wsp:val=&quot;0051637D&quot;/&gt;&lt;wsp:rsid wsp:val=&quot;00523838&quot;/&gt;&lt;wsp:rsid wsp:val=&quot;00524315&quot;/&gt;&lt;wsp:rsid wsp:val=&quot;00560A7E&quot;/&gt;&lt;wsp:rsid wsp:val=&quot;00634841&quot;/&gt;&lt;wsp:rsid wsp:val=&quot;00683E8A&quot;/&gt;&lt;wsp:rsid wsp:val=&quot;006861C0&quot;/&gt;&lt;wsp:rsid wsp:val=&quot;006A3440&quot;/&gt;&lt;wsp:rsid wsp:val=&quot;006B6E69&quot;/&gt;&lt;wsp:rsid wsp:val=&quot;006F2C7A&quot;/&gt;&lt;wsp:rsid wsp:val=&quot;00704A53&quot;/&gt;&lt;wsp:rsid wsp:val=&quot;00784BDF&quot;/&gt;&lt;wsp:rsid wsp:val=&quot;00815F87&quot;/&gt;&lt;wsp:rsid wsp:val=&quot;00827964&quot;/&gt;&lt;wsp:rsid wsp:val=&quot;00852F73&quot;/&gt;&lt;wsp:rsid wsp:val=&quot;00865E04&quot;/&gt;&lt;wsp:rsid wsp:val=&quot;008F27FB&quot;/&gt;&lt;wsp:rsid wsp:val=&quot;00A42D99&quot;/&gt;&lt;wsp:rsid wsp:val=&quot;00AA0362&quot;/&gt;&lt;wsp:rsid wsp:val=&quot;00B54BE2&quot;/&gt;&lt;wsp:rsid wsp:val=&quot;00B55000&quot;/&gt;&lt;wsp:rsid wsp:val=&quot;00C7526E&quot;/&gt;&lt;wsp:rsid wsp:val=&quot;00C7774B&quot;/&gt;&lt;wsp:rsid wsp:val=&quot;00DB4C08&quot;/&gt;&lt;wsp:rsid wsp:val=&quot;00DD3222&quot;/&gt;&lt;wsp:rsid wsp:val=&quot;00F01D2E&quot;/&gt;&lt;wsp:rsid wsp:val=&quot;00F56C4A&quot;/&gt;&lt;wsp:rsid wsp:val=&quot;00F7184B&quot;/&gt;&lt;wsp:rsid wsp:val=&quot;00F975EC&quot;/&gt;&lt;/wsp:rsids&gt;&lt;/w:docPr&gt;&lt;w:body&gt;&lt;w:p wsp:rsidR=&quot;00000000&quot; wsp:rsidRDefault=&quot;00063C11&quot;&gt;&lt;m:oMathPara&gt;&lt;m:oMath&gt;&lt;m:f&gt;&lt;m:f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2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0" o:title="" chromakey="white"/>
          </v:shape>
        </w:pict>
      </w:r>
      <w:r w:rsidRPr="006B6E69">
        <w:rPr>
          <w:b/>
          <w:sz w:val="28"/>
          <w:szCs w:val="28"/>
        </w:rPr>
        <w:instrText xml:space="preserve"> </w:instrText>
      </w:r>
      <w:r w:rsidRPr="006B6E69">
        <w:rPr>
          <w:b/>
          <w:sz w:val="28"/>
          <w:szCs w:val="28"/>
        </w:rPr>
        <w:fldChar w:fldCharType="separate"/>
      </w:r>
      <w:r w:rsidRPr="006B6E69">
        <w:pict>
          <v:shape id="_x0000_i1038" type="#_x0000_t75" style="width:9.7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23838&quot;/&gt;&lt;wsp:rsid wsp:val=&quot;00051B8A&quot;/&gt;&lt;wsp:rsid wsp:val=&quot;00063C11&quot;/&gt;&lt;wsp:rsid wsp:val=&quot;00073351&quot;/&gt;&lt;wsp:rsid wsp:val=&quot;000871EE&quot;/&gt;&lt;wsp:rsid wsp:val=&quot;00095C16&quot;/&gt;&lt;wsp:rsid wsp:val=&quot;000B223C&quot;/&gt;&lt;wsp:rsid wsp:val=&quot;000B6F60&quot;/&gt;&lt;wsp:rsid wsp:val=&quot;000C7AEC&quot;/&gt;&lt;wsp:rsid wsp:val=&quot;000D3A29&quot;/&gt;&lt;wsp:rsid wsp:val=&quot;0017024D&quot;/&gt;&lt;wsp:rsid wsp:val=&quot;00180773&quot;/&gt;&lt;wsp:rsid wsp:val=&quot;001A4DB9&quot;/&gt;&lt;wsp:rsid wsp:val=&quot;001D1011&quot;/&gt;&lt;wsp:rsid wsp:val=&quot;00221E7C&quot;/&gt;&lt;wsp:rsid wsp:val=&quot;0022765F&quot;/&gt;&lt;wsp:rsid wsp:val=&quot;00262AE5&quot;/&gt;&lt;wsp:rsid wsp:val=&quot;002F316D&quot;/&gt;&lt;wsp:rsid wsp:val=&quot;00325218&quot;/&gt;&lt;wsp:rsid wsp:val=&quot;003341CC&quot;/&gt;&lt;wsp:rsid wsp:val=&quot;00355C90&quot;/&gt;&lt;wsp:rsid wsp:val=&quot;00381079&quot;/&gt;&lt;wsp:rsid wsp:val=&quot;003C5DAA&quot;/&gt;&lt;wsp:rsid wsp:val=&quot;003E35CE&quot;/&gt;&lt;wsp:rsid wsp:val=&quot;003F243F&quot;/&gt;&lt;wsp:rsid wsp:val=&quot;00427B3F&quot;/&gt;&lt;wsp:rsid wsp:val=&quot;0044729A&quot;/&gt;&lt;wsp:rsid wsp:val=&quot;00473245&quot;/&gt;&lt;wsp:rsid wsp:val=&quot;00480D41&quot;/&gt;&lt;wsp:rsid wsp:val=&quot;00495EB5&quot;/&gt;&lt;wsp:rsid wsp:val=&quot;004D1667&quot;/&gt;&lt;wsp:rsid wsp:val=&quot;004E48DE&quot;/&gt;&lt;wsp:rsid wsp:val=&quot;0051637D&quot;/&gt;&lt;wsp:rsid wsp:val=&quot;00523838&quot;/&gt;&lt;wsp:rsid wsp:val=&quot;00524315&quot;/&gt;&lt;wsp:rsid wsp:val=&quot;00560A7E&quot;/&gt;&lt;wsp:rsid wsp:val=&quot;00634841&quot;/&gt;&lt;wsp:rsid wsp:val=&quot;00683E8A&quot;/&gt;&lt;wsp:rsid wsp:val=&quot;006861C0&quot;/&gt;&lt;wsp:rsid wsp:val=&quot;006A3440&quot;/&gt;&lt;wsp:rsid wsp:val=&quot;006B6E69&quot;/&gt;&lt;wsp:rsid wsp:val=&quot;006F2C7A&quot;/&gt;&lt;wsp:rsid wsp:val=&quot;00704A53&quot;/&gt;&lt;wsp:rsid wsp:val=&quot;00784BDF&quot;/&gt;&lt;wsp:rsid wsp:val=&quot;00815F87&quot;/&gt;&lt;wsp:rsid wsp:val=&quot;00827964&quot;/&gt;&lt;wsp:rsid wsp:val=&quot;00852F73&quot;/&gt;&lt;wsp:rsid wsp:val=&quot;00865E04&quot;/&gt;&lt;wsp:rsid wsp:val=&quot;008F27FB&quot;/&gt;&lt;wsp:rsid wsp:val=&quot;00A42D99&quot;/&gt;&lt;wsp:rsid wsp:val=&quot;00AA0362&quot;/&gt;&lt;wsp:rsid wsp:val=&quot;00B54BE2&quot;/&gt;&lt;wsp:rsid wsp:val=&quot;00B55000&quot;/&gt;&lt;wsp:rsid wsp:val=&quot;00C7526E&quot;/&gt;&lt;wsp:rsid wsp:val=&quot;00C7774B&quot;/&gt;&lt;wsp:rsid wsp:val=&quot;00DB4C08&quot;/&gt;&lt;wsp:rsid wsp:val=&quot;00DD3222&quot;/&gt;&lt;wsp:rsid wsp:val=&quot;00F01D2E&quot;/&gt;&lt;wsp:rsid wsp:val=&quot;00F56C4A&quot;/&gt;&lt;wsp:rsid wsp:val=&quot;00F7184B&quot;/&gt;&lt;wsp:rsid wsp:val=&quot;00F975EC&quot;/&gt;&lt;/wsp:rsids&gt;&lt;/w:docPr&gt;&lt;w:body&gt;&lt;w:p wsp:rsidR=&quot;00000000&quot; wsp:rsidRDefault=&quot;00063C11&quot;&gt;&lt;m:oMathPara&gt;&lt;m:oMath&gt;&lt;m:f&gt;&lt;m:f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2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0" o:title="" chromakey="white"/>
          </v:shape>
        </w:pict>
      </w:r>
      <w:r w:rsidRPr="006B6E69">
        <w:rPr>
          <w:b/>
          <w:sz w:val="28"/>
          <w:szCs w:val="28"/>
        </w:rPr>
        <w:fldChar w:fldCharType="end"/>
      </w:r>
      <w:r w:rsidRPr="00AA0362">
        <w:rPr>
          <w:b/>
          <w:i/>
          <w:sz w:val="28"/>
          <w:szCs w:val="28"/>
        </w:rPr>
        <w:t xml:space="preserve"> </w:t>
      </w:r>
      <w:r w:rsidRPr="00AA0362">
        <w:rPr>
          <w:b/>
          <w:i/>
        </w:rPr>
        <w:t xml:space="preserve">’ini, daha sonra </w:t>
      </w:r>
      <w:r w:rsidRPr="006B6E69">
        <w:rPr>
          <w:b/>
          <w:sz w:val="28"/>
          <w:szCs w:val="28"/>
        </w:rPr>
        <w:fldChar w:fldCharType="begin"/>
      </w:r>
      <w:r w:rsidRPr="006B6E69">
        <w:rPr>
          <w:b/>
          <w:sz w:val="28"/>
          <w:szCs w:val="28"/>
        </w:rPr>
        <w:instrText xml:space="preserve"> QUOTE </w:instrText>
      </w:r>
      <w:r w:rsidRPr="006B6E69">
        <w:pict>
          <v:shape id="_x0000_i1039" type="#_x0000_t75" style="width:9.7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23838&quot;/&gt;&lt;wsp:rsid wsp:val=&quot;00051B8A&quot;/&gt;&lt;wsp:rsid wsp:val=&quot;00073351&quot;/&gt;&lt;wsp:rsid wsp:val=&quot;000871EE&quot;/&gt;&lt;wsp:rsid wsp:val=&quot;0009562B&quot;/&gt;&lt;wsp:rsid wsp:val=&quot;00095C16&quot;/&gt;&lt;wsp:rsid wsp:val=&quot;000B223C&quot;/&gt;&lt;wsp:rsid wsp:val=&quot;000B6F60&quot;/&gt;&lt;wsp:rsid wsp:val=&quot;000C7AEC&quot;/&gt;&lt;wsp:rsid wsp:val=&quot;000D3A29&quot;/&gt;&lt;wsp:rsid wsp:val=&quot;0017024D&quot;/&gt;&lt;wsp:rsid wsp:val=&quot;00180773&quot;/&gt;&lt;wsp:rsid wsp:val=&quot;001A4DB9&quot;/&gt;&lt;wsp:rsid wsp:val=&quot;001D1011&quot;/&gt;&lt;wsp:rsid wsp:val=&quot;00221E7C&quot;/&gt;&lt;wsp:rsid wsp:val=&quot;0022765F&quot;/&gt;&lt;wsp:rsid wsp:val=&quot;00262AE5&quot;/&gt;&lt;wsp:rsid wsp:val=&quot;002F316D&quot;/&gt;&lt;wsp:rsid wsp:val=&quot;00325218&quot;/&gt;&lt;wsp:rsid wsp:val=&quot;003341CC&quot;/&gt;&lt;wsp:rsid wsp:val=&quot;00355C90&quot;/&gt;&lt;wsp:rsid wsp:val=&quot;00381079&quot;/&gt;&lt;wsp:rsid wsp:val=&quot;003C5DAA&quot;/&gt;&lt;wsp:rsid wsp:val=&quot;003E35CE&quot;/&gt;&lt;wsp:rsid wsp:val=&quot;003F243F&quot;/&gt;&lt;wsp:rsid wsp:val=&quot;00427B3F&quot;/&gt;&lt;wsp:rsid wsp:val=&quot;0044729A&quot;/&gt;&lt;wsp:rsid wsp:val=&quot;00473245&quot;/&gt;&lt;wsp:rsid wsp:val=&quot;00480D41&quot;/&gt;&lt;wsp:rsid wsp:val=&quot;00495EB5&quot;/&gt;&lt;wsp:rsid wsp:val=&quot;004D1667&quot;/&gt;&lt;wsp:rsid wsp:val=&quot;004E48DE&quot;/&gt;&lt;wsp:rsid wsp:val=&quot;0051637D&quot;/&gt;&lt;wsp:rsid wsp:val=&quot;00523838&quot;/&gt;&lt;wsp:rsid wsp:val=&quot;00524315&quot;/&gt;&lt;wsp:rsid wsp:val=&quot;00560A7E&quot;/&gt;&lt;wsp:rsid wsp:val=&quot;00634841&quot;/&gt;&lt;wsp:rsid wsp:val=&quot;00683E8A&quot;/&gt;&lt;wsp:rsid wsp:val=&quot;006861C0&quot;/&gt;&lt;wsp:rsid wsp:val=&quot;006A3440&quot;/&gt;&lt;wsp:rsid wsp:val=&quot;006B6E69&quot;/&gt;&lt;wsp:rsid wsp:val=&quot;006F2C7A&quot;/&gt;&lt;wsp:rsid wsp:val=&quot;00704A53&quot;/&gt;&lt;wsp:rsid wsp:val=&quot;00784BDF&quot;/&gt;&lt;wsp:rsid wsp:val=&quot;00815F87&quot;/&gt;&lt;wsp:rsid wsp:val=&quot;00827964&quot;/&gt;&lt;wsp:rsid wsp:val=&quot;00852F73&quot;/&gt;&lt;wsp:rsid wsp:val=&quot;00865E04&quot;/&gt;&lt;wsp:rsid wsp:val=&quot;008F27FB&quot;/&gt;&lt;wsp:rsid wsp:val=&quot;00A42D99&quot;/&gt;&lt;wsp:rsid wsp:val=&quot;00AA0362&quot;/&gt;&lt;wsp:rsid wsp:val=&quot;00B54BE2&quot;/&gt;&lt;wsp:rsid wsp:val=&quot;00B55000&quot;/&gt;&lt;wsp:rsid wsp:val=&quot;00C7526E&quot;/&gt;&lt;wsp:rsid wsp:val=&quot;00C7774B&quot;/&gt;&lt;wsp:rsid wsp:val=&quot;00DB4C08&quot;/&gt;&lt;wsp:rsid wsp:val=&quot;00DD3222&quot;/&gt;&lt;wsp:rsid wsp:val=&quot;00F01D2E&quot;/&gt;&lt;wsp:rsid wsp:val=&quot;00F56C4A&quot;/&gt;&lt;wsp:rsid wsp:val=&quot;00F7184B&quot;/&gt;&lt;wsp:rsid wsp:val=&quot;00F975EC&quot;/&gt;&lt;/wsp:rsids&gt;&lt;/w:docPr&gt;&lt;w:body&gt;&lt;w:p wsp:rsidR=&quot;00000000&quot; wsp:rsidRDefault=&quot;0009562B&quot;&gt;&lt;m:oMathPara&gt;&lt;m:oMath&gt;&lt;m:f&gt;&lt;m:f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8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1" o:title="" chromakey="white"/>
          </v:shape>
        </w:pict>
      </w:r>
      <w:r w:rsidRPr="006B6E69">
        <w:rPr>
          <w:b/>
          <w:sz w:val="28"/>
          <w:szCs w:val="28"/>
        </w:rPr>
        <w:instrText xml:space="preserve"> </w:instrText>
      </w:r>
      <w:r w:rsidRPr="006B6E69">
        <w:rPr>
          <w:b/>
          <w:sz w:val="28"/>
          <w:szCs w:val="28"/>
        </w:rPr>
        <w:fldChar w:fldCharType="separate"/>
      </w:r>
      <w:r w:rsidRPr="006B6E69">
        <w:pict>
          <v:shape id="_x0000_i1040" type="#_x0000_t75" style="width:9.7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23838&quot;/&gt;&lt;wsp:rsid wsp:val=&quot;00051B8A&quot;/&gt;&lt;wsp:rsid wsp:val=&quot;00073351&quot;/&gt;&lt;wsp:rsid wsp:val=&quot;000871EE&quot;/&gt;&lt;wsp:rsid wsp:val=&quot;0009562B&quot;/&gt;&lt;wsp:rsid wsp:val=&quot;00095C16&quot;/&gt;&lt;wsp:rsid wsp:val=&quot;000B223C&quot;/&gt;&lt;wsp:rsid wsp:val=&quot;000B6F60&quot;/&gt;&lt;wsp:rsid wsp:val=&quot;000C7AEC&quot;/&gt;&lt;wsp:rsid wsp:val=&quot;000D3A29&quot;/&gt;&lt;wsp:rsid wsp:val=&quot;0017024D&quot;/&gt;&lt;wsp:rsid wsp:val=&quot;00180773&quot;/&gt;&lt;wsp:rsid wsp:val=&quot;001A4DB9&quot;/&gt;&lt;wsp:rsid wsp:val=&quot;001D1011&quot;/&gt;&lt;wsp:rsid wsp:val=&quot;00221E7C&quot;/&gt;&lt;wsp:rsid wsp:val=&quot;0022765F&quot;/&gt;&lt;wsp:rsid wsp:val=&quot;00262AE5&quot;/&gt;&lt;wsp:rsid wsp:val=&quot;002F316D&quot;/&gt;&lt;wsp:rsid wsp:val=&quot;00325218&quot;/&gt;&lt;wsp:rsid wsp:val=&quot;003341CC&quot;/&gt;&lt;wsp:rsid wsp:val=&quot;00355C90&quot;/&gt;&lt;wsp:rsid wsp:val=&quot;00381079&quot;/&gt;&lt;wsp:rsid wsp:val=&quot;003C5DAA&quot;/&gt;&lt;wsp:rsid wsp:val=&quot;003E35CE&quot;/&gt;&lt;wsp:rsid wsp:val=&quot;003F243F&quot;/&gt;&lt;wsp:rsid wsp:val=&quot;00427B3F&quot;/&gt;&lt;wsp:rsid wsp:val=&quot;0044729A&quot;/&gt;&lt;wsp:rsid wsp:val=&quot;00473245&quot;/&gt;&lt;wsp:rsid wsp:val=&quot;00480D41&quot;/&gt;&lt;wsp:rsid wsp:val=&quot;00495EB5&quot;/&gt;&lt;wsp:rsid wsp:val=&quot;004D1667&quot;/&gt;&lt;wsp:rsid wsp:val=&quot;004E48DE&quot;/&gt;&lt;wsp:rsid wsp:val=&quot;0051637D&quot;/&gt;&lt;wsp:rsid wsp:val=&quot;00523838&quot;/&gt;&lt;wsp:rsid wsp:val=&quot;00524315&quot;/&gt;&lt;wsp:rsid wsp:val=&quot;00560A7E&quot;/&gt;&lt;wsp:rsid wsp:val=&quot;00634841&quot;/&gt;&lt;wsp:rsid wsp:val=&quot;00683E8A&quot;/&gt;&lt;wsp:rsid wsp:val=&quot;006861C0&quot;/&gt;&lt;wsp:rsid wsp:val=&quot;006A3440&quot;/&gt;&lt;wsp:rsid wsp:val=&quot;006B6E69&quot;/&gt;&lt;wsp:rsid wsp:val=&quot;006F2C7A&quot;/&gt;&lt;wsp:rsid wsp:val=&quot;00704A53&quot;/&gt;&lt;wsp:rsid wsp:val=&quot;00784BDF&quot;/&gt;&lt;wsp:rsid wsp:val=&quot;00815F87&quot;/&gt;&lt;wsp:rsid wsp:val=&quot;00827964&quot;/&gt;&lt;wsp:rsid wsp:val=&quot;00852F73&quot;/&gt;&lt;wsp:rsid wsp:val=&quot;00865E04&quot;/&gt;&lt;wsp:rsid wsp:val=&quot;008F27FB&quot;/&gt;&lt;wsp:rsid wsp:val=&quot;00A42D99&quot;/&gt;&lt;wsp:rsid wsp:val=&quot;00AA0362&quot;/&gt;&lt;wsp:rsid wsp:val=&quot;00B54BE2&quot;/&gt;&lt;wsp:rsid wsp:val=&quot;00B55000&quot;/&gt;&lt;wsp:rsid wsp:val=&quot;00C7526E&quot;/&gt;&lt;wsp:rsid wsp:val=&quot;00C7774B&quot;/&gt;&lt;wsp:rsid wsp:val=&quot;00DB4C08&quot;/&gt;&lt;wsp:rsid wsp:val=&quot;00DD3222&quot;/&gt;&lt;wsp:rsid wsp:val=&quot;00F01D2E&quot;/&gt;&lt;wsp:rsid wsp:val=&quot;00F56C4A&quot;/&gt;&lt;wsp:rsid wsp:val=&quot;00F7184B&quot;/&gt;&lt;wsp:rsid wsp:val=&quot;00F975EC&quot;/&gt;&lt;/wsp:rsids&gt;&lt;/w:docPr&gt;&lt;w:body&gt;&lt;w:p wsp:rsidR=&quot;00000000&quot; wsp:rsidRDefault=&quot;0009562B&quot;&gt;&lt;m:oMathPara&gt;&lt;m:oMath&gt;&lt;m:f&gt;&lt;m:f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8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1" o:title="" chromakey="white"/>
          </v:shape>
        </w:pict>
      </w:r>
      <w:r w:rsidRPr="006B6E69">
        <w:rPr>
          <w:b/>
          <w:sz w:val="28"/>
          <w:szCs w:val="28"/>
        </w:rPr>
        <w:fldChar w:fldCharType="end"/>
      </w:r>
      <w:r w:rsidRPr="00AA0362">
        <w:rPr>
          <w:b/>
          <w:i/>
          <w:sz w:val="28"/>
          <w:szCs w:val="28"/>
        </w:rPr>
        <w:t xml:space="preserve"> </w:t>
      </w:r>
      <w:r w:rsidRPr="00AA0362">
        <w:rPr>
          <w:b/>
          <w:i/>
        </w:rPr>
        <w:t xml:space="preserve">’ini okuyor. Buna göre Mustafa, kitabın kaçta kaçını </w:t>
      </w:r>
      <w:r w:rsidRPr="00AA0362">
        <w:rPr>
          <w:b/>
          <w:i/>
          <w:u w:val="single"/>
        </w:rPr>
        <w:t>okumamıştır</w:t>
      </w:r>
      <w:r w:rsidRPr="00AA0362">
        <w:rPr>
          <w:b/>
          <w:i/>
        </w:rPr>
        <w:t>?</w:t>
      </w:r>
      <w:r w:rsidRPr="00AA0362">
        <w:rPr>
          <w:b/>
        </w:rPr>
        <w:t xml:space="preserve"> </w:t>
      </w:r>
      <w:r w:rsidRPr="00AA0362">
        <w:rPr>
          <w:b/>
          <w:i/>
        </w:rPr>
        <w:t>(</w:t>
      </w:r>
      <w:r w:rsidRPr="00784BDF">
        <w:rPr>
          <w:b/>
          <w:i/>
        </w:rPr>
        <w:t>5 puan)</w:t>
      </w:r>
    </w:p>
    <w:p w:rsidR="00E76EA9" w:rsidRDefault="00E76EA9" w:rsidP="00DD3222">
      <w:pPr>
        <w:rPr>
          <w:b/>
          <w:i/>
        </w:rPr>
      </w:pPr>
    </w:p>
    <w:p w:rsidR="00E76EA9" w:rsidRDefault="00E76EA9" w:rsidP="00DD3222">
      <w:pPr>
        <w:rPr>
          <w:rFonts w:cs="Calibri"/>
          <w:b/>
          <w:i/>
        </w:rPr>
      </w:pPr>
      <w:r>
        <w:rPr>
          <w:b/>
          <w:i/>
        </w:rPr>
        <w:t>4-)</w:t>
      </w:r>
      <w:r w:rsidRPr="00AA0362">
        <w:rPr>
          <w:b/>
          <w:i/>
        </w:rPr>
        <w:t>Bir üretici yumurtalarının önce</w:t>
      </w:r>
      <w:r w:rsidRPr="00AA0362">
        <w:rPr>
          <w:rFonts w:ascii="Times New Roman" w:hAnsi="Times New Roman"/>
          <w:b/>
          <w:position w:val="-24"/>
        </w:rPr>
        <w:object w:dxaOrig="220" w:dyaOrig="620">
          <v:shape id="_x0000_i1041" type="#_x0000_t75" style="width:9.75pt;height:28.5pt" o:ole="" fillcolor="window">
            <v:imagedata r:id="rId32" o:title=""/>
          </v:shape>
          <o:OLEObject Type="Embed" ProgID="Equation.3" ShapeID="_x0000_i1041" DrawAspect="Content" ObjectID="_1392890338" r:id="rId33"/>
        </w:object>
      </w:r>
      <w:r w:rsidRPr="00AA0362">
        <w:rPr>
          <w:rFonts w:cs="Calibri"/>
          <w:b/>
          <w:i/>
        </w:rPr>
        <w:t xml:space="preserve">’ini,sonrada </w:t>
      </w:r>
      <w:r w:rsidRPr="00AA0362">
        <w:rPr>
          <w:rFonts w:ascii="Times New Roman" w:hAnsi="Times New Roman"/>
          <w:b/>
          <w:position w:val="-24"/>
        </w:rPr>
        <w:object w:dxaOrig="320" w:dyaOrig="620">
          <v:shape id="_x0000_i1042" type="#_x0000_t75" style="width:14.25pt;height:28.5pt" o:ole="" fillcolor="window">
            <v:imagedata r:id="rId34" o:title=""/>
          </v:shape>
          <o:OLEObject Type="Embed" ProgID="Equation.3" ShapeID="_x0000_i1042" DrawAspect="Content" ObjectID="_1392890339" r:id="rId35"/>
        </w:object>
      </w:r>
      <w:r w:rsidRPr="00AA0362">
        <w:rPr>
          <w:rFonts w:ascii="Times New Roman" w:hAnsi="Times New Roman"/>
          <w:b/>
        </w:rPr>
        <w:t>’</w:t>
      </w:r>
      <w:r w:rsidRPr="00AA0362">
        <w:rPr>
          <w:rFonts w:cs="Calibri"/>
          <w:b/>
          <w:i/>
        </w:rPr>
        <w:t>sini satmıştır.Geriye kalan yumurtalarının kesir değeri kaçtır?(5 puan)</w:t>
      </w:r>
    </w:p>
    <w:p w:rsidR="00E76EA9" w:rsidRDefault="00E76EA9" w:rsidP="00DD3222">
      <w:pPr>
        <w:rPr>
          <w:rFonts w:cs="Calibri"/>
          <w:b/>
          <w:i/>
        </w:rPr>
      </w:pPr>
    </w:p>
    <w:p w:rsidR="00E76EA9" w:rsidRDefault="00E76EA9" w:rsidP="00DD3222">
      <w:pPr>
        <w:rPr>
          <w:rFonts w:cs="Calibri"/>
          <w:b/>
          <w:i/>
        </w:rPr>
      </w:pPr>
      <w:r>
        <w:rPr>
          <w:rFonts w:cs="Calibri"/>
          <w:b/>
          <w:i/>
        </w:rPr>
        <w:t>5-)</w:t>
      </w:r>
      <w:r w:rsidRPr="00827964">
        <w:rPr>
          <w:rFonts w:cs="Calibri"/>
          <w:b/>
          <w:i/>
        </w:rPr>
        <w:t xml:space="preserve"> </w:t>
      </w:r>
      <w:r w:rsidRPr="008C12D0">
        <w:rPr>
          <w:rFonts w:cs="Calibri"/>
          <w:b/>
          <w:i/>
        </w:rPr>
        <w:t>Aşağıda verilen işlemleri yapınız</w:t>
      </w:r>
      <w:r>
        <w:rPr>
          <w:rFonts w:cs="Calibri"/>
          <w:b/>
          <w:i/>
        </w:rPr>
        <w:t>.(12 puan)</w:t>
      </w:r>
    </w:p>
    <w:p w:rsidR="00E76EA9" w:rsidRPr="00AA0362" w:rsidRDefault="00E76EA9" w:rsidP="00DD3222">
      <w:pPr>
        <w:rPr>
          <w:rFonts w:cs="Calibri"/>
          <w:b/>
          <w:i/>
        </w:rPr>
      </w:pPr>
      <w:r w:rsidRPr="006F2C7A">
        <w:rPr>
          <w:rFonts w:cs="Calibri"/>
          <w:b/>
          <w:i/>
        </w:rPr>
        <w:t>a</w:t>
      </w:r>
      <w:r w:rsidRPr="00852F73">
        <w:rPr>
          <w:rFonts w:cs="Calibri"/>
          <w:i/>
        </w:rPr>
        <w:t>)</w:t>
      </w:r>
      <w:r w:rsidRPr="00AA0362">
        <w:rPr>
          <w:rFonts w:cs="Calibri"/>
          <w:b/>
          <w:i/>
        </w:rPr>
        <w:t>125,8+ 7</w:t>
      </w:r>
      <w:r>
        <w:rPr>
          <w:rFonts w:cs="Calibri"/>
          <w:b/>
          <w:i/>
        </w:rPr>
        <w:t>6</w:t>
      </w:r>
      <w:r w:rsidRPr="00AA0362">
        <w:rPr>
          <w:rFonts w:cs="Calibri"/>
          <w:b/>
          <w:i/>
        </w:rPr>
        <w:t>,9 +3,11=</w:t>
      </w:r>
    </w:p>
    <w:p w:rsidR="00E76EA9" w:rsidRPr="004D1667" w:rsidRDefault="00E76EA9" w:rsidP="00DD3222">
      <w:pPr>
        <w:rPr>
          <w:rFonts w:cs="Calibri"/>
          <w:b/>
          <w:i/>
        </w:rPr>
      </w:pPr>
      <w:r w:rsidRPr="00AA0362">
        <w:rPr>
          <w:rFonts w:cs="Calibri"/>
          <w:b/>
          <w:i/>
        </w:rPr>
        <w:t>b)4+10,21+125,78=</w:t>
      </w:r>
    </w:p>
    <w:p w:rsidR="00E76EA9" w:rsidRPr="00AA0362" w:rsidRDefault="00E76EA9" w:rsidP="00DD3222">
      <w:pPr>
        <w:rPr>
          <w:rFonts w:cs="Calibri"/>
          <w:b/>
          <w:i/>
        </w:rPr>
      </w:pPr>
      <w:r w:rsidRPr="006F2C7A">
        <w:rPr>
          <w:rFonts w:cs="Calibri"/>
          <w:b/>
          <w:i/>
        </w:rPr>
        <w:t>c)</w:t>
      </w:r>
      <w:r w:rsidRPr="00AA0362">
        <w:rPr>
          <w:rFonts w:cs="Calibri"/>
          <w:b/>
          <w:i/>
        </w:rPr>
        <w:t>1,01+ 0,09 + 9,9=</w:t>
      </w:r>
    </w:p>
    <w:p w:rsidR="00E76EA9" w:rsidRPr="00AA0362" w:rsidRDefault="00E76EA9" w:rsidP="00DD3222">
      <w:pPr>
        <w:rPr>
          <w:rFonts w:cs="Calibri"/>
          <w:b/>
          <w:i/>
        </w:rPr>
      </w:pPr>
      <w:r w:rsidRPr="00AA0362">
        <w:rPr>
          <w:rFonts w:cs="Calibri"/>
          <w:b/>
          <w:i/>
        </w:rPr>
        <w:t>d) 27,5 -7=</w:t>
      </w:r>
    </w:p>
    <w:p w:rsidR="00E76EA9" w:rsidRPr="00AA0362" w:rsidRDefault="00E76EA9" w:rsidP="00DD3222">
      <w:pPr>
        <w:rPr>
          <w:rFonts w:cs="Calibri"/>
          <w:b/>
          <w:i/>
        </w:rPr>
      </w:pPr>
      <w:r w:rsidRPr="00AA0362">
        <w:rPr>
          <w:rFonts w:cs="Calibri"/>
          <w:b/>
          <w:i/>
        </w:rPr>
        <w:t>e)64,2 -6 ,5=</w:t>
      </w:r>
    </w:p>
    <w:p w:rsidR="00E76EA9" w:rsidRDefault="00E76EA9" w:rsidP="00DD3222">
      <w:pPr>
        <w:rPr>
          <w:rFonts w:cs="Calibri"/>
          <w:i/>
        </w:rPr>
      </w:pPr>
    </w:p>
    <w:p w:rsidR="00E76EA9" w:rsidRDefault="00E76EA9" w:rsidP="00DD3222">
      <w:pPr>
        <w:rPr>
          <w:rFonts w:cs="Calibri"/>
          <w:i/>
        </w:rPr>
      </w:pPr>
      <w:r w:rsidRPr="006F2C7A">
        <w:rPr>
          <w:rFonts w:cs="Calibri"/>
          <w:b/>
          <w:i/>
        </w:rPr>
        <w:t>f</w:t>
      </w:r>
      <w:r w:rsidRPr="00852F73">
        <w:rPr>
          <w:rFonts w:cs="Calibri"/>
          <w:i/>
        </w:rPr>
        <w:t>)</w:t>
      </w:r>
      <w:r w:rsidRPr="00852F73">
        <w:rPr>
          <w:rFonts w:ascii="Arial" w:hAnsi="Arial" w:cs="Arial"/>
        </w:rPr>
        <w:t xml:space="preserve"> </w:t>
      </w:r>
      <w:r>
        <w:rPr>
          <w:rFonts w:cs="Calibri"/>
        </w:rPr>
        <w:t>2</w:t>
      </w:r>
      <w:r>
        <w:rPr>
          <w:rFonts w:cs="Calibri"/>
          <w:b/>
        </w:rPr>
        <w:t>,812</w:t>
      </w:r>
      <w:r w:rsidRPr="00AA0362">
        <w:rPr>
          <w:rFonts w:cs="Calibri"/>
          <w:b/>
        </w:rPr>
        <w:t xml:space="preserve">  +  </w:t>
      </w:r>
      <w:r>
        <w:rPr>
          <w:rFonts w:cs="Calibri"/>
          <w:b/>
        </w:rPr>
        <w:t>1</w:t>
      </w:r>
      <w:r w:rsidRPr="00AA0362">
        <w:rPr>
          <w:rFonts w:cs="Calibri"/>
          <w:b/>
        </w:rPr>
        <w:t>,</w:t>
      </w:r>
      <w:r>
        <w:rPr>
          <w:rFonts w:cs="Calibri"/>
          <w:b/>
        </w:rPr>
        <w:t>85</w:t>
      </w:r>
      <w:r w:rsidRPr="00AA0362">
        <w:rPr>
          <w:rFonts w:cs="Calibri"/>
          <w:b/>
        </w:rPr>
        <w:t xml:space="preserve"> +  A  =  </w:t>
      </w:r>
      <w:r>
        <w:rPr>
          <w:rFonts w:cs="Calibri"/>
          <w:b/>
        </w:rPr>
        <w:t>9,45</w:t>
      </w:r>
      <w:r w:rsidRPr="00AA0362">
        <w:rPr>
          <w:rFonts w:cs="Calibri"/>
          <w:b/>
        </w:rPr>
        <w:t xml:space="preserve">    </w:t>
      </w:r>
      <w:r w:rsidRPr="00AA0362">
        <w:rPr>
          <w:rFonts w:cs="Calibri"/>
          <w:b/>
          <w:i/>
        </w:rPr>
        <w:t>işleminde  A  kaçtır</w:t>
      </w:r>
      <w:r w:rsidRPr="002F316D">
        <w:rPr>
          <w:rFonts w:cs="Calibri"/>
          <w:i/>
        </w:rPr>
        <w:t>?</w:t>
      </w:r>
    </w:p>
    <w:p w:rsidR="00E76EA9" w:rsidRDefault="00E76EA9" w:rsidP="00DD3222">
      <w:pPr>
        <w:rPr>
          <w:rFonts w:cs="Calibri"/>
          <w:b/>
          <w:i/>
        </w:rPr>
      </w:pPr>
    </w:p>
    <w:p w:rsidR="00E76EA9" w:rsidRDefault="00E76EA9" w:rsidP="00DD3222">
      <w:pPr>
        <w:rPr>
          <w:rFonts w:cs="Calibri"/>
          <w:b/>
          <w:i/>
        </w:rPr>
      </w:pPr>
    </w:p>
    <w:p w:rsidR="00E76EA9" w:rsidRDefault="00E76EA9" w:rsidP="00DD3222">
      <w:pPr>
        <w:rPr>
          <w:rFonts w:cs="Calibri"/>
          <w:b/>
          <w:i/>
        </w:rPr>
      </w:pPr>
    </w:p>
    <w:p w:rsidR="00E76EA9" w:rsidRPr="002F316D" w:rsidRDefault="00E76EA9" w:rsidP="00DD3222">
      <w:pPr>
        <w:rPr>
          <w:rFonts w:cs="Calibri"/>
          <w:i/>
        </w:rPr>
      </w:pPr>
    </w:p>
    <w:p w:rsidR="00E76EA9" w:rsidRDefault="00E76EA9" w:rsidP="00F56C4A">
      <w:pPr>
        <w:rPr>
          <w:rFonts w:cs="Calibri"/>
          <w:i/>
        </w:rPr>
      </w:pPr>
      <w:r w:rsidRPr="00480D41">
        <w:rPr>
          <w:rFonts w:cs="Calibri"/>
          <w:b/>
          <w:i/>
        </w:rPr>
        <w:t>6-)</w:t>
      </w:r>
      <w:r w:rsidRPr="00AA0362">
        <w:rPr>
          <w:rFonts w:cs="Calibri"/>
          <w:b/>
          <w:i/>
        </w:rPr>
        <w:t>Bir mağazada satılan şapka, eldiven ve atkının satış fiyatları yukarıdaki tabloda verilmiştir.Bu ürünlerin üçüne 45 ,99 TL ödeyen müşteriye kaç TL indirim yapılmıştır?   (</w:t>
      </w:r>
      <w:r w:rsidRPr="00A42D99">
        <w:rPr>
          <w:rFonts w:cs="Calibri"/>
          <w:b/>
          <w:i/>
        </w:rPr>
        <w:t>5 puan)</w:t>
      </w:r>
    </w:p>
    <w:p w:rsidR="00E76EA9" w:rsidRDefault="00E76EA9" w:rsidP="00F56C4A">
      <w:pPr>
        <w:rPr>
          <w:rFonts w:cs="Calibri"/>
          <w:i/>
        </w:rPr>
      </w:pPr>
    </w:p>
    <w:p w:rsidR="00E76EA9" w:rsidRPr="0017024D" w:rsidRDefault="00E76EA9" w:rsidP="00852F73">
      <w:pPr>
        <w:pStyle w:val="NoSpacing"/>
      </w:pPr>
      <w:r>
        <w:rPr>
          <w:b/>
        </w:rPr>
        <w:t>7</w:t>
      </w:r>
      <w:r w:rsidRPr="00A42D99">
        <w:t>-</w:t>
      </w:r>
      <w:r>
        <w:t>)</w:t>
      </w:r>
      <w:r w:rsidRPr="00852F73">
        <w:rPr>
          <w:b/>
          <w:i/>
        </w:rPr>
        <w:t>Aşağıdaki çevirmeleri yapınız.(</w:t>
      </w:r>
      <w:r>
        <w:rPr>
          <w:b/>
          <w:i/>
        </w:rPr>
        <w:t>5</w:t>
      </w:r>
      <w:r w:rsidRPr="00852F73">
        <w:rPr>
          <w:b/>
          <w:i/>
        </w:rPr>
        <w:t xml:space="preserve"> puan)</w:t>
      </w:r>
    </w:p>
    <w:p w:rsidR="00E76EA9" w:rsidRPr="00AA0362" w:rsidRDefault="00E76EA9" w:rsidP="00480D41">
      <w:pPr>
        <w:pStyle w:val="NoSpacing"/>
        <w:rPr>
          <w:b/>
          <w:sz w:val="24"/>
          <w:szCs w:val="24"/>
        </w:rPr>
      </w:pPr>
      <w:r>
        <w:t xml:space="preserve">  </w:t>
      </w:r>
      <w:r w:rsidRPr="00AA0362">
        <w:rPr>
          <w:b/>
          <w:sz w:val="24"/>
          <w:szCs w:val="24"/>
        </w:rPr>
        <w:t>5L =…………mL</w:t>
      </w:r>
    </w:p>
    <w:p w:rsidR="00E76EA9" w:rsidRPr="00AA0362" w:rsidRDefault="00E76EA9" w:rsidP="00480D41">
      <w:pPr>
        <w:pStyle w:val="NoSpacing"/>
        <w:rPr>
          <w:b/>
          <w:sz w:val="24"/>
          <w:szCs w:val="24"/>
        </w:rPr>
      </w:pPr>
      <w:r w:rsidRPr="00AA0362">
        <w:rPr>
          <w:b/>
          <w:sz w:val="24"/>
          <w:szCs w:val="24"/>
        </w:rPr>
        <w:t xml:space="preserve"> 15L=………..  mL                 40 mL =………….L            </w:t>
      </w:r>
    </w:p>
    <w:p w:rsidR="00E76EA9" w:rsidRPr="00AA0362" w:rsidRDefault="00E76EA9" w:rsidP="00480D41">
      <w:pPr>
        <w:pStyle w:val="NoSpacing"/>
        <w:rPr>
          <w:b/>
        </w:rPr>
      </w:pPr>
      <w:r w:rsidRPr="00AA0362">
        <w:rPr>
          <w:b/>
          <w:sz w:val="24"/>
          <w:szCs w:val="24"/>
        </w:rPr>
        <w:t xml:space="preserve"> 428 mL=………………….L      7,56L=………… mL</w:t>
      </w:r>
      <w:r w:rsidRPr="00AA0362">
        <w:rPr>
          <w:b/>
        </w:rPr>
        <w:t xml:space="preserve"> </w:t>
      </w:r>
    </w:p>
    <w:p w:rsidR="00E76EA9" w:rsidRPr="00AA0362" w:rsidRDefault="00E76EA9" w:rsidP="00480D41">
      <w:pPr>
        <w:pStyle w:val="NoSpacing"/>
        <w:rPr>
          <w:b/>
        </w:rPr>
      </w:pPr>
    </w:p>
    <w:p w:rsidR="00E76EA9" w:rsidRPr="00AA0362" w:rsidRDefault="00E76EA9" w:rsidP="00815F87">
      <w:pPr>
        <w:tabs>
          <w:tab w:val="left" w:pos="180"/>
          <w:tab w:val="left" w:pos="2880"/>
        </w:tabs>
        <w:rPr>
          <w:rFonts w:cs="Calibri"/>
          <w:b/>
        </w:rPr>
      </w:pPr>
      <w:r>
        <w:rPr>
          <w:rFonts w:cs="Calibri"/>
          <w:b/>
          <w:i/>
        </w:rPr>
        <w:t>8</w:t>
      </w:r>
      <w:r>
        <w:rPr>
          <w:rFonts w:cs="Calibri"/>
          <w:i/>
        </w:rPr>
        <w:t>-)</w:t>
      </w:r>
      <w:r w:rsidRPr="00815F87">
        <w:rPr>
          <w:rFonts w:cs="Calibri"/>
        </w:rPr>
        <w:t xml:space="preserve"> </w:t>
      </w:r>
      <w:r w:rsidRPr="00AA0362">
        <w:rPr>
          <w:rFonts w:cs="Calibri"/>
          <w:b/>
          <w:i/>
        </w:rPr>
        <w:t>Bir aile her gün 10 bardak süt içmektedir. Bir bardak süt 200 mL’dir. Bu aile 5 günde kaç litre süt içer</w:t>
      </w:r>
      <w:r w:rsidRPr="00AA0362">
        <w:rPr>
          <w:rFonts w:cs="Calibri"/>
          <w:b/>
        </w:rPr>
        <w:t>?    (5 puan)</w:t>
      </w:r>
    </w:p>
    <w:p w:rsidR="00E76EA9" w:rsidRPr="002851D5" w:rsidRDefault="00E76EA9" w:rsidP="00815F87">
      <w:pPr>
        <w:tabs>
          <w:tab w:val="left" w:pos="180"/>
          <w:tab w:val="left" w:pos="2880"/>
        </w:tabs>
        <w:rPr>
          <w:rFonts w:cs="Calibri"/>
        </w:rPr>
      </w:pPr>
    </w:p>
    <w:p w:rsidR="00E76EA9" w:rsidRDefault="00E76EA9" w:rsidP="00F56C4A">
      <w:pPr>
        <w:rPr>
          <w:rFonts w:cs="Calibri"/>
          <w:b/>
          <w:i/>
        </w:rPr>
      </w:pPr>
      <w:r>
        <w:rPr>
          <w:rFonts w:cs="Calibri"/>
          <w:b/>
          <w:i/>
        </w:rPr>
        <w:t>9-</w:t>
      </w:r>
      <w:r>
        <w:rPr>
          <w:rFonts w:cs="Calibri"/>
          <w:i/>
        </w:rPr>
        <w:t>)</w:t>
      </w:r>
      <w:r w:rsidRPr="00AA0362">
        <w:rPr>
          <w:rFonts w:cs="Calibri"/>
          <w:b/>
          <w:i/>
        </w:rPr>
        <w:t xml:space="preserve">Bir köylü ürettiği elmaların </w:t>
      </w:r>
      <w:r w:rsidRPr="00AA0362">
        <w:rPr>
          <w:rFonts w:ascii="Times New Roman" w:hAnsi="Times New Roman"/>
          <w:b/>
          <w:position w:val="-24"/>
        </w:rPr>
        <w:object w:dxaOrig="240" w:dyaOrig="620">
          <v:shape id="_x0000_i1043" type="#_x0000_t75" style="width:10.5pt;height:28.5pt" o:ole="" fillcolor="window">
            <v:imagedata r:id="rId36" o:title=""/>
          </v:shape>
          <o:OLEObject Type="Embed" ProgID="Equation.3" ShapeID="_x0000_i1043" DrawAspect="Content" ObjectID="_1392890340" r:id="rId37"/>
        </w:object>
      </w:r>
      <w:r w:rsidRPr="00AA0362">
        <w:rPr>
          <w:rFonts w:cs="Calibri"/>
          <w:b/>
          <w:i/>
        </w:rPr>
        <w:t>’ünü satıyor.Geriye</w:t>
      </w:r>
      <w:r w:rsidRPr="00AA0362">
        <w:rPr>
          <w:rFonts w:ascii="Times New Roman" w:hAnsi="Times New Roman"/>
          <w:b/>
        </w:rPr>
        <w:t xml:space="preserve"> </w:t>
      </w:r>
      <w:r w:rsidRPr="00AA0362">
        <w:rPr>
          <w:rFonts w:cs="Calibri"/>
          <w:b/>
          <w:i/>
        </w:rPr>
        <w:t>72 kg elması kalıyor.Buna göre köylünün kaç kg elması vardı? (</w:t>
      </w:r>
      <w:r>
        <w:rPr>
          <w:rFonts w:cs="Calibri"/>
          <w:b/>
          <w:i/>
        </w:rPr>
        <w:t>5</w:t>
      </w:r>
      <w:r w:rsidRPr="00221E7C">
        <w:rPr>
          <w:rFonts w:cs="Calibri"/>
          <w:b/>
          <w:i/>
        </w:rPr>
        <w:t xml:space="preserve"> puan)</w:t>
      </w:r>
    </w:p>
    <w:p w:rsidR="00E76EA9" w:rsidRDefault="00E76EA9" w:rsidP="00F56C4A">
      <w:pPr>
        <w:rPr>
          <w:rFonts w:cs="Calibri"/>
          <w:b/>
          <w:i/>
        </w:rPr>
      </w:pPr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7" type="#_x0000_t62" style="position:absolute;margin-left:82.5pt;margin-top:16.95pt;width:124.75pt;height:66pt;z-index:251664384" adj="-2909,6087" strokecolor="#4bacc6" strokeweight="2.5pt">
            <v:shadow color="#868686"/>
            <v:textbox style="mso-next-textbox:#_x0000_s1027">
              <w:txbxContent>
                <w:p w:rsidR="00E76EA9" w:rsidRPr="00C7774B" w:rsidRDefault="00E76EA9" w:rsidP="00C7774B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C7774B">
                    <w:rPr>
                      <w:b/>
                      <w:sz w:val="18"/>
                      <w:szCs w:val="18"/>
                    </w:rPr>
                    <w:t>2800m yolun</w:t>
                  </w:r>
                  <w:r w:rsidRPr="00C7774B">
                    <w:rPr>
                      <w:rFonts w:ascii="Times New Roman" w:hAnsi="Times New Roman"/>
                      <w:b/>
                      <w:position w:val="-24"/>
                      <w:sz w:val="18"/>
                      <w:szCs w:val="18"/>
                    </w:rPr>
                    <w:object w:dxaOrig="240" w:dyaOrig="620">
                      <v:shape id="_x0000_i1045" type="#_x0000_t75" style="width:10.5pt;height:28.5pt" o:ole="" fillcolor="window">
                        <v:imagedata r:id="rId38" o:title=""/>
                      </v:shape>
                      <o:OLEObject Type="Embed" ProgID="Equation.3" ShapeID="_x0000_i1045" DrawAspect="Content" ObjectID="_1392890342" r:id="rId39"/>
                    </w:object>
                  </w:r>
                  <w:r>
                    <w:rPr>
                      <w:b/>
                      <w:sz w:val="18"/>
                      <w:szCs w:val="18"/>
                    </w:rPr>
                    <w:t>’ünü koştum</w:t>
                  </w:r>
                  <w:r w:rsidRPr="00C7774B">
                    <w:rPr>
                      <w:b/>
                      <w:sz w:val="18"/>
                      <w:szCs w:val="18"/>
                    </w:rPr>
                    <w:t>.Geriye kaç metre yolu</w:t>
                  </w:r>
                  <w:r>
                    <w:rPr>
                      <w:b/>
                      <w:sz w:val="18"/>
                      <w:szCs w:val="18"/>
                    </w:rPr>
                    <w:t xml:space="preserve">m </w:t>
                  </w:r>
                  <w:r w:rsidRPr="00C7774B">
                    <w:rPr>
                      <w:b/>
                      <w:sz w:val="18"/>
                      <w:szCs w:val="18"/>
                    </w:rPr>
                    <w:t xml:space="preserve"> kaldı?</w:t>
                  </w:r>
                </w:p>
              </w:txbxContent>
            </v:textbox>
          </v:shape>
        </w:pict>
      </w:r>
    </w:p>
    <w:p w:rsidR="00E76EA9" w:rsidRDefault="00E76EA9" w:rsidP="006F2C7A">
      <w:pPr>
        <w:pStyle w:val="NoSpacing"/>
        <w:rPr>
          <w:b/>
        </w:rPr>
      </w:pPr>
      <w:r>
        <w:rPr>
          <w:b/>
        </w:rPr>
        <w:t>10-)</w:t>
      </w:r>
      <w:r w:rsidRPr="006B6E69">
        <w:rPr>
          <w:noProof/>
          <w:color w:val="333333"/>
          <w:sz w:val="20"/>
          <w:szCs w:val="20"/>
          <w:lang w:eastAsia="tr-TR"/>
        </w:rPr>
        <w:pict>
          <v:shape id="Resim 18" o:spid="_x0000_i1046" type="#_x0000_t75" style="width:48pt;height:42.75pt;visibility:visible">
            <v:imagedata r:id="rId40" o:title=""/>
          </v:shape>
        </w:pict>
      </w:r>
      <w:r>
        <w:rPr>
          <w:b/>
        </w:rPr>
        <w:t xml:space="preserve">           </w:t>
      </w:r>
    </w:p>
    <w:p w:rsidR="00E76EA9" w:rsidRDefault="00E76EA9" w:rsidP="006F2C7A">
      <w:pPr>
        <w:pStyle w:val="NoSpacing"/>
        <w:rPr>
          <w:b/>
        </w:rPr>
      </w:pPr>
      <w:r w:rsidRPr="0051637D">
        <w:rPr>
          <w:b/>
        </w:rPr>
        <w:t xml:space="preserve"> (5 puan)</w:t>
      </w:r>
    </w:p>
    <w:p w:rsidR="00E76EA9" w:rsidRDefault="00E76EA9" w:rsidP="00095C16">
      <w:pPr>
        <w:rPr>
          <w:rFonts w:cs="Calibri"/>
          <w:b/>
          <w:i/>
        </w:rPr>
      </w:pPr>
    </w:p>
    <w:p w:rsidR="00E76EA9" w:rsidRDefault="00E76EA9" w:rsidP="00095C16">
      <w:pPr>
        <w:rPr>
          <w:rFonts w:cs="Calibri"/>
          <w:b/>
          <w:i/>
        </w:rPr>
      </w:pPr>
    </w:p>
    <w:p w:rsidR="00E76EA9" w:rsidRPr="00480D41" w:rsidRDefault="00E76EA9" w:rsidP="00852F73">
      <w:pPr>
        <w:pStyle w:val="NoSpacing"/>
        <w:rPr>
          <w:b/>
          <w:i/>
        </w:rPr>
      </w:pPr>
      <w:r>
        <w:rPr>
          <w:b/>
        </w:rPr>
        <w:t>11-)</w:t>
      </w:r>
      <w:r w:rsidRPr="00480D41">
        <w:rPr>
          <w:b/>
          <w:i/>
        </w:rPr>
        <w:t>Elif Hanım limonata hazırlamak için 9 bardak suya  5 limon suyu katmaktadır</w:t>
      </w:r>
      <w:r w:rsidRPr="00480D41">
        <w:rPr>
          <w:i/>
        </w:rPr>
        <w:t>.(</w:t>
      </w:r>
      <w:r w:rsidRPr="00480D41">
        <w:rPr>
          <w:b/>
          <w:i/>
        </w:rPr>
        <w:t>4 puan)</w:t>
      </w:r>
    </w:p>
    <w:p w:rsidR="00E76EA9" w:rsidRPr="0051637D" w:rsidRDefault="00E76EA9" w:rsidP="00480D41">
      <w:pPr>
        <w:pStyle w:val="NoSpacing"/>
        <w:rPr>
          <w:b/>
          <w:i/>
        </w:rPr>
      </w:pPr>
      <w:r w:rsidRPr="0051637D">
        <w:rPr>
          <w:b/>
          <w:i/>
        </w:rPr>
        <w:t>a)Suyun ,limon suyuna oranı kaçtır?......</w:t>
      </w:r>
    </w:p>
    <w:p w:rsidR="00E76EA9" w:rsidRPr="0051637D" w:rsidRDefault="00E76EA9" w:rsidP="00480D41">
      <w:pPr>
        <w:pStyle w:val="NoSpacing"/>
        <w:rPr>
          <w:b/>
          <w:i/>
        </w:rPr>
      </w:pPr>
      <w:r w:rsidRPr="0051637D">
        <w:rPr>
          <w:b/>
          <w:i/>
        </w:rPr>
        <w:t>b)Limon suyunun toplam limonataya oranı kaçtır?......</w:t>
      </w:r>
    </w:p>
    <w:p w:rsidR="00E76EA9" w:rsidRPr="0051637D" w:rsidRDefault="00E76EA9" w:rsidP="00480D41">
      <w:pPr>
        <w:pStyle w:val="NoSpacing"/>
        <w:rPr>
          <w:b/>
          <w:i/>
        </w:rPr>
      </w:pPr>
      <w:r w:rsidRPr="0051637D">
        <w:rPr>
          <w:b/>
          <w:i/>
        </w:rPr>
        <w:t>c)Limon suyunun ,suya oranı kaçtır?............</w:t>
      </w:r>
    </w:p>
    <w:p w:rsidR="00E76EA9" w:rsidRPr="0051637D" w:rsidRDefault="00E76EA9" w:rsidP="00095C16">
      <w:pPr>
        <w:rPr>
          <w:rFonts w:cs="Calibri"/>
          <w:b/>
          <w:i/>
        </w:rPr>
      </w:pPr>
      <w:r w:rsidRPr="0051637D">
        <w:rPr>
          <w:rFonts w:cs="Calibri"/>
          <w:b/>
          <w:i/>
        </w:rPr>
        <w:t>d)2 kişilik limonata için 4 limon gerekiyorsa 1,3,4,5  kişilik limonata için kaç limon gerekir?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2"/>
        <w:gridCol w:w="1275"/>
      </w:tblGrid>
      <w:tr w:rsidR="00E76EA9" w:rsidRPr="006B6E69" w:rsidTr="006B6E69">
        <w:tc>
          <w:tcPr>
            <w:tcW w:w="534" w:type="dxa"/>
          </w:tcPr>
          <w:p w:rsidR="00E76EA9" w:rsidRPr="006B6E69" w:rsidRDefault="00E76EA9" w:rsidP="006B6E69">
            <w:pPr>
              <w:spacing w:after="0" w:line="240" w:lineRule="auto"/>
              <w:rPr>
                <w:rFonts w:cs="Calibri"/>
                <w:b/>
                <w:i/>
                <w:sz w:val="20"/>
                <w:szCs w:val="20"/>
              </w:rPr>
            </w:pPr>
            <w:r w:rsidRPr="006B6E69">
              <w:rPr>
                <w:rFonts w:cs="Calibri"/>
                <w:b/>
                <w:i/>
                <w:sz w:val="20"/>
                <w:szCs w:val="20"/>
              </w:rPr>
              <w:t>Kişi sayısı</w:t>
            </w:r>
          </w:p>
        </w:tc>
        <w:tc>
          <w:tcPr>
            <w:tcW w:w="1275" w:type="dxa"/>
          </w:tcPr>
          <w:p w:rsidR="00E76EA9" w:rsidRPr="006B6E69" w:rsidRDefault="00E76EA9" w:rsidP="006B6E69">
            <w:pPr>
              <w:spacing w:after="0" w:line="240" w:lineRule="auto"/>
              <w:rPr>
                <w:rFonts w:cs="Calibri"/>
                <w:b/>
                <w:i/>
                <w:sz w:val="20"/>
                <w:szCs w:val="20"/>
              </w:rPr>
            </w:pPr>
            <w:r w:rsidRPr="006B6E69">
              <w:rPr>
                <w:rFonts w:cs="Calibri"/>
                <w:b/>
                <w:i/>
                <w:sz w:val="20"/>
                <w:szCs w:val="20"/>
              </w:rPr>
              <w:t>Limon sayısı</w:t>
            </w:r>
          </w:p>
        </w:tc>
      </w:tr>
      <w:tr w:rsidR="00E76EA9" w:rsidRPr="006B6E69" w:rsidTr="006B6E69">
        <w:tc>
          <w:tcPr>
            <w:tcW w:w="534" w:type="dxa"/>
          </w:tcPr>
          <w:p w:rsidR="00E76EA9" w:rsidRPr="006B6E69" w:rsidRDefault="00E76EA9" w:rsidP="006B6E69">
            <w:pPr>
              <w:spacing w:after="0" w:line="240" w:lineRule="auto"/>
              <w:rPr>
                <w:rFonts w:cs="Calibri"/>
                <w:b/>
                <w:i/>
                <w:sz w:val="20"/>
                <w:szCs w:val="20"/>
              </w:rPr>
            </w:pPr>
            <w:r w:rsidRPr="006B6E69">
              <w:rPr>
                <w:rFonts w:cs="Calibri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E76EA9" w:rsidRPr="006B6E69" w:rsidRDefault="00E76EA9" w:rsidP="006B6E69">
            <w:pPr>
              <w:spacing w:after="0" w:line="240" w:lineRule="auto"/>
              <w:rPr>
                <w:rFonts w:cs="Calibri"/>
                <w:b/>
                <w:i/>
                <w:sz w:val="20"/>
                <w:szCs w:val="20"/>
              </w:rPr>
            </w:pPr>
          </w:p>
        </w:tc>
      </w:tr>
      <w:tr w:rsidR="00E76EA9" w:rsidRPr="006B6E69" w:rsidTr="006B6E69">
        <w:tc>
          <w:tcPr>
            <w:tcW w:w="534" w:type="dxa"/>
          </w:tcPr>
          <w:p w:rsidR="00E76EA9" w:rsidRPr="006B6E69" w:rsidRDefault="00E76EA9" w:rsidP="006B6E69">
            <w:pPr>
              <w:spacing w:after="0" w:line="240" w:lineRule="auto"/>
              <w:rPr>
                <w:rFonts w:cs="Calibri"/>
                <w:b/>
                <w:i/>
                <w:sz w:val="20"/>
                <w:szCs w:val="20"/>
              </w:rPr>
            </w:pPr>
            <w:r w:rsidRPr="006B6E69">
              <w:rPr>
                <w:rFonts w:cs="Calibri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E76EA9" w:rsidRPr="006B6E69" w:rsidRDefault="00E76EA9" w:rsidP="006B6E69">
            <w:pPr>
              <w:spacing w:after="0" w:line="240" w:lineRule="auto"/>
              <w:rPr>
                <w:rFonts w:cs="Calibri"/>
                <w:b/>
                <w:i/>
                <w:sz w:val="20"/>
                <w:szCs w:val="20"/>
              </w:rPr>
            </w:pPr>
            <w:r w:rsidRPr="006B6E69">
              <w:rPr>
                <w:rFonts w:cs="Calibri"/>
                <w:b/>
                <w:i/>
                <w:sz w:val="20"/>
                <w:szCs w:val="20"/>
              </w:rPr>
              <w:t xml:space="preserve">    4</w:t>
            </w:r>
          </w:p>
        </w:tc>
      </w:tr>
      <w:tr w:rsidR="00E76EA9" w:rsidRPr="006B6E69" w:rsidTr="006B6E69">
        <w:tc>
          <w:tcPr>
            <w:tcW w:w="534" w:type="dxa"/>
          </w:tcPr>
          <w:p w:rsidR="00E76EA9" w:rsidRPr="006B6E69" w:rsidRDefault="00E76EA9" w:rsidP="006B6E69">
            <w:pPr>
              <w:spacing w:after="0" w:line="240" w:lineRule="auto"/>
              <w:rPr>
                <w:rFonts w:cs="Calibri"/>
                <w:b/>
                <w:i/>
                <w:sz w:val="20"/>
                <w:szCs w:val="20"/>
              </w:rPr>
            </w:pPr>
            <w:r w:rsidRPr="006B6E69">
              <w:rPr>
                <w:rFonts w:cs="Calibri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76EA9" w:rsidRPr="006B6E69" w:rsidRDefault="00E76EA9" w:rsidP="006B6E69">
            <w:pPr>
              <w:spacing w:after="0" w:line="240" w:lineRule="auto"/>
              <w:rPr>
                <w:rFonts w:cs="Calibri"/>
                <w:b/>
                <w:i/>
                <w:sz w:val="20"/>
                <w:szCs w:val="20"/>
              </w:rPr>
            </w:pPr>
          </w:p>
        </w:tc>
      </w:tr>
      <w:tr w:rsidR="00E76EA9" w:rsidRPr="006B6E69" w:rsidTr="006B6E69">
        <w:tc>
          <w:tcPr>
            <w:tcW w:w="534" w:type="dxa"/>
          </w:tcPr>
          <w:p w:rsidR="00E76EA9" w:rsidRPr="006B6E69" w:rsidRDefault="00E76EA9" w:rsidP="006B6E69">
            <w:pPr>
              <w:spacing w:after="0" w:line="240" w:lineRule="auto"/>
              <w:rPr>
                <w:rFonts w:cs="Calibri"/>
                <w:b/>
                <w:i/>
                <w:sz w:val="20"/>
                <w:szCs w:val="20"/>
              </w:rPr>
            </w:pPr>
            <w:r w:rsidRPr="006B6E69">
              <w:rPr>
                <w:rFonts w:cs="Calibri"/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E76EA9" w:rsidRPr="006B6E69" w:rsidRDefault="00E76EA9" w:rsidP="006B6E69">
            <w:pPr>
              <w:spacing w:after="0" w:line="240" w:lineRule="auto"/>
              <w:rPr>
                <w:rFonts w:cs="Calibri"/>
                <w:b/>
                <w:i/>
                <w:sz w:val="20"/>
                <w:szCs w:val="20"/>
              </w:rPr>
            </w:pPr>
          </w:p>
        </w:tc>
      </w:tr>
      <w:tr w:rsidR="00E76EA9" w:rsidRPr="006B6E69" w:rsidTr="006B6E69">
        <w:tc>
          <w:tcPr>
            <w:tcW w:w="534" w:type="dxa"/>
          </w:tcPr>
          <w:p w:rsidR="00E76EA9" w:rsidRPr="006B6E69" w:rsidRDefault="00E76EA9" w:rsidP="006B6E69">
            <w:pPr>
              <w:spacing w:after="0" w:line="240" w:lineRule="auto"/>
              <w:rPr>
                <w:rFonts w:cs="Calibri"/>
                <w:b/>
                <w:i/>
                <w:sz w:val="20"/>
                <w:szCs w:val="20"/>
              </w:rPr>
            </w:pPr>
            <w:r w:rsidRPr="006B6E69">
              <w:rPr>
                <w:rFonts w:cs="Calibri"/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E76EA9" w:rsidRPr="006B6E69" w:rsidRDefault="00E76EA9" w:rsidP="006B6E69">
            <w:pPr>
              <w:spacing w:after="0" w:line="240" w:lineRule="auto"/>
              <w:rPr>
                <w:rFonts w:cs="Calibri"/>
                <w:b/>
                <w:i/>
                <w:sz w:val="20"/>
                <w:szCs w:val="20"/>
              </w:rPr>
            </w:pPr>
          </w:p>
        </w:tc>
      </w:tr>
    </w:tbl>
    <w:p w:rsidR="00E76EA9" w:rsidRDefault="00E76EA9" w:rsidP="008F27FB">
      <w:pPr>
        <w:rPr>
          <w:rFonts w:cs="Calibri"/>
          <w:i/>
        </w:rPr>
      </w:pPr>
      <w:r>
        <w:rPr>
          <w:b/>
          <w:i/>
        </w:rPr>
        <w:t>12</w:t>
      </w:r>
      <w:r w:rsidRPr="003341CC">
        <w:rPr>
          <w:b/>
          <w:i/>
        </w:rPr>
        <w:t>-</w:t>
      </w:r>
      <w:r>
        <w:rPr>
          <w:b/>
          <w:i/>
        </w:rPr>
        <w:t>)</w:t>
      </w:r>
      <w:smartTag w:uri="urn:schemas-microsoft-com:office:smarttags" w:element="metricconverter">
        <w:smartTagPr>
          <w:attr w:name="ProductID" w:val="5 kg"/>
        </w:smartTagPr>
        <w:r w:rsidRPr="008151A5">
          <w:rPr>
            <w:rFonts w:cs="Calibri"/>
            <w:i/>
          </w:rPr>
          <w:t xml:space="preserve">5 </w:t>
        </w:r>
        <w:r w:rsidRPr="004D1667">
          <w:rPr>
            <w:rFonts w:cs="Calibri"/>
            <w:b/>
            <w:i/>
          </w:rPr>
          <w:t>kg</w:t>
        </w:r>
      </w:smartTag>
      <w:r w:rsidRPr="004D1667">
        <w:rPr>
          <w:rFonts w:cs="Calibri"/>
          <w:b/>
          <w:i/>
        </w:rPr>
        <w:t xml:space="preserve"> kayısıya </w:t>
      </w:r>
      <w:smartTag w:uri="urn:schemas-microsoft-com:office:smarttags" w:element="metricconverter">
        <w:smartTagPr>
          <w:attr w:name="ProductID" w:val="2 kg"/>
        </w:smartTagPr>
        <w:r w:rsidRPr="004D1667">
          <w:rPr>
            <w:rFonts w:cs="Calibri"/>
            <w:b/>
            <w:i/>
          </w:rPr>
          <w:t>2 kg</w:t>
        </w:r>
      </w:smartTag>
      <w:r w:rsidRPr="004D1667">
        <w:rPr>
          <w:rFonts w:cs="Calibri"/>
          <w:b/>
          <w:i/>
        </w:rPr>
        <w:t xml:space="preserve"> şeker eklenerek kayısı reçeli yapılıyor. Buna göre </w:t>
      </w:r>
      <w:smartTag w:uri="urn:schemas-microsoft-com:office:smarttags" w:element="metricconverter">
        <w:smartTagPr>
          <w:attr w:name="ProductID" w:val="45 kg"/>
        </w:smartTagPr>
        <w:r w:rsidRPr="004D1667">
          <w:rPr>
            <w:rFonts w:cs="Calibri"/>
            <w:b/>
            <w:i/>
          </w:rPr>
          <w:t>45 kg</w:t>
        </w:r>
      </w:smartTag>
      <w:r w:rsidRPr="004D1667">
        <w:rPr>
          <w:rFonts w:cs="Calibri"/>
          <w:b/>
          <w:i/>
        </w:rPr>
        <w:t xml:space="preserve"> kayısıya reçel yapımı için kaç kg şeker eklenmelidir?(5 puan</w:t>
      </w:r>
      <w:r w:rsidRPr="008F27FB">
        <w:rPr>
          <w:rFonts w:cs="Calibri"/>
          <w:b/>
          <w:i/>
        </w:rPr>
        <w:t>)</w:t>
      </w:r>
    </w:p>
    <w:p w:rsidR="00E76EA9" w:rsidRDefault="00E76EA9" w:rsidP="00095C16">
      <w:pPr>
        <w:rPr>
          <w:rFonts w:cs="Calibri"/>
          <w:i/>
        </w:rPr>
      </w:pPr>
    </w:p>
    <w:p w:rsidR="00E76EA9" w:rsidRDefault="00E76EA9" w:rsidP="00095C16">
      <w:pPr>
        <w:rPr>
          <w:rFonts w:cs="Calibri"/>
          <w:i/>
        </w:rPr>
      </w:pPr>
    </w:p>
    <w:p w:rsidR="00E76EA9" w:rsidRDefault="00E76EA9" w:rsidP="00095C16">
      <w:pPr>
        <w:rPr>
          <w:rFonts w:cs="Calibri"/>
          <w:i/>
        </w:rPr>
      </w:pPr>
    </w:p>
    <w:p w:rsidR="00E76EA9" w:rsidRPr="004D1667" w:rsidRDefault="00E76EA9" w:rsidP="003341CC">
      <w:pPr>
        <w:pStyle w:val="NoSpacing"/>
        <w:rPr>
          <w:b/>
          <w:i/>
        </w:rPr>
      </w:pPr>
      <w:r w:rsidRPr="00704A53">
        <w:rPr>
          <w:b/>
          <w:i/>
        </w:rPr>
        <w:t>13-)</w:t>
      </w:r>
      <w:r w:rsidRPr="008F27FB">
        <w:rPr>
          <w:b/>
          <w:i/>
        </w:rPr>
        <w:t>a</w:t>
      </w:r>
      <w:r w:rsidRPr="004D1667">
        <w:rPr>
          <w:i/>
        </w:rPr>
        <w:t>)</w:t>
      </w:r>
      <w:r w:rsidRPr="004D1667">
        <w:t xml:space="preserve"> </w:t>
      </w:r>
      <w:r w:rsidRPr="004D1667">
        <w:rPr>
          <w:b/>
          <w:i/>
        </w:rPr>
        <w:t>Bir torbada 4 kırmızı, 6 siyah, 5 sarı, 7 mavi top vardır. Rastgele bir top çekiliyor.Çekilen topun;</w:t>
      </w:r>
      <w:r w:rsidRPr="004D1667">
        <w:rPr>
          <w:rFonts w:cs="Calibri"/>
          <w:b/>
          <w:i/>
        </w:rPr>
        <w:t xml:space="preserve">                (4 puan)</w:t>
      </w:r>
    </w:p>
    <w:p w:rsidR="00E76EA9" w:rsidRPr="004D1667" w:rsidRDefault="00E76EA9" w:rsidP="003341CC">
      <w:pPr>
        <w:pStyle w:val="NoSpacing"/>
        <w:rPr>
          <w:b/>
          <w:i/>
        </w:rPr>
      </w:pPr>
      <w:r w:rsidRPr="004D1667">
        <w:rPr>
          <w:b/>
          <w:i/>
        </w:rPr>
        <w:t>a)Kırmızı gelme olasılığı=………….</w:t>
      </w:r>
    </w:p>
    <w:p w:rsidR="00E76EA9" w:rsidRPr="004D1667" w:rsidRDefault="00E76EA9" w:rsidP="003341CC">
      <w:pPr>
        <w:pStyle w:val="NoSpacing"/>
        <w:rPr>
          <w:b/>
          <w:i/>
        </w:rPr>
      </w:pPr>
    </w:p>
    <w:p w:rsidR="00E76EA9" w:rsidRPr="004D1667" w:rsidRDefault="00E76EA9" w:rsidP="003341CC">
      <w:pPr>
        <w:pStyle w:val="NoSpacing"/>
        <w:rPr>
          <w:b/>
          <w:i/>
        </w:rPr>
      </w:pPr>
      <w:r w:rsidRPr="004D1667">
        <w:rPr>
          <w:b/>
          <w:i/>
        </w:rPr>
        <w:t>b)Siyah gelme olasılığı=…………</w:t>
      </w:r>
    </w:p>
    <w:p w:rsidR="00E76EA9" w:rsidRPr="004D1667" w:rsidRDefault="00E76EA9" w:rsidP="003341CC">
      <w:pPr>
        <w:pStyle w:val="NoSpacing"/>
        <w:rPr>
          <w:b/>
          <w:i/>
        </w:rPr>
      </w:pPr>
    </w:p>
    <w:p w:rsidR="00E76EA9" w:rsidRPr="004D1667" w:rsidRDefault="00E76EA9" w:rsidP="003341CC">
      <w:pPr>
        <w:pStyle w:val="NoSpacing"/>
        <w:rPr>
          <w:b/>
          <w:i/>
        </w:rPr>
      </w:pPr>
      <w:r w:rsidRPr="004D1667">
        <w:rPr>
          <w:b/>
          <w:i/>
        </w:rPr>
        <w:t>c) Mavi gelme olasılığı =……..</w:t>
      </w:r>
    </w:p>
    <w:p w:rsidR="00E76EA9" w:rsidRPr="004D1667" w:rsidRDefault="00E76EA9" w:rsidP="003341CC">
      <w:pPr>
        <w:pStyle w:val="NoSpacing"/>
        <w:rPr>
          <w:b/>
          <w:i/>
        </w:rPr>
      </w:pPr>
    </w:p>
    <w:p w:rsidR="00E76EA9" w:rsidRPr="004D1667" w:rsidRDefault="00E76EA9" w:rsidP="003341CC">
      <w:pPr>
        <w:pStyle w:val="NoSpacing"/>
        <w:rPr>
          <w:b/>
          <w:i/>
        </w:rPr>
      </w:pPr>
      <w:r w:rsidRPr="004D1667">
        <w:rPr>
          <w:b/>
          <w:i/>
        </w:rPr>
        <w:t>d)Sarı gelme olasılığı=………</w:t>
      </w:r>
    </w:p>
    <w:p w:rsidR="00E76EA9" w:rsidRPr="004D1667" w:rsidRDefault="00E76EA9" w:rsidP="003341CC">
      <w:pPr>
        <w:pStyle w:val="NoSpacing"/>
        <w:rPr>
          <w:b/>
          <w:i/>
        </w:rPr>
      </w:pPr>
    </w:p>
    <w:p w:rsidR="00E76EA9" w:rsidRDefault="00E76EA9" w:rsidP="003341CC">
      <w:pPr>
        <w:pStyle w:val="NoSpacing"/>
        <w:rPr>
          <w:i/>
        </w:rPr>
      </w:pPr>
    </w:p>
    <w:p w:rsidR="00E76EA9" w:rsidRPr="004D1667" w:rsidRDefault="00E76EA9" w:rsidP="008F27FB">
      <w:pPr>
        <w:pStyle w:val="NoSpacing"/>
        <w:tabs>
          <w:tab w:val="left" w:pos="284"/>
          <w:tab w:val="left" w:pos="2694"/>
        </w:tabs>
        <w:rPr>
          <w:b/>
          <w:i/>
        </w:rPr>
      </w:pPr>
      <w:r w:rsidRPr="008F27FB">
        <w:rPr>
          <w:rFonts w:cs="Calibri"/>
          <w:i/>
        </w:rPr>
        <w:t xml:space="preserve"> </w:t>
      </w:r>
      <w:r w:rsidRPr="008F27FB">
        <w:rPr>
          <w:rFonts w:cs="Calibri"/>
          <w:b/>
          <w:i/>
        </w:rPr>
        <w:t>b)</w:t>
      </w:r>
      <w:r w:rsidRPr="004D1667">
        <w:rPr>
          <w:b/>
          <w:i/>
        </w:rPr>
        <w:t xml:space="preserve">Bir torbadaki eş kartlardan </w:t>
      </w:r>
      <w:r w:rsidRPr="006B6E69">
        <w:rPr>
          <w:b/>
        </w:rPr>
        <w:fldChar w:fldCharType="begin"/>
      </w:r>
      <w:r w:rsidRPr="006B6E69">
        <w:rPr>
          <w:b/>
        </w:rPr>
        <w:instrText xml:space="preserve"> QUOTE </w:instrText>
      </w:r>
      <w:r w:rsidRPr="006B6E69">
        <w:pict>
          <v:shape id="_x0000_i1047" type="#_x0000_t75" style="width:9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23838&quot;/&gt;&lt;wsp:rsid wsp:val=&quot;00051B8A&quot;/&gt;&lt;wsp:rsid wsp:val=&quot;00073351&quot;/&gt;&lt;wsp:rsid wsp:val=&quot;000871EE&quot;/&gt;&lt;wsp:rsid wsp:val=&quot;00095C16&quot;/&gt;&lt;wsp:rsid wsp:val=&quot;000B223C&quot;/&gt;&lt;wsp:rsid wsp:val=&quot;000B6F60&quot;/&gt;&lt;wsp:rsid wsp:val=&quot;000C7AEC&quot;/&gt;&lt;wsp:rsid wsp:val=&quot;000D3A29&quot;/&gt;&lt;wsp:rsid wsp:val=&quot;0017024D&quot;/&gt;&lt;wsp:rsid wsp:val=&quot;00180773&quot;/&gt;&lt;wsp:rsid wsp:val=&quot;001A4DB9&quot;/&gt;&lt;wsp:rsid wsp:val=&quot;001D1011&quot;/&gt;&lt;wsp:rsid wsp:val=&quot;00221E7C&quot;/&gt;&lt;wsp:rsid wsp:val=&quot;0022765F&quot;/&gt;&lt;wsp:rsid wsp:val=&quot;00262AE5&quot;/&gt;&lt;wsp:rsid wsp:val=&quot;002F316D&quot;/&gt;&lt;wsp:rsid wsp:val=&quot;00325218&quot;/&gt;&lt;wsp:rsid wsp:val=&quot;003341CC&quot;/&gt;&lt;wsp:rsid wsp:val=&quot;00355C90&quot;/&gt;&lt;wsp:rsid wsp:val=&quot;00381079&quot;/&gt;&lt;wsp:rsid wsp:val=&quot;003C5DAA&quot;/&gt;&lt;wsp:rsid wsp:val=&quot;003E35CE&quot;/&gt;&lt;wsp:rsid wsp:val=&quot;003F243F&quot;/&gt;&lt;wsp:rsid wsp:val=&quot;00427B3F&quot;/&gt;&lt;wsp:rsid wsp:val=&quot;0044729A&quot;/&gt;&lt;wsp:rsid wsp:val=&quot;00473245&quot;/&gt;&lt;wsp:rsid wsp:val=&quot;00480D41&quot;/&gt;&lt;wsp:rsid wsp:val=&quot;00495EB5&quot;/&gt;&lt;wsp:rsid wsp:val=&quot;004D1667&quot;/&gt;&lt;wsp:rsid wsp:val=&quot;004E48DE&quot;/&gt;&lt;wsp:rsid wsp:val=&quot;0051637D&quot;/&gt;&lt;wsp:rsid wsp:val=&quot;00523838&quot;/&gt;&lt;wsp:rsid wsp:val=&quot;00524315&quot;/&gt;&lt;wsp:rsid wsp:val=&quot;00560A7E&quot;/&gt;&lt;wsp:rsid wsp:val=&quot;00634841&quot;/&gt;&lt;wsp:rsid wsp:val=&quot;00683E8A&quot;/&gt;&lt;wsp:rsid wsp:val=&quot;006861C0&quot;/&gt;&lt;wsp:rsid wsp:val=&quot;006A3440&quot;/&gt;&lt;wsp:rsid wsp:val=&quot;006B6E69&quot;/&gt;&lt;wsp:rsid wsp:val=&quot;006F2C7A&quot;/&gt;&lt;wsp:rsid wsp:val=&quot;00704A53&quot;/&gt;&lt;wsp:rsid wsp:val=&quot;00784BDF&quot;/&gt;&lt;wsp:rsid wsp:val=&quot;00815F87&quot;/&gt;&lt;wsp:rsid wsp:val=&quot;00827964&quot;/&gt;&lt;wsp:rsid wsp:val=&quot;00852F73&quot;/&gt;&lt;wsp:rsid wsp:val=&quot;00865E04&quot;/&gt;&lt;wsp:rsid wsp:val=&quot;008F27FB&quot;/&gt;&lt;wsp:rsid wsp:val=&quot;00A42D99&quot;/&gt;&lt;wsp:rsid wsp:val=&quot;00AA0362&quot;/&gt;&lt;wsp:rsid wsp:val=&quot;00B54BE2&quot;/&gt;&lt;wsp:rsid wsp:val=&quot;00B55000&quot;/&gt;&lt;wsp:rsid wsp:val=&quot;00C7526E&quot;/&gt;&lt;wsp:rsid wsp:val=&quot;00C7774B&quot;/&gt;&lt;wsp:rsid wsp:val=&quot;00DB4C08&quot;/&gt;&lt;wsp:rsid wsp:val=&quot;00DD3222&quot;/&gt;&lt;wsp:rsid wsp:val=&quot;00F01D2E&quot;/&gt;&lt;wsp:rsid wsp:val=&quot;00F23068&quot;/&gt;&lt;wsp:rsid wsp:val=&quot;00F56C4A&quot;/&gt;&lt;wsp:rsid wsp:val=&quot;00F7184B&quot;/&gt;&lt;wsp:rsid wsp:val=&quot;00F975EC&quot;/&gt;&lt;/wsp:rsids&gt;&lt;/w:docPr&gt;&lt;w:body&gt;&lt;w:p wsp:rsidR=&quot;00000000&quot; wsp:rsidRDefault=&quot;00F23068&quot;&gt;&lt;m:oMathPara&gt;&lt;m:oMath&gt;&lt;m:f&gt;&lt;m:fPr&gt;&lt;m:ctrlPr&gt;&lt;w:rPr&gt;&lt;w:rFonts w:ascii=&quot;Cambria Math&quot; w:h-ansi=&quot;Cambria Math&quot;/&gt;&lt;wx:font wx:val=&quot;Cambria Math&quot;/&gt;&lt;w:b/&gt;&lt;w:i/&gt;&lt;w:sz w:val=&quot;24&quot;/&gt;&lt;w:sz-cs w:val=&quot;24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4&quot;/&gt;&lt;w:sz-cs w:val=&quot;24&quot;/&gt;&lt;/w:rPr&gt;&lt;m:t&gt;1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4&quot;/&gt;&lt;w:sz-cs w:val=&quot;24&quot;/&gt;&lt;/w:rPr&gt;&lt;m:t&gt;6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1" o:title="" chromakey="white"/>
          </v:shape>
        </w:pict>
      </w:r>
      <w:r w:rsidRPr="006B6E69">
        <w:rPr>
          <w:b/>
        </w:rPr>
        <w:instrText xml:space="preserve"> </w:instrText>
      </w:r>
      <w:r w:rsidRPr="006B6E69">
        <w:rPr>
          <w:b/>
        </w:rPr>
        <w:fldChar w:fldCharType="separate"/>
      </w:r>
      <w:r w:rsidRPr="006B6E69">
        <w:pict>
          <v:shape id="_x0000_i1048" type="#_x0000_t75" style="width:9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23838&quot;/&gt;&lt;wsp:rsid wsp:val=&quot;00051B8A&quot;/&gt;&lt;wsp:rsid wsp:val=&quot;00073351&quot;/&gt;&lt;wsp:rsid wsp:val=&quot;000871EE&quot;/&gt;&lt;wsp:rsid wsp:val=&quot;00095C16&quot;/&gt;&lt;wsp:rsid wsp:val=&quot;000B223C&quot;/&gt;&lt;wsp:rsid wsp:val=&quot;000B6F60&quot;/&gt;&lt;wsp:rsid wsp:val=&quot;000C7AEC&quot;/&gt;&lt;wsp:rsid wsp:val=&quot;000D3A29&quot;/&gt;&lt;wsp:rsid wsp:val=&quot;0017024D&quot;/&gt;&lt;wsp:rsid wsp:val=&quot;00180773&quot;/&gt;&lt;wsp:rsid wsp:val=&quot;001A4DB9&quot;/&gt;&lt;wsp:rsid wsp:val=&quot;001D1011&quot;/&gt;&lt;wsp:rsid wsp:val=&quot;00221E7C&quot;/&gt;&lt;wsp:rsid wsp:val=&quot;0022765F&quot;/&gt;&lt;wsp:rsid wsp:val=&quot;00262AE5&quot;/&gt;&lt;wsp:rsid wsp:val=&quot;002F316D&quot;/&gt;&lt;wsp:rsid wsp:val=&quot;00325218&quot;/&gt;&lt;wsp:rsid wsp:val=&quot;003341CC&quot;/&gt;&lt;wsp:rsid wsp:val=&quot;00355C90&quot;/&gt;&lt;wsp:rsid wsp:val=&quot;00381079&quot;/&gt;&lt;wsp:rsid wsp:val=&quot;003C5DAA&quot;/&gt;&lt;wsp:rsid wsp:val=&quot;003E35CE&quot;/&gt;&lt;wsp:rsid wsp:val=&quot;003F243F&quot;/&gt;&lt;wsp:rsid wsp:val=&quot;00427B3F&quot;/&gt;&lt;wsp:rsid wsp:val=&quot;0044729A&quot;/&gt;&lt;wsp:rsid wsp:val=&quot;00473245&quot;/&gt;&lt;wsp:rsid wsp:val=&quot;00480D41&quot;/&gt;&lt;wsp:rsid wsp:val=&quot;00495EB5&quot;/&gt;&lt;wsp:rsid wsp:val=&quot;004D1667&quot;/&gt;&lt;wsp:rsid wsp:val=&quot;004E48DE&quot;/&gt;&lt;wsp:rsid wsp:val=&quot;0051637D&quot;/&gt;&lt;wsp:rsid wsp:val=&quot;00523838&quot;/&gt;&lt;wsp:rsid wsp:val=&quot;00524315&quot;/&gt;&lt;wsp:rsid wsp:val=&quot;00560A7E&quot;/&gt;&lt;wsp:rsid wsp:val=&quot;00634841&quot;/&gt;&lt;wsp:rsid wsp:val=&quot;00683E8A&quot;/&gt;&lt;wsp:rsid wsp:val=&quot;006861C0&quot;/&gt;&lt;wsp:rsid wsp:val=&quot;006A3440&quot;/&gt;&lt;wsp:rsid wsp:val=&quot;006B6E69&quot;/&gt;&lt;wsp:rsid wsp:val=&quot;006F2C7A&quot;/&gt;&lt;wsp:rsid wsp:val=&quot;00704A53&quot;/&gt;&lt;wsp:rsid wsp:val=&quot;00784BDF&quot;/&gt;&lt;wsp:rsid wsp:val=&quot;00815F87&quot;/&gt;&lt;wsp:rsid wsp:val=&quot;00827964&quot;/&gt;&lt;wsp:rsid wsp:val=&quot;00852F73&quot;/&gt;&lt;wsp:rsid wsp:val=&quot;00865E04&quot;/&gt;&lt;wsp:rsid wsp:val=&quot;008F27FB&quot;/&gt;&lt;wsp:rsid wsp:val=&quot;00A42D99&quot;/&gt;&lt;wsp:rsid wsp:val=&quot;00AA0362&quot;/&gt;&lt;wsp:rsid wsp:val=&quot;00B54BE2&quot;/&gt;&lt;wsp:rsid wsp:val=&quot;00B55000&quot;/&gt;&lt;wsp:rsid wsp:val=&quot;00C7526E&quot;/&gt;&lt;wsp:rsid wsp:val=&quot;00C7774B&quot;/&gt;&lt;wsp:rsid wsp:val=&quot;00DB4C08&quot;/&gt;&lt;wsp:rsid wsp:val=&quot;00DD3222&quot;/&gt;&lt;wsp:rsid wsp:val=&quot;00F01D2E&quot;/&gt;&lt;wsp:rsid wsp:val=&quot;00F23068&quot;/&gt;&lt;wsp:rsid wsp:val=&quot;00F56C4A&quot;/&gt;&lt;wsp:rsid wsp:val=&quot;00F7184B&quot;/&gt;&lt;wsp:rsid wsp:val=&quot;00F975EC&quot;/&gt;&lt;/wsp:rsids&gt;&lt;/w:docPr&gt;&lt;w:body&gt;&lt;w:p wsp:rsidR=&quot;00000000&quot; wsp:rsidRDefault=&quot;00F23068&quot;&gt;&lt;m:oMathPara&gt;&lt;m:oMath&gt;&lt;m:f&gt;&lt;m:fPr&gt;&lt;m:ctrlPr&gt;&lt;w:rPr&gt;&lt;w:rFonts w:ascii=&quot;Cambria Math&quot; w:h-ansi=&quot;Cambria Math&quot;/&gt;&lt;wx:font wx:val=&quot;Cambria Math&quot;/&gt;&lt;w:b/&gt;&lt;w:i/&gt;&lt;w:sz w:val=&quot;24&quot;/&gt;&lt;w:sz-cs w:val=&quot;24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4&quot;/&gt;&lt;w:sz-cs w:val=&quot;24&quot;/&gt;&lt;/w:rPr&gt;&lt;m:t&gt;1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4&quot;/&gt;&lt;w:sz-cs w:val=&quot;24&quot;/&gt;&lt;/w:rPr&gt;&lt;m:t&gt;6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1" o:title="" chromakey="white"/>
          </v:shape>
        </w:pict>
      </w:r>
      <w:r w:rsidRPr="006B6E69">
        <w:rPr>
          <w:b/>
        </w:rPr>
        <w:fldChar w:fldCharType="end"/>
      </w:r>
      <w:r w:rsidRPr="004D1667">
        <w:rPr>
          <w:b/>
          <w:i/>
        </w:rPr>
        <w:t xml:space="preserve"> ’i mavi,   </w:t>
      </w:r>
      <w:r w:rsidRPr="006B6E69">
        <w:rPr>
          <w:b/>
        </w:rPr>
        <w:fldChar w:fldCharType="begin"/>
      </w:r>
      <w:r w:rsidRPr="006B6E69">
        <w:rPr>
          <w:b/>
        </w:rPr>
        <w:instrText xml:space="preserve"> QUOTE </w:instrText>
      </w:r>
      <w:r w:rsidRPr="006B6E69">
        <w:pict>
          <v:shape id="_x0000_i1049" type="#_x0000_t75" style="width:16.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23838&quot;/&gt;&lt;wsp:rsid wsp:val=&quot;00051B8A&quot;/&gt;&lt;wsp:rsid wsp:val=&quot;00073351&quot;/&gt;&lt;wsp:rsid wsp:val=&quot;000871EE&quot;/&gt;&lt;wsp:rsid wsp:val=&quot;00095C16&quot;/&gt;&lt;wsp:rsid wsp:val=&quot;000B223C&quot;/&gt;&lt;wsp:rsid wsp:val=&quot;000B6F60&quot;/&gt;&lt;wsp:rsid wsp:val=&quot;000C7AEC&quot;/&gt;&lt;wsp:rsid wsp:val=&quot;000D3A29&quot;/&gt;&lt;wsp:rsid wsp:val=&quot;0017024D&quot;/&gt;&lt;wsp:rsid wsp:val=&quot;00180773&quot;/&gt;&lt;wsp:rsid wsp:val=&quot;001A4DB9&quot;/&gt;&lt;wsp:rsid wsp:val=&quot;001D1011&quot;/&gt;&lt;wsp:rsid wsp:val=&quot;00221E7C&quot;/&gt;&lt;wsp:rsid wsp:val=&quot;0022765F&quot;/&gt;&lt;wsp:rsid wsp:val=&quot;00262AE5&quot;/&gt;&lt;wsp:rsid wsp:val=&quot;002F316D&quot;/&gt;&lt;wsp:rsid wsp:val=&quot;00325218&quot;/&gt;&lt;wsp:rsid wsp:val=&quot;003341CC&quot;/&gt;&lt;wsp:rsid wsp:val=&quot;00355C90&quot;/&gt;&lt;wsp:rsid wsp:val=&quot;00381079&quot;/&gt;&lt;wsp:rsid wsp:val=&quot;003C5DAA&quot;/&gt;&lt;wsp:rsid wsp:val=&quot;003E35CE&quot;/&gt;&lt;wsp:rsid wsp:val=&quot;003F243F&quot;/&gt;&lt;wsp:rsid wsp:val=&quot;00427B3F&quot;/&gt;&lt;wsp:rsid wsp:val=&quot;0044729A&quot;/&gt;&lt;wsp:rsid wsp:val=&quot;00473245&quot;/&gt;&lt;wsp:rsid wsp:val=&quot;00480D41&quot;/&gt;&lt;wsp:rsid wsp:val=&quot;00495EB5&quot;/&gt;&lt;wsp:rsid wsp:val=&quot;004D1667&quot;/&gt;&lt;wsp:rsid wsp:val=&quot;004E48DE&quot;/&gt;&lt;wsp:rsid wsp:val=&quot;0051637D&quot;/&gt;&lt;wsp:rsid wsp:val=&quot;00523838&quot;/&gt;&lt;wsp:rsid wsp:val=&quot;00524315&quot;/&gt;&lt;wsp:rsid wsp:val=&quot;00560A7E&quot;/&gt;&lt;wsp:rsid wsp:val=&quot;00634841&quot;/&gt;&lt;wsp:rsid wsp:val=&quot;006642BE&quot;/&gt;&lt;wsp:rsid wsp:val=&quot;00683E8A&quot;/&gt;&lt;wsp:rsid wsp:val=&quot;006861C0&quot;/&gt;&lt;wsp:rsid wsp:val=&quot;006A3440&quot;/&gt;&lt;wsp:rsid wsp:val=&quot;006B6E69&quot;/&gt;&lt;wsp:rsid wsp:val=&quot;006F2C7A&quot;/&gt;&lt;wsp:rsid wsp:val=&quot;00704A53&quot;/&gt;&lt;wsp:rsid wsp:val=&quot;00784BDF&quot;/&gt;&lt;wsp:rsid wsp:val=&quot;00815F87&quot;/&gt;&lt;wsp:rsid wsp:val=&quot;00827964&quot;/&gt;&lt;wsp:rsid wsp:val=&quot;00852F73&quot;/&gt;&lt;wsp:rsid wsp:val=&quot;00865E04&quot;/&gt;&lt;wsp:rsid wsp:val=&quot;008F27FB&quot;/&gt;&lt;wsp:rsid wsp:val=&quot;00A42D99&quot;/&gt;&lt;wsp:rsid wsp:val=&quot;00AA0362&quot;/&gt;&lt;wsp:rsid wsp:val=&quot;00B54BE2&quot;/&gt;&lt;wsp:rsid wsp:val=&quot;00B55000&quot;/&gt;&lt;wsp:rsid wsp:val=&quot;00C7526E&quot;/&gt;&lt;wsp:rsid wsp:val=&quot;00C7774B&quot;/&gt;&lt;wsp:rsid wsp:val=&quot;00DB4C08&quot;/&gt;&lt;wsp:rsid wsp:val=&quot;00DD3222&quot;/&gt;&lt;wsp:rsid wsp:val=&quot;00F01D2E&quot;/&gt;&lt;wsp:rsid wsp:val=&quot;00F56C4A&quot;/&gt;&lt;wsp:rsid wsp:val=&quot;00F7184B&quot;/&gt;&lt;wsp:rsid wsp:val=&quot;00F975EC&quot;/&gt;&lt;/wsp:rsids&gt;&lt;/w:docPr&gt;&lt;w:body&gt;&lt;w:p wsp:rsidR=&quot;00000000&quot; wsp:rsidRDefault=&quot;006642BE&quot;&gt;&lt;m:oMathPara&gt;&lt;m:oMath&gt;&lt;m:f&gt;&lt;m:fPr&gt;&lt;m:ctrlPr&gt;&lt;w:rPr&gt;&lt;w:rFonts w:ascii=&quot;Cambria Math&quot; w:h-ansi=&quot;Cambria Math&quot;/&gt;&lt;wx:font wx:val=&quot;Cambria Math&quot;/&gt;&lt;w:b/&gt;&lt;w:i/&gt;&lt;w:sz w:val=&quot;24&quot;/&gt;&lt;w:sz-cs w:val=&quot;24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4&quot;/&gt;&lt;w:sz-cs w:val=&quot;24&quot;/&gt;&lt;/w:rPr&gt;&lt;m:t&gt;1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4&quot;/&gt;&lt;w:sz-cs w:val=&quot;24&quot;/&gt;&lt;/w:rPr&gt;&lt;m:t&gt;12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2" o:title="" chromakey="white"/>
          </v:shape>
        </w:pict>
      </w:r>
      <w:r w:rsidRPr="006B6E69">
        <w:rPr>
          <w:b/>
        </w:rPr>
        <w:instrText xml:space="preserve"> </w:instrText>
      </w:r>
      <w:r w:rsidRPr="006B6E69">
        <w:rPr>
          <w:b/>
        </w:rPr>
        <w:fldChar w:fldCharType="separate"/>
      </w:r>
      <w:r w:rsidRPr="006B6E69">
        <w:pict>
          <v:shape id="_x0000_i1050" type="#_x0000_t75" style="width:16.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23838&quot;/&gt;&lt;wsp:rsid wsp:val=&quot;00051B8A&quot;/&gt;&lt;wsp:rsid wsp:val=&quot;00073351&quot;/&gt;&lt;wsp:rsid wsp:val=&quot;000871EE&quot;/&gt;&lt;wsp:rsid wsp:val=&quot;00095C16&quot;/&gt;&lt;wsp:rsid wsp:val=&quot;000B223C&quot;/&gt;&lt;wsp:rsid wsp:val=&quot;000B6F60&quot;/&gt;&lt;wsp:rsid wsp:val=&quot;000C7AEC&quot;/&gt;&lt;wsp:rsid wsp:val=&quot;000D3A29&quot;/&gt;&lt;wsp:rsid wsp:val=&quot;0017024D&quot;/&gt;&lt;wsp:rsid wsp:val=&quot;00180773&quot;/&gt;&lt;wsp:rsid wsp:val=&quot;001A4DB9&quot;/&gt;&lt;wsp:rsid wsp:val=&quot;001D1011&quot;/&gt;&lt;wsp:rsid wsp:val=&quot;00221E7C&quot;/&gt;&lt;wsp:rsid wsp:val=&quot;0022765F&quot;/&gt;&lt;wsp:rsid wsp:val=&quot;00262AE5&quot;/&gt;&lt;wsp:rsid wsp:val=&quot;002F316D&quot;/&gt;&lt;wsp:rsid wsp:val=&quot;00325218&quot;/&gt;&lt;wsp:rsid wsp:val=&quot;003341CC&quot;/&gt;&lt;wsp:rsid wsp:val=&quot;00355C90&quot;/&gt;&lt;wsp:rsid wsp:val=&quot;00381079&quot;/&gt;&lt;wsp:rsid wsp:val=&quot;003C5DAA&quot;/&gt;&lt;wsp:rsid wsp:val=&quot;003E35CE&quot;/&gt;&lt;wsp:rsid wsp:val=&quot;003F243F&quot;/&gt;&lt;wsp:rsid wsp:val=&quot;00427B3F&quot;/&gt;&lt;wsp:rsid wsp:val=&quot;0044729A&quot;/&gt;&lt;wsp:rsid wsp:val=&quot;00473245&quot;/&gt;&lt;wsp:rsid wsp:val=&quot;00480D41&quot;/&gt;&lt;wsp:rsid wsp:val=&quot;00495EB5&quot;/&gt;&lt;wsp:rsid wsp:val=&quot;004D1667&quot;/&gt;&lt;wsp:rsid wsp:val=&quot;004E48DE&quot;/&gt;&lt;wsp:rsid wsp:val=&quot;0051637D&quot;/&gt;&lt;wsp:rsid wsp:val=&quot;00523838&quot;/&gt;&lt;wsp:rsid wsp:val=&quot;00524315&quot;/&gt;&lt;wsp:rsid wsp:val=&quot;00560A7E&quot;/&gt;&lt;wsp:rsid wsp:val=&quot;00634841&quot;/&gt;&lt;wsp:rsid wsp:val=&quot;006642BE&quot;/&gt;&lt;wsp:rsid wsp:val=&quot;00683E8A&quot;/&gt;&lt;wsp:rsid wsp:val=&quot;006861C0&quot;/&gt;&lt;wsp:rsid wsp:val=&quot;006A3440&quot;/&gt;&lt;wsp:rsid wsp:val=&quot;006B6E69&quot;/&gt;&lt;wsp:rsid wsp:val=&quot;006F2C7A&quot;/&gt;&lt;wsp:rsid wsp:val=&quot;00704A53&quot;/&gt;&lt;wsp:rsid wsp:val=&quot;00784BDF&quot;/&gt;&lt;wsp:rsid wsp:val=&quot;00815F87&quot;/&gt;&lt;wsp:rsid wsp:val=&quot;00827964&quot;/&gt;&lt;wsp:rsid wsp:val=&quot;00852F73&quot;/&gt;&lt;wsp:rsid wsp:val=&quot;00865E04&quot;/&gt;&lt;wsp:rsid wsp:val=&quot;008F27FB&quot;/&gt;&lt;wsp:rsid wsp:val=&quot;00A42D99&quot;/&gt;&lt;wsp:rsid wsp:val=&quot;00AA0362&quot;/&gt;&lt;wsp:rsid wsp:val=&quot;00B54BE2&quot;/&gt;&lt;wsp:rsid wsp:val=&quot;00B55000&quot;/&gt;&lt;wsp:rsid wsp:val=&quot;00C7526E&quot;/&gt;&lt;wsp:rsid wsp:val=&quot;00C7774B&quot;/&gt;&lt;wsp:rsid wsp:val=&quot;00DB4C08&quot;/&gt;&lt;wsp:rsid wsp:val=&quot;00DD3222&quot;/&gt;&lt;wsp:rsid wsp:val=&quot;00F01D2E&quot;/&gt;&lt;wsp:rsid wsp:val=&quot;00F56C4A&quot;/&gt;&lt;wsp:rsid wsp:val=&quot;00F7184B&quot;/&gt;&lt;wsp:rsid wsp:val=&quot;00F975EC&quot;/&gt;&lt;/wsp:rsids&gt;&lt;/w:docPr&gt;&lt;w:body&gt;&lt;w:p wsp:rsidR=&quot;00000000&quot; wsp:rsidRDefault=&quot;006642BE&quot;&gt;&lt;m:oMathPara&gt;&lt;m:oMath&gt;&lt;m:f&gt;&lt;m:fPr&gt;&lt;m:ctrlPr&gt;&lt;w:rPr&gt;&lt;w:rFonts w:ascii=&quot;Cambria Math&quot; w:h-ansi=&quot;Cambria Math&quot;/&gt;&lt;wx:font wx:val=&quot;Cambria Math&quot;/&gt;&lt;w:b/&gt;&lt;w:i/&gt;&lt;w:sz w:val=&quot;24&quot;/&gt;&lt;w:sz-cs w:val=&quot;24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4&quot;/&gt;&lt;w:sz-cs w:val=&quot;24&quot;/&gt;&lt;/w:rPr&gt;&lt;m:t&gt;1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4&quot;/&gt;&lt;w:sz-cs w:val=&quot;24&quot;/&gt;&lt;/w:rPr&gt;&lt;m:t&gt;12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2" o:title="" chromakey="white"/>
          </v:shape>
        </w:pict>
      </w:r>
      <w:r w:rsidRPr="006B6E69">
        <w:rPr>
          <w:b/>
        </w:rPr>
        <w:fldChar w:fldCharType="end"/>
      </w:r>
      <w:r w:rsidRPr="004D1667">
        <w:rPr>
          <w:b/>
          <w:i/>
        </w:rPr>
        <w:t xml:space="preserve"> ’i beyaz,     </w:t>
      </w:r>
      <w:r w:rsidRPr="006B6E69">
        <w:rPr>
          <w:b/>
        </w:rPr>
        <w:fldChar w:fldCharType="begin"/>
      </w:r>
      <w:r w:rsidRPr="006B6E69">
        <w:rPr>
          <w:b/>
        </w:rPr>
        <w:instrText xml:space="preserve"> QUOTE </w:instrText>
      </w:r>
      <w:r w:rsidRPr="006B6E69">
        <w:pict>
          <v:shape id="_x0000_i1051" type="#_x0000_t75" style="width:9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23838&quot;/&gt;&lt;wsp:rsid wsp:val=&quot;00051B8A&quot;/&gt;&lt;wsp:rsid wsp:val=&quot;00073351&quot;/&gt;&lt;wsp:rsid wsp:val=&quot;000871EE&quot;/&gt;&lt;wsp:rsid wsp:val=&quot;00095C16&quot;/&gt;&lt;wsp:rsid wsp:val=&quot;000B223C&quot;/&gt;&lt;wsp:rsid wsp:val=&quot;000B6F60&quot;/&gt;&lt;wsp:rsid wsp:val=&quot;000C7AEC&quot;/&gt;&lt;wsp:rsid wsp:val=&quot;000D3A29&quot;/&gt;&lt;wsp:rsid wsp:val=&quot;0017024D&quot;/&gt;&lt;wsp:rsid wsp:val=&quot;00180773&quot;/&gt;&lt;wsp:rsid wsp:val=&quot;001A4DB9&quot;/&gt;&lt;wsp:rsid wsp:val=&quot;001D1011&quot;/&gt;&lt;wsp:rsid wsp:val=&quot;00221E7C&quot;/&gt;&lt;wsp:rsid wsp:val=&quot;0022765F&quot;/&gt;&lt;wsp:rsid wsp:val=&quot;00262AE5&quot;/&gt;&lt;wsp:rsid wsp:val=&quot;002F316D&quot;/&gt;&lt;wsp:rsid wsp:val=&quot;00325218&quot;/&gt;&lt;wsp:rsid wsp:val=&quot;003341CC&quot;/&gt;&lt;wsp:rsid wsp:val=&quot;00355C90&quot;/&gt;&lt;wsp:rsid wsp:val=&quot;00381079&quot;/&gt;&lt;wsp:rsid wsp:val=&quot;003C5DAA&quot;/&gt;&lt;wsp:rsid wsp:val=&quot;003E35CE&quot;/&gt;&lt;wsp:rsid wsp:val=&quot;003F243F&quot;/&gt;&lt;wsp:rsid wsp:val=&quot;00427B3F&quot;/&gt;&lt;wsp:rsid wsp:val=&quot;0044729A&quot;/&gt;&lt;wsp:rsid wsp:val=&quot;00473245&quot;/&gt;&lt;wsp:rsid wsp:val=&quot;00480D41&quot;/&gt;&lt;wsp:rsid wsp:val=&quot;00495EB5&quot;/&gt;&lt;wsp:rsid wsp:val=&quot;004D1667&quot;/&gt;&lt;wsp:rsid wsp:val=&quot;004E48DE&quot;/&gt;&lt;wsp:rsid wsp:val=&quot;0051637D&quot;/&gt;&lt;wsp:rsid wsp:val=&quot;00523838&quot;/&gt;&lt;wsp:rsid wsp:val=&quot;00524315&quot;/&gt;&lt;wsp:rsid wsp:val=&quot;00560A7E&quot;/&gt;&lt;wsp:rsid wsp:val=&quot;00634841&quot;/&gt;&lt;wsp:rsid wsp:val=&quot;00683E8A&quot;/&gt;&lt;wsp:rsid wsp:val=&quot;006861C0&quot;/&gt;&lt;wsp:rsid wsp:val=&quot;006A3440&quot;/&gt;&lt;wsp:rsid wsp:val=&quot;006B6E69&quot;/&gt;&lt;wsp:rsid wsp:val=&quot;006F2C7A&quot;/&gt;&lt;wsp:rsid wsp:val=&quot;00704A53&quot;/&gt;&lt;wsp:rsid wsp:val=&quot;00784BDF&quot;/&gt;&lt;wsp:rsid wsp:val=&quot;00815F87&quot;/&gt;&lt;wsp:rsid wsp:val=&quot;00827964&quot;/&gt;&lt;wsp:rsid wsp:val=&quot;00852F73&quot;/&gt;&lt;wsp:rsid wsp:val=&quot;00865E04&quot;/&gt;&lt;wsp:rsid wsp:val=&quot;008F27FB&quot;/&gt;&lt;wsp:rsid wsp:val=&quot;00A42D99&quot;/&gt;&lt;wsp:rsid wsp:val=&quot;00A87CFB&quot;/&gt;&lt;wsp:rsid wsp:val=&quot;00AA0362&quot;/&gt;&lt;wsp:rsid wsp:val=&quot;00B54BE2&quot;/&gt;&lt;wsp:rsid wsp:val=&quot;00B55000&quot;/&gt;&lt;wsp:rsid wsp:val=&quot;00C7526E&quot;/&gt;&lt;wsp:rsid wsp:val=&quot;00C7774B&quot;/&gt;&lt;wsp:rsid wsp:val=&quot;00DB4C08&quot;/&gt;&lt;wsp:rsid wsp:val=&quot;00DD3222&quot;/&gt;&lt;wsp:rsid wsp:val=&quot;00F01D2E&quot;/&gt;&lt;wsp:rsid wsp:val=&quot;00F56C4A&quot;/&gt;&lt;wsp:rsid wsp:val=&quot;00F7184B&quot;/&gt;&lt;wsp:rsid wsp:val=&quot;00F975EC&quot;/&gt;&lt;/wsp:rsids&gt;&lt;/w:docPr&gt;&lt;w:body&gt;&lt;w:p wsp:rsidR=&quot;00000000&quot; wsp:rsidRDefault=&quot;00A87CFB&quot;&gt;&lt;m:oMathPara&gt;&lt;m:oMath&gt;&lt;m:f&gt;&lt;m:fPr&gt;&lt;m:ctrlPr&gt;&lt;w:rPr&gt;&lt;w:rFonts w:ascii=&quot;Cambria Math&quot; w:h-ansi=&quot;Cambria Math&quot;/&gt;&lt;wx:font wx:val=&quot;Cambria Math&quot;/&gt;&lt;w:b/&gt;&lt;w:i/&gt;&lt;w:sz w:val=&quot;24&quot;/&gt;&lt;w:sz-cs w:val=&quot;24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4&quot;/&gt;&lt;w:sz-cs w:val=&quot;24&quot;/&gt;&lt;/w:rPr&gt;&lt;m:t&gt;1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4&quot;/&gt;&lt;w:sz-cs w:val=&quot;24&quot;/&gt;&lt;/w:rPr&gt;&lt;m:t&gt;2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3" o:title="" chromakey="white"/>
          </v:shape>
        </w:pict>
      </w:r>
      <w:r w:rsidRPr="006B6E69">
        <w:rPr>
          <w:b/>
        </w:rPr>
        <w:instrText xml:space="preserve"> </w:instrText>
      </w:r>
      <w:r w:rsidRPr="006B6E69">
        <w:rPr>
          <w:b/>
        </w:rPr>
        <w:fldChar w:fldCharType="separate"/>
      </w:r>
      <w:r w:rsidRPr="006B6E69">
        <w:pict>
          <v:shape id="_x0000_i1052" type="#_x0000_t75" style="width:9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23838&quot;/&gt;&lt;wsp:rsid wsp:val=&quot;00051B8A&quot;/&gt;&lt;wsp:rsid wsp:val=&quot;00073351&quot;/&gt;&lt;wsp:rsid wsp:val=&quot;000871EE&quot;/&gt;&lt;wsp:rsid wsp:val=&quot;00095C16&quot;/&gt;&lt;wsp:rsid wsp:val=&quot;000B223C&quot;/&gt;&lt;wsp:rsid wsp:val=&quot;000B6F60&quot;/&gt;&lt;wsp:rsid wsp:val=&quot;000C7AEC&quot;/&gt;&lt;wsp:rsid wsp:val=&quot;000D3A29&quot;/&gt;&lt;wsp:rsid wsp:val=&quot;0017024D&quot;/&gt;&lt;wsp:rsid wsp:val=&quot;00180773&quot;/&gt;&lt;wsp:rsid wsp:val=&quot;001A4DB9&quot;/&gt;&lt;wsp:rsid wsp:val=&quot;001D1011&quot;/&gt;&lt;wsp:rsid wsp:val=&quot;00221E7C&quot;/&gt;&lt;wsp:rsid wsp:val=&quot;0022765F&quot;/&gt;&lt;wsp:rsid wsp:val=&quot;00262AE5&quot;/&gt;&lt;wsp:rsid wsp:val=&quot;002F316D&quot;/&gt;&lt;wsp:rsid wsp:val=&quot;00325218&quot;/&gt;&lt;wsp:rsid wsp:val=&quot;003341CC&quot;/&gt;&lt;wsp:rsid wsp:val=&quot;00355C90&quot;/&gt;&lt;wsp:rsid wsp:val=&quot;00381079&quot;/&gt;&lt;wsp:rsid wsp:val=&quot;003C5DAA&quot;/&gt;&lt;wsp:rsid wsp:val=&quot;003E35CE&quot;/&gt;&lt;wsp:rsid wsp:val=&quot;003F243F&quot;/&gt;&lt;wsp:rsid wsp:val=&quot;00427B3F&quot;/&gt;&lt;wsp:rsid wsp:val=&quot;0044729A&quot;/&gt;&lt;wsp:rsid wsp:val=&quot;00473245&quot;/&gt;&lt;wsp:rsid wsp:val=&quot;00480D41&quot;/&gt;&lt;wsp:rsid wsp:val=&quot;00495EB5&quot;/&gt;&lt;wsp:rsid wsp:val=&quot;004D1667&quot;/&gt;&lt;wsp:rsid wsp:val=&quot;004E48DE&quot;/&gt;&lt;wsp:rsid wsp:val=&quot;0051637D&quot;/&gt;&lt;wsp:rsid wsp:val=&quot;00523838&quot;/&gt;&lt;wsp:rsid wsp:val=&quot;00524315&quot;/&gt;&lt;wsp:rsid wsp:val=&quot;00560A7E&quot;/&gt;&lt;wsp:rsid wsp:val=&quot;00634841&quot;/&gt;&lt;wsp:rsid wsp:val=&quot;00683E8A&quot;/&gt;&lt;wsp:rsid wsp:val=&quot;006861C0&quot;/&gt;&lt;wsp:rsid wsp:val=&quot;006A3440&quot;/&gt;&lt;wsp:rsid wsp:val=&quot;006B6E69&quot;/&gt;&lt;wsp:rsid wsp:val=&quot;006F2C7A&quot;/&gt;&lt;wsp:rsid wsp:val=&quot;00704A53&quot;/&gt;&lt;wsp:rsid wsp:val=&quot;00784BDF&quot;/&gt;&lt;wsp:rsid wsp:val=&quot;00815F87&quot;/&gt;&lt;wsp:rsid wsp:val=&quot;00827964&quot;/&gt;&lt;wsp:rsid wsp:val=&quot;00852F73&quot;/&gt;&lt;wsp:rsid wsp:val=&quot;00865E04&quot;/&gt;&lt;wsp:rsid wsp:val=&quot;008F27FB&quot;/&gt;&lt;wsp:rsid wsp:val=&quot;00A42D99&quot;/&gt;&lt;wsp:rsid wsp:val=&quot;00A87CFB&quot;/&gt;&lt;wsp:rsid wsp:val=&quot;00AA0362&quot;/&gt;&lt;wsp:rsid wsp:val=&quot;00B54BE2&quot;/&gt;&lt;wsp:rsid wsp:val=&quot;00B55000&quot;/&gt;&lt;wsp:rsid wsp:val=&quot;00C7526E&quot;/&gt;&lt;wsp:rsid wsp:val=&quot;00C7774B&quot;/&gt;&lt;wsp:rsid wsp:val=&quot;00DB4C08&quot;/&gt;&lt;wsp:rsid wsp:val=&quot;00DD3222&quot;/&gt;&lt;wsp:rsid wsp:val=&quot;00F01D2E&quot;/&gt;&lt;wsp:rsid wsp:val=&quot;00F56C4A&quot;/&gt;&lt;wsp:rsid wsp:val=&quot;00F7184B&quot;/&gt;&lt;wsp:rsid wsp:val=&quot;00F975EC&quot;/&gt;&lt;/wsp:rsids&gt;&lt;/w:docPr&gt;&lt;w:body&gt;&lt;w:p wsp:rsidR=&quot;00000000&quot; wsp:rsidRDefault=&quot;00A87CFB&quot;&gt;&lt;m:oMathPara&gt;&lt;m:oMath&gt;&lt;m:f&gt;&lt;m:fPr&gt;&lt;m:ctrlPr&gt;&lt;w:rPr&gt;&lt;w:rFonts w:ascii=&quot;Cambria Math&quot; w:h-ansi=&quot;Cambria Math&quot;/&gt;&lt;wx:font wx:val=&quot;Cambria Math&quot;/&gt;&lt;w:b/&gt;&lt;w:i/&gt;&lt;w:sz w:val=&quot;24&quot;/&gt;&lt;w:sz-cs w:val=&quot;24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4&quot;/&gt;&lt;w:sz-cs w:val=&quot;24&quot;/&gt;&lt;/w:rPr&gt;&lt;m:t&gt;1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4&quot;/&gt;&lt;w:sz-cs w:val=&quot;24&quot;/&gt;&lt;/w:rPr&gt;&lt;m:t&gt;2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3" o:title="" chromakey="white"/>
          </v:shape>
        </w:pict>
      </w:r>
      <w:r w:rsidRPr="006B6E69">
        <w:rPr>
          <w:b/>
        </w:rPr>
        <w:fldChar w:fldCharType="end"/>
      </w:r>
      <w:r w:rsidRPr="004D1667">
        <w:rPr>
          <w:b/>
          <w:i/>
        </w:rPr>
        <w:t xml:space="preserve"> ’i kırmızı ve  </w:t>
      </w:r>
      <w:r w:rsidRPr="006B6E69">
        <w:rPr>
          <w:b/>
        </w:rPr>
        <w:fldChar w:fldCharType="begin"/>
      </w:r>
      <w:r w:rsidRPr="006B6E69">
        <w:rPr>
          <w:b/>
        </w:rPr>
        <w:instrText xml:space="preserve"> QUOTE </w:instrText>
      </w:r>
      <w:r w:rsidRPr="006B6E69">
        <w:pict>
          <v:shape id="_x0000_i1053" type="#_x0000_t75" style="width:9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23838&quot;/&gt;&lt;wsp:rsid wsp:val=&quot;00051B8A&quot;/&gt;&lt;wsp:rsid wsp:val=&quot;00073351&quot;/&gt;&lt;wsp:rsid wsp:val=&quot;000871EE&quot;/&gt;&lt;wsp:rsid wsp:val=&quot;00095C16&quot;/&gt;&lt;wsp:rsid wsp:val=&quot;000B223C&quot;/&gt;&lt;wsp:rsid wsp:val=&quot;000B6F60&quot;/&gt;&lt;wsp:rsid wsp:val=&quot;000C7AEC&quot;/&gt;&lt;wsp:rsid wsp:val=&quot;000D3A29&quot;/&gt;&lt;wsp:rsid wsp:val=&quot;0017024D&quot;/&gt;&lt;wsp:rsid wsp:val=&quot;00180773&quot;/&gt;&lt;wsp:rsid wsp:val=&quot;001A4DB9&quot;/&gt;&lt;wsp:rsid wsp:val=&quot;001D1011&quot;/&gt;&lt;wsp:rsid wsp:val=&quot;00221E7C&quot;/&gt;&lt;wsp:rsid wsp:val=&quot;0022765F&quot;/&gt;&lt;wsp:rsid wsp:val=&quot;00262AE5&quot;/&gt;&lt;wsp:rsid wsp:val=&quot;002F316D&quot;/&gt;&lt;wsp:rsid wsp:val=&quot;00325218&quot;/&gt;&lt;wsp:rsid wsp:val=&quot;003341CC&quot;/&gt;&lt;wsp:rsid wsp:val=&quot;00355C90&quot;/&gt;&lt;wsp:rsid wsp:val=&quot;00381079&quot;/&gt;&lt;wsp:rsid wsp:val=&quot;003C5DAA&quot;/&gt;&lt;wsp:rsid wsp:val=&quot;003E35CE&quot;/&gt;&lt;wsp:rsid wsp:val=&quot;003F243F&quot;/&gt;&lt;wsp:rsid wsp:val=&quot;00427B3F&quot;/&gt;&lt;wsp:rsid wsp:val=&quot;0044729A&quot;/&gt;&lt;wsp:rsid wsp:val=&quot;00473245&quot;/&gt;&lt;wsp:rsid wsp:val=&quot;00480D41&quot;/&gt;&lt;wsp:rsid wsp:val=&quot;00495EB5&quot;/&gt;&lt;wsp:rsid wsp:val=&quot;004D1667&quot;/&gt;&lt;wsp:rsid wsp:val=&quot;004E48DE&quot;/&gt;&lt;wsp:rsid wsp:val=&quot;0051637D&quot;/&gt;&lt;wsp:rsid wsp:val=&quot;00523838&quot;/&gt;&lt;wsp:rsid wsp:val=&quot;00524315&quot;/&gt;&lt;wsp:rsid wsp:val=&quot;00560A7E&quot;/&gt;&lt;wsp:rsid wsp:val=&quot;00634841&quot;/&gt;&lt;wsp:rsid wsp:val=&quot;00683E8A&quot;/&gt;&lt;wsp:rsid wsp:val=&quot;006861C0&quot;/&gt;&lt;wsp:rsid wsp:val=&quot;006A3440&quot;/&gt;&lt;wsp:rsid wsp:val=&quot;006B6E69&quot;/&gt;&lt;wsp:rsid wsp:val=&quot;006F2C7A&quot;/&gt;&lt;wsp:rsid wsp:val=&quot;00704A53&quot;/&gt;&lt;wsp:rsid wsp:val=&quot;00784BDF&quot;/&gt;&lt;wsp:rsid wsp:val=&quot;00815F87&quot;/&gt;&lt;wsp:rsid wsp:val=&quot;00827964&quot;/&gt;&lt;wsp:rsid wsp:val=&quot;00852F73&quot;/&gt;&lt;wsp:rsid wsp:val=&quot;00865E04&quot;/&gt;&lt;wsp:rsid wsp:val=&quot;008A6E3C&quot;/&gt;&lt;wsp:rsid wsp:val=&quot;008F27FB&quot;/&gt;&lt;wsp:rsid wsp:val=&quot;00A42D99&quot;/&gt;&lt;wsp:rsid wsp:val=&quot;00AA0362&quot;/&gt;&lt;wsp:rsid wsp:val=&quot;00B54BE2&quot;/&gt;&lt;wsp:rsid wsp:val=&quot;00B55000&quot;/&gt;&lt;wsp:rsid wsp:val=&quot;00C7526E&quot;/&gt;&lt;wsp:rsid wsp:val=&quot;00C7774B&quot;/&gt;&lt;wsp:rsid wsp:val=&quot;00DB4C08&quot;/&gt;&lt;wsp:rsid wsp:val=&quot;00DD3222&quot;/&gt;&lt;wsp:rsid wsp:val=&quot;00F01D2E&quot;/&gt;&lt;wsp:rsid wsp:val=&quot;00F56C4A&quot;/&gt;&lt;wsp:rsid wsp:val=&quot;00F7184B&quot;/&gt;&lt;wsp:rsid wsp:val=&quot;00F975EC&quot;/&gt;&lt;/wsp:rsids&gt;&lt;/w:docPr&gt;&lt;w:body&gt;&lt;w:p wsp:rsidR=&quot;00000000&quot; wsp:rsidRDefault=&quot;008A6E3C&quot;&gt;&lt;m:oMathPara&gt;&lt;m:oMath&gt;&lt;m:f&gt;&lt;m:fPr&gt;&lt;m:ctrlPr&gt;&lt;w:rPr&gt;&lt;w:rFonts w:ascii=&quot;Cambria Math&quot; w:h-ansi=&quot;Cambria Math&quot;/&gt;&lt;wx:font wx:val=&quot;Cambria Math&quot;/&gt;&lt;w:b/&gt;&lt;w:i/&gt;&lt;w:sz w:val=&quot;24&quot;/&gt;&lt;w:sz-cs w:val=&quot;24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4&quot;/&gt;&lt;w:sz-cs w:val=&quot;24&quot;/&gt;&lt;/w:rPr&gt;&lt;m:t&gt;1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4&quot;/&gt;&lt;w:sz-cs w:val=&quot;24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4" o:title="" chromakey="white"/>
          </v:shape>
        </w:pict>
      </w:r>
      <w:r w:rsidRPr="006B6E69">
        <w:rPr>
          <w:b/>
        </w:rPr>
        <w:instrText xml:space="preserve"> </w:instrText>
      </w:r>
      <w:r w:rsidRPr="006B6E69">
        <w:rPr>
          <w:b/>
        </w:rPr>
        <w:fldChar w:fldCharType="separate"/>
      </w:r>
      <w:r w:rsidRPr="006B6E69">
        <w:pict>
          <v:shape id="_x0000_i1054" type="#_x0000_t75" style="width:9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23838&quot;/&gt;&lt;wsp:rsid wsp:val=&quot;00051B8A&quot;/&gt;&lt;wsp:rsid wsp:val=&quot;00073351&quot;/&gt;&lt;wsp:rsid wsp:val=&quot;000871EE&quot;/&gt;&lt;wsp:rsid wsp:val=&quot;00095C16&quot;/&gt;&lt;wsp:rsid wsp:val=&quot;000B223C&quot;/&gt;&lt;wsp:rsid wsp:val=&quot;000B6F60&quot;/&gt;&lt;wsp:rsid wsp:val=&quot;000C7AEC&quot;/&gt;&lt;wsp:rsid wsp:val=&quot;000D3A29&quot;/&gt;&lt;wsp:rsid wsp:val=&quot;0017024D&quot;/&gt;&lt;wsp:rsid wsp:val=&quot;00180773&quot;/&gt;&lt;wsp:rsid wsp:val=&quot;001A4DB9&quot;/&gt;&lt;wsp:rsid wsp:val=&quot;001D1011&quot;/&gt;&lt;wsp:rsid wsp:val=&quot;00221E7C&quot;/&gt;&lt;wsp:rsid wsp:val=&quot;0022765F&quot;/&gt;&lt;wsp:rsid wsp:val=&quot;00262AE5&quot;/&gt;&lt;wsp:rsid wsp:val=&quot;002F316D&quot;/&gt;&lt;wsp:rsid wsp:val=&quot;00325218&quot;/&gt;&lt;wsp:rsid wsp:val=&quot;003341CC&quot;/&gt;&lt;wsp:rsid wsp:val=&quot;00355C90&quot;/&gt;&lt;wsp:rsid wsp:val=&quot;00381079&quot;/&gt;&lt;wsp:rsid wsp:val=&quot;003C5DAA&quot;/&gt;&lt;wsp:rsid wsp:val=&quot;003E35CE&quot;/&gt;&lt;wsp:rsid wsp:val=&quot;003F243F&quot;/&gt;&lt;wsp:rsid wsp:val=&quot;00427B3F&quot;/&gt;&lt;wsp:rsid wsp:val=&quot;0044729A&quot;/&gt;&lt;wsp:rsid wsp:val=&quot;00473245&quot;/&gt;&lt;wsp:rsid wsp:val=&quot;00480D41&quot;/&gt;&lt;wsp:rsid wsp:val=&quot;00495EB5&quot;/&gt;&lt;wsp:rsid wsp:val=&quot;004D1667&quot;/&gt;&lt;wsp:rsid wsp:val=&quot;004E48DE&quot;/&gt;&lt;wsp:rsid wsp:val=&quot;0051637D&quot;/&gt;&lt;wsp:rsid wsp:val=&quot;00523838&quot;/&gt;&lt;wsp:rsid wsp:val=&quot;00524315&quot;/&gt;&lt;wsp:rsid wsp:val=&quot;00560A7E&quot;/&gt;&lt;wsp:rsid wsp:val=&quot;00634841&quot;/&gt;&lt;wsp:rsid wsp:val=&quot;00683E8A&quot;/&gt;&lt;wsp:rsid wsp:val=&quot;006861C0&quot;/&gt;&lt;wsp:rsid wsp:val=&quot;006A3440&quot;/&gt;&lt;wsp:rsid wsp:val=&quot;006B6E69&quot;/&gt;&lt;wsp:rsid wsp:val=&quot;006F2C7A&quot;/&gt;&lt;wsp:rsid wsp:val=&quot;00704A53&quot;/&gt;&lt;wsp:rsid wsp:val=&quot;00784BDF&quot;/&gt;&lt;wsp:rsid wsp:val=&quot;00815F87&quot;/&gt;&lt;wsp:rsid wsp:val=&quot;00827964&quot;/&gt;&lt;wsp:rsid wsp:val=&quot;00852F73&quot;/&gt;&lt;wsp:rsid wsp:val=&quot;00865E04&quot;/&gt;&lt;wsp:rsid wsp:val=&quot;008A6E3C&quot;/&gt;&lt;wsp:rsid wsp:val=&quot;008F27FB&quot;/&gt;&lt;wsp:rsid wsp:val=&quot;00A42D99&quot;/&gt;&lt;wsp:rsid wsp:val=&quot;00AA0362&quot;/&gt;&lt;wsp:rsid wsp:val=&quot;00B54BE2&quot;/&gt;&lt;wsp:rsid wsp:val=&quot;00B55000&quot;/&gt;&lt;wsp:rsid wsp:val=&quot;00C7526E&quot;/&gt;&lt;wsp:rsid wsp:val=&quot;00C7774B&quot;/&gt;&lt;wsp:rsid wsp:val=&quot;00DB4C08&quot;/&gt;&lt;wsp:rsid wsp:val=&quot;00DD3222&quot;/&gt;&lt;wsp:rsid wsp:val=&quot;00F01D2E&quot;/&gt;&lt;wsp:rsid wsp:val=&quot;00F56C4A&quot;/&gt;&lt;wsp:rsid wsp:val=&quot;00F7184B&quot;/&gt;&lt;wsp:rsid wsp:val=&quot;00F975EC&quot;/&gt;&lt;/wsp:rsids&gt;&lt;/w:docPr&gt;&lt;w:body&gt;&lt;w:p wsp:rsidR=&quot;00000000&quot; wsp:rsidRDefault=&quot;008A6E3C&quot;&gt;&lt;m:oMathPara&gt;&lt;m:oMath&gt;&lt;m:f&gt;&lt;m:fPr&gt;&lt;m:ctrlPr&gt;&lt;w:rPr&gt;&lt;w:rFonts w:ascii=&quot;Cambria Math&quot; w:h-ansi=&quot;Cambria Math&quot;/&gt;&lt;wx:font wx:val=&quot;Cambria Math&quot;/&gt;&lt;w:b/&gt;&lt;w:i/&gt;&lt;w:sz w:val=&quot;24&quot;/&gt;&lt;w:sz-cs w:val=&quot;24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4&quot;/&gt;&lt;w:sz-cs w:val=&quot;24&quot;/&gt;&lt;/w:rPr&gt;&lt;m:t&gt;1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4&quot;/&gt;&lt;w:sz-cs w:val=&quot;24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4" o:title="" chromakey="white"/>
          </v:shape>
        </w:pict>
      </w:r>
      <w:r w:rsidRPr="006B6E69">
        <w:rPr>
          <w:b/>
        </w:rPr>
        <w:fldChar w:fldCharType="end"/>
      </w:r>
      <w:r w:rsidRPr="004D1667">
        <w:rPr>
          <w:b/>
          <w:i/>
        </w:rPr>
        <w:t xml:space="preserve"> ’i mor renklidir. Torbadan rastgele bir kart çekilirse, hangi renk kartın çıkma olasılığı </w:t>
      </w:r>
      <w:r w:rsidRPr="004D1667">
        <w:rPr>
          <w:b/>
          <w:i/>
          <w:u w:val="single"/>
        </w:rPr>
        <w:t>en yüksektir</w:t>
      </w:r>
      <w:r w:rsidRPr="004D1667">
        <w:rPr>
          <w:b/>
          <w:i/>
        </w:rPr>
        <w:t>? ( 2 puan)</w:t>
      </w:r>
    </w:p>
    <w:p w:rsidR="00E76EA9" w:rsidRPr="004D1667" w:rsidRDefault="00E76EA9" w:rsidP="008F27FB">
      <w:pPr>
        <w:pStyle w:val="NoSpacing"/>
        <w:tabs>
          <w:tab w:val="left" w:pos="284"/>
          <w:tab w:val="left" w:pos="2694"/>
        </w:tabs>
        <w:rPr>
          <w:b/>
          <w:i/>
        </w:rPr>
      </w:pPr>
    </w:p>
    <w:p w:rsidR="00E76EA9" w:rsidRDefault="00E76EA9" w:rsidP="008F27FB">
      <w:pPr>
        <w:pStyle w:val="NoSpacing"/>
        <w:tabs>
          <w:tab w:val="left" w:pos="284"/>
          <w:tab w:val="left" w:pos="2694"/>
        </w:tabs>
        <w:rPr>
          <w:b/>
          <w:i/>
        </w:rPr>
      </w:pPr>
    </w:p>
    <w:p w:rsidR="00E76EA9" w:rsidRPr="008F27FB" w:rsidRDefault="00E76EA9" w:rsidP="008F27FB">
      <w:pPr>
        <w:pStyle w:val="NoSpacing"/>
        <w:tabs>
          <w:tab w:val="left" w:pos="284"/>
          <w:tab w:val="left" w:pos="2694"/>
        </w:tabs>
        <w:rPr>
          <w:b/>
          <w:i/>
        </w:rPr>
      </w:pPr>
    </w:p>
    <w:p w:rsidR="00E76EA9" w:rsidRDefault="00E76EA9" w:rsidP="00095C16">
      <w:pPr>
        <w:rPr>
          <w:rFonts w:cs="Calibri"/>
          <w:b/>
          <w:i/>
        </w:rPr>
      </w:pPr>
      <w:r>
        <w:rPr>
          <w:noProof/>
        </w:rPr>
        <w:pict>
          <v:shape id="Resim 2" o:spid="_x0000_s1028" type="#_x0000_t75" style="position:absolute;margin-left:17.1pt;margin-top:8.85pt;width:120.3pt;height:67.2pt;z-index:-251664384;visibility:visible" wrapcoords="-135 0 -135 21360 21600 21360 21600 0 -135 0">
            <v:imagedata r:id="rId45" o:title=""/>
            <w10:wrap type="tight"/>
          </v:shape>
        </w:pict>
      </w:r>
    </w:p>
    <w:p w:rsidR="00E76EA9" w:rsidRPr="003341CC" w:rsidRDefault="00E76EA9" w:rsidP="00095C16">
      <w:pPr>
        <w:rPr>
          <w:rFonts w:cs="Calibri"/>
          <w:b/>
          <w:i/>
        </w:rPr>
      </w:pPr>
      <w:r>
        <w:rPr>
          <w:rFonts w:cs="Calibri"/>
          <w:b/>
          <w:i/>
        </w:rPr>
        <w:t xml:space="preserve">                                                         </w:t>
      </w:r>
    </w:p>
    <w:p w:rsidR="00E76EA9" w:rsidRDefault="00E76EA9" w:rsidP="00095C16">
      <w:pPr>
        <w:rPr>
          <w:rFonts w:cs="Calibri"/>
          <w:b/>
          <w:i/>
        </w:rPr>
      </w:pPr>
    </w:p>
    <w:p w:rsidR="00E76EA9" w:rsidRPr="004D1667" w:rsidRDefault="00E76EA9" w:rsidP="00095C16">
      <w:pPr>
        <w:rPr>
          <w:rFonts w:cs="Calibri"/>
          <w:b/>
          <w:i/>
        </w:rPr>
      </w:pPr>
      <w:r w:rsidRPr="006F2C7A">
        <w:rPr>
          <w:rFonts w:cs="Calibri"/>
          <w:b/>
          <w:i/>
        </w:rPr>
        <w:t>1</w:t>
      </w:r>
      <w:r>
        <w:rPr>
          <w:rFonts w:cs="Calibri"/>
          <w:b/>
          <w:i/>
        </w:rPr>
        <w:t>4</w:t>
      </w:r>
      <w:r w:rsidRPr="006F2C7A">
        <w:rPr>
          <w:rFonts w:cs="Calibri"/>
          <w:b/>
          <w:i/>
        </w:rPr>
        <w:t>-)</w:t>
      </w:r>
      <w:r w:rsidRPr="008F27FB">
        <w:rPr>
          <w:i/>
        </w:rPr>
        <w:t xml:space="preserve"> </w:t>
      </w:r>
      <w:r w:rsidRPr="004D1667">
        <w:rPr>
          <w:b/>
          <w:i/>
        </w:rPr>
        <w:t>Yukarıdaki  şekilde ABCD dikdörtgeninin çevresi 56 cm’dir. Buna göre çemberin çevresi kaç cm’dir? (</w:t>
      </w:r>
      <w:r w:rsidRPr="004D1667">
        <w:rPr>
          <w:rFonts w:cs="Calibri"/>
          <w:b/>
          <w:i/>
        </w:rPr>
        <w:t>π</w:t>
      </w:r>
      <w:r w:rsidRPr="004D1667">
        <w:rPr>
          <w:b/>
          <w:i/>
        </w:rPr>
        <w:t xml:space="preserve"> = 3 alınız)  </w:t>
      </w:r>
      <w:r w:rsidRPr="004D1667">
        <w:rPr>
          <w:b/>
        </w:rPr>
        <w:t>(5puan)</w:t>
      </w:r>
    </w:p>
    <w:p w:rsidR="00E76EA9" w:rsidRDefault="00E76EA9" w:rsidP="00095C16">
      <w:pPr>
        <w:rPr>
          <w:rFonts w:cs="Calibri"/>
          <w:i/>
        </w:rPr>
      </w:pPr>
    </w:p>
    <w:p w:rsidR="00E76EA9" w:rsidRPr="00473245" w:rsidRDefault="00E76EA9" w:rsidP="00095C16">
      <w:pPr>
        <w:rPr>
          <w:rFonts w:cs="Calibri"/>
          <w:b/>
          <w:i/>
        </w:rPr>
      </w:pPr>
      <w:r>
        <w:rPr>
          <w:noProof/>
        </w:rPr>
        <w:pict>
          <v:line id="Düz Bağlayıcı 23" o:spid="_x0000_s1029" style="position:absolute;z-index:251654144;visibility:visible" from="45.85pt,17.35pt" to="144.85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" strokeweight="2pt">
            <v:shadow on="t" color="black" opacity="24903f" origin=",.5" offset="0,.55556mm"/>
          </v:line>
        </w:pict>
      </w: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2" o:spid="_x0000_s1030" type="#_x0000_t5" style="position:absolute;margin-left:118.9pt;margin-top:17.35pt;width:51.75pt;height:40.5pt;z-index:251656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" fillcolor="window" strokecolor="windowText" strokeweight="2pt"/>
        </w:pict>
      </w:r>
      <w:r>
        <w:rPr>
          <w:noProof/>
        </w:rPr>
        <w:pict>
          <v:shape id="İkizkenar Üçgen 21" o:spid="_x0000_s1031" type="#_x0000_t5" style="position:absolute;margin-left:70.15pt;margin-top:17.35pt;width:51.75pt;height:40.5pt;z-index:251655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" fillcolor="window" strokecolor="windowText" strokeweight="2pt"/>
        </w:pict>
      </w:r>
      <w:r>
        <w:rPr>
          <w:noProof/>
        </w:rPr>
        <w:pict>
          <v:shape id="İkizkenar Üçgen 20" o:spid="_x0000_s1032" type="#_x0000_t5" style="position:absolute;margin-left:18.4pt;margin-top:17.35pt;width:51.75pt;height:40.5pt;z-index:251653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" strokeweight="2pt"/>
        </w:pict>
      </w:r>
    </w:p>
    <w:p w:rsidR="00E76EA9" w:rsidRPr="00473245" w:rsidRDefault="00E76EA9" w:rsidP="00095C16">
      <w:pPr>
        <w:rPr>
          <w:b/>
          <w:i/>
        </w:rPr>
      </w:pPr>
      <w:r w:rsidRPr="00473245">
        <w:rPr>
          <w:b/>
          <w:i/>
        </w:rPr>
        <w:t xml:space="preserve">15-)                    </w:t>
      </w:r>
    </w:p>
    <w:p w:rsidR="00E76EA9" w:rsidRDefault="00E76EA9" w:rsidP="00095C16">
      <w:r>
        <w:t xml:space="preserve"> </w:t>
      </w:r>
    </w:p>
    <w:p w:rsidR="00E76EA9" w:rsidRPr="004D1667" w:rsidRDefault="00E76EA9" w:rsidP="00095C16">
      <w:pPr>
        <w:rPr>
          <w:b/>
          <w:i/>
        </w:rPr>
      </w:pPr>
      <w:r w:rsidRPr="004D1667">
        <w:rPr>
          <w:rFonts w:cs="Calibri"/>
          <w:b/>
          <w:i/>
        </w:rPr>
        <w:t>Üstteki üçgenler eş kenar üçgen ve bir tanesinin çevresi 60 cm olduğuna göre yamuğun çevresi kaç cm’dir?</w:t>
      </w:r>
      <w:r w:rsidRPr="004D1667">
        <w:rPr>
          <w:b/>
        </w:rPr>
        <w:t xml:space="preserve">       </w:t>
      </w:r>
      <w:r w:rsidRPr="004D1667">
        <w:rPr>
          <w:b/>
          <w:i/>
        </w:rPr>
        <w:t>(5 puan)</w:t>
      </w:r>
    </w:p>
    <w:p w:rsidR="00E76EA9" w:rsidRDefault="00E76EA9" w:rsidP="00F56C4A">
      <w:pPr>
        <w:rPr>
          <w:rFonts w:cs="Calibri"/>
          <w:b/>
          <w:i/>
        </w:rPr>
      </w:pPr>
    </w:p>
    <w:p w:rsidR="00E76EA9" w:rsidRDefault="00E76EA9" w:rsidP="00F56C4A">
      <w:pPr>
        <w:rPr>
          <w:rFonts w:cs="Calibri"/>
          <w:b/>
          <w:i/>
        </w:rPr>
      </w:pPr>
    </w:p>
    <w:p w:rsidR="00E76EA9" w:rsidRDefault="00E76EA9" w:rsidP="00F56C4A">
      <w:pPr>
        <w:rPr>
          <w:rFonts w:cs="Calibri"/>
          <w:b/>
          <w:i/>
        </w:rPr>
      </w:pPr>
      <w:r>
        <w:rPr>
          <w:rFonts w:cs="Calibri"/>
          <w:b/>
          <w:i/>
        </w:rPr>
        <w:t>16-) a) Aşağıda verilen sayıları üslü sayı biçimde yazınız. (2 puan)</w:t>
      </w:r>
    </w:p>
    <w:p w:rsidR="00E76EA9" w:rsidRDefault="00E76EA9" w:rsidP="00F56C4A">
      <w:pPr>
        <w:rPr>
          <w:rFonts w:cs="Calibri"/>
          <w:b/>
          <w:i/>
        </w:rPr>
      </w:pPr>
      <w:r>
        <w:rPr>
          <w:rFonts w:cs="Calibri"/>
          <w:b/>
          <w:i/>
        </w:rPr>
        <w:sym w:font="Wingdings" w:char="F06C"/>
      </w:r>
      <w:r>
        <w:rPr>
          <w:rFonts w:cs="Calibri"/>
          <w:b/>
          <w:i/>
        </w:rPr>
        <w:t xml:space="preserve"> 4 x 4 x 4 x 4=</w:t>
      </w:r>
    </w:p>
    <w:p w:rsidR="00E76EA9" w:rsidRDefault="00E76EA9" w:rsidP="00F56C4A">
      <w:pPr>
        <w:rPr>
          <w:rFonts w:cs="Calibri"/>
          <w:b/>
          <w:i/>
        </w:rPr>
      </w:pPr>
      <w:r>
        <w:rPr>
          <w:rFonts w:cs="Calibri"/>
          <w:b/>
          <w:i/>
        </w:rPr>
        <w:sym w:font="Wingdings" w:char="F06C"/>
      </w:r>
      <w:r>
        <w:rPr>
          <w:rFonts w:cs="Calibri"/>
          <w:b/>
          <w:i/>
        </w:rPr>
        <w:t xml:space="preserve">  15 x 15 x 15 x 15 x 15 x 15 =</w:t>
      </w:r>
    </w:p>
    <w:p w:rsidR="00E76EA9" w:rsidRDefault="00E76EA9" w:rsidP="00F56C4A">
      <w:pPr>
        <w:rPr>
          <w:rFonts w:cs="Calibri"/>
          <w:b/>
          <w:i/>
        </w:rPr>
      </w:pPr>
    </w:p>
    <w:p w:rsidR="00E76EA9" w:rsidRDefault="00E76EA9" w:rsidP="00F56C4A">
      <w:pPr>
        <w:rPr>
          <w:b/>
        </w:rPr>
      </w:pPr>
      <w:r>
        <w:rPr>
          <w:rFonts w:cs="Calibri"/>
          <w:b/>
          <w:i/>
        </w:rPr>
        <w:t>b)</w:t>
      </w:r>
      <w:r w:rsidRPr="00F975EC">
        <w:rPr>
          <w:rFonts w:cs="Calibri"/>
          <w:i/>
        </w:rPr>
        <w:t xml:space="preserve"> </w:t>
      </w:r>
      <w:r w:rsidRPr="004D1667">
        <w:rPr>
          <w:rFonts w:cs="Calibri"/>
          <w:b/>
          <w:i/>
        </w:rPr>
        <w:t>Aşağıda verilen üslü sayıları açık olarak yazınız.</w:t>
      </w:r>
      <w:r w:rsidRPr="00464A81">
        <w:rPr>
          <w:b/>
        </w:rPr>
        <w:t xml:space="preserve"> </w:t>
      </w:r>
    </w:p>
    <w:p w:rsidR="00E76EA9" w:rsidRDefault="00E76EA9" w:rsidP="00F56C4A">
      <w:pPr>
        <w:rPr>
          <w:b/>
        </w:rPr>
      </w:pPr>
      <w:r>
        <w:rPr>
          <w:b/>
        </w:rPr>
        <w:t>(2 puan)</w:t>
      </w:r>
    </w:p>
    <w:p w:rsidR="00E76EA9" w:rsidRPr="006A3440" w:rsidRDefault="00E76EA9" w:rsidP="00F56C4A">
      <w:pPr>
        <w:rPr>
          <w:rFonts w:cs="Calibri"/>
          <w:b/>
          <w:i/>
          <w:sz w:val="28"/>
          <w:szCs w:val="28"/>
        </w:rPr>
      </w:pPr>
      <w:r w:rsidRPr="006A3440">
        <w:rPr>
          <w:rFonts w:cs="Calibri"/>
          <w:b/>
          <w:i/>
          <w:sz w:val="28"/>
          <w:szCs w:val="28"/>
        </w:rPr>
        <w:sym w:font="Wingdings" w:char="F06C"/>
      </w:r>
      <w:r w:rsidRPr="006A3440">
        <w:rPr>
          <w:rFonts w:cs="Calibri"/>
          <w:b/>
          <w:i/>
          <w:sz w:val="28"/>
          <w:szCs w:val="28"/>
        </w:rPr>
        <w:t xml:space="preserve">  </w:t>
      </w:r>
      <w:r w:rsidRPr="006A3440">
        <w:rPr>
          <w:b/>
          <w:color w:val="000000"/>
          <w:sz w:val="28"/>
          <w:szCs w:val="28"/>
        </w:rPr>
        <w:t>8²=</w:t>
      </w:r>
    </w:p>
    <w:p w:rsidR="00E76EA9" w:rsidRDefault="00E76EA9" w:rsidP="00F56C4A">
      <w:pPr>
        <w:rPr>
          <w:rFonts w:ascii="Arial" w:hAnsi="Arial" w:cs="Arial"/>
          <w:vertAlign w:val="superscript"/>
        </w:rPr>
      </w:pPr>
      <w:r>
        <w:rPr>
          <w:rFonts w:cs="Calibri"/>
          <w:b/>
          <w:i/>
        </w:rPr>
        <w:sym w:font="Wingdings" w:char="F06C"/>
      </w:r>
      <w:r>
        <w:rPr>
          <w:rFonts w:cs="Calibri"/>
          <w:b/>
          <w:i/>
        </w:rPr>
        <w:t xml:space="preserve">  </w:t>
      </w:r>
      <w:r w:rsidRPr="006A3440">
        <w:rPr>
          <w:rFonts w:ascii="Arial" w:hAnsi="Arial" w:cs="Arial"/>
          <w:sz w:val="28"/>
          <w:szCs w:val="28"/>
        </w:rPr>
        <w:t xml:space="preserve">5 </w:t>
      </w:r>
      <w:r w:rsidRPr="006A3440">
        <w:rPr>
          <w:rFonts w:ascii="Arial" w:hAnsi="Arial" w:cs="Arial"/>
          <w:sz w:val="28"/>
          <w:szCs w:val="28"/>
          <w:vertAlign w:val="superscript"/>
        </w:rPr>
        <w:t>3  =</w:t>
      </w:r>
    </w:p>
    <w:p w:rsidR="00E76EA9" w:rsidRDefault="00E76EA9" w:rsidP="006A3440">
      <w:pPr>
        <w:rPr>
          <w:rFonts w:cs="Calibri"/>
          <w:i/>
        </w:rPr>
      </w:pPr>
      <w:r w:rsidRPr="000B223C">
        <w:rPr>
          <w:rFonts w:cs="Calibri"/>
          <w:b/>
          <w:i/>
          <w:sz w:val="32"/>
          <w:szCs w:val="32"/>
          <w:vertAlign w:val="superscript"/>
        </w:rPr>
        <w:t>c)</w:t>
      </w:r>
      <w:r w:rsidRPr="00F975EC">
        <w:rPr>
          <w:rFonts w:cs="Calibri"/>
          <w:b/>
          <w:i/>
        </w:rPr>
        <w:t xml:space="preserve"> </w:t>
      </w:r>
      <w:r w:rsidRPr="006A3440">
        <w:rPr>
          <w:rFonts w:cs="Calibri"/>
          <w:b/>
          <w:i/>
          <w:color w:val="000000"/>
          <w:sz w:val="28"/>
          <w:szCs w:val="28"/>
        </w:rPr>
        <w:t>( 3²  +  2³   )</w:t>
      </w:r>
      <w:r w:rsidRPr="008B2C9D">
        <w:rPr>
          <w:rFonts w:cs="Calibri"/>
          <w:b/>
          <w:i/>
          <w:color w:val="000000"/>
        </w:rPr>
        <w:t xml:space="preserve"> =  İşleminin  sonucu kaçtır?</w:t>
      </w:r>
      <w:r>
        <w:rPr>
          <w:rFonts w:cs="Calibri"/>
          <w:b/>
          <w:i/>
          <w:color w:val="000000"/>
        </w:rPr>
        <w:t xml:space="preserve"> (2 puan)</w:t>
      </w:r>
    </w:p>
    <w:p w:rsidR="00E76EA9" w:rsidRDefault="00E76EA9" w:rsidP="00F975EC">
      <w:pPr>
        <w:rPr>
          <w:rFonts w:cs="Calibri"/>
          <w:i/>
        </w:rPr>
      </w:pPr>
    </w:p>
    <w:p w:rsidR="00E76EA9" w:rsidRDefault="00E76EA9" w:rsidP="00F975EC">
      <w:pPr>
        <w:rPr>
          <w:rFonts w:cs="Calibri"/>
          <w:i/>
        </w:rPr>
      </w:pPr>
      <w:r>
        <w:rPr>
          <w:noProof/>
        </w:rPr>
        <w:pict>
          <v:rect id="Dikdörtgen 67" o:spid="_x0000_s1033" style="position:absolute;margin-left:54.7pt;margin-top:3.8pt;width:102.15pt;height:45pt;z-index:251657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" filled="f" fillcolor="window" strokecolor="windowText" strokeweight="2pt"/>
        </w:pict>
      </w:r>
      <w:r w:rsidRPr="001A4DB9">
        <w:rPr>
          <w:rFonts w:cs="Calibri"/>
          <w:b/>
          <w:i/>
        </w:rPr>
        <w:t>1</w:t>
      </w:r>
      <w:r>
        <w:rPr>
          <w:rFonts w:cs="Calibri"/>
          <w:b/>
          <w:i/>
        </w:rPr>
        <w:t>7</w:t>
      </w:r>
      <w:r w:rsidRPr="001A4DB9">
        <w:rPr>
          <w:rFonts w:cs="Calibri"/>
          <w:b/>
          <w:i/>
        </w:rPr>
        <w:t>-)</w:t>
      </w:r>
      <w:r>
        <w:rPr>
          <w:rFonts w:cs="Calibri"/>
          <w:i/>
        </w:rPr>
        <w:t xml:space="preserve">            D                                            C</w:t>
      </w:r>
    </w:p>
    <w:p w:rsidR="00E76EA9" w:rsidRDefault="00E76EA9" w:rsidP="00F975EC">
      <w:pPr>
        <w:rPr>
          <w:rFonts w:cs="Calibri"/>
          <w:i/>
        </w:rPr>
      </w:pPr>
      <w:r>
        <w:rPr>
          <w:rFonts w:cs="Calibri"/>
          <w:i/>
        </w:rPr>
        <w:t xml:space="preserve">                                                                b=8cm                                  </w:t>
      </w:r>
    </w:p>
    <w:p w:rsidR="00E76EA9" w:rsidRDefault="00E76EA9" w:rsidP="00F975EC">
      <w:pPr>
        <w:rPr>
          <w:rFonts w:cs="Calibri"/>
          <w:i/>
        </w:rPr>
      </w:pPr>
      <w:r>
        <w:rPr>
          <w:rFonts w:cs="Calibri"/>
          <w:i/>
        </w:rPr>
        <w:t xml:space="preserve">                  A        a=24  cm                   B</w:t>
      </w:r>
    </w:p>
    <w:p w:rsidR="00E76EA9" w:rsidRDefault="00E76EA9" w:rsidP="00F975EC">
      <w:pPr>
        <w:rPr>
          <w:rFonts w:cs="Calibri"/>
          <w:b/>
          <w:i/>
          <w:noProof/>
          <w:sz w:val="20"/>
        </w:rPr>
      </w:pPr>
      <w:r w:rsidRPr="004D1667">
        <w:rPr>
          <w:rFonts w:cs="Calibri"/>
          <w:b/>
          <w:i/>
        </w:rPr>
        <w:t xml:space="preserve">Yukarıdaki dikdörtgenin uzun kenarı </w:t>
      </w:r>
      <w:r w:rsidRPr="004D1667">
        <w:rPr>
          <w:rFonts w:ascii="Times New Roman" w:hAnsi="Times New Roman"/>
          <w:b/>
          <w:position w:val="-24"/>
        </w:rPr>
        <w:object w:dxaOrig="340" w:dyaOrig="620">
          <v:shape id="_x0000_i1055" type="#_x0000_t75" style="width:15pt;height:28.5pt" o:ole="" fillcolor="window">
            <v:imagedata r:id="rId46" o:title=""/>
          </v:shape>
          <o:OLEObject Type="Embed" ProgID="Equation.3" ShapeID="_x0000_i1055" DrawAspect="Content" ObjectID="_1392890341" r:id="rId47"/>
        </w:object>
      </w:r>
      <w:r w:rsidRPr="004D1667">
        <w:rPr>
          <w:rFonts w:ascii="Times New Roman" w:hAnsi="Times New Roman"/>
          <w:b/>
          <w:i/>
        </w:rPr>
        <w:t>’si kadar uzatılırsa yeni dikdörtgenin alanı kaç</w:t>
      </w:r>
      <w:r w:rsidRPr="004D1667">
        <w:rPr>
          <w:rFonts w:cs="Calibri"/>
          <w:b/>
          <w:i/>
          <w:noProof/>
          <w:sz w:val="20"/>
        </w:rPr>
        <w:t xml:space="preserve"> cm²olur?( 5 puan</w:t>
      </w:r>
      <w:r w:rsidRPr="006F2C7A">
        <w:rPr>
          <w:rFonts w:cs="Calibri"/>
          <w:b/>
          <w:i/>
          <w:noProof/>
          <w:sz w:val="20"/>
        </w:rPr>
        <w:t>)</w:t>
      </w:r>
    </w:p>
    <w:p w:rsidR="00E76EA9" w:rsidRDefault="00E76EA9" w:rsidP="00F975EC">
      <w:pPr>
        <w:rPr>
          <w:rFonts w:cs="Calibri"/>
          <w:i/>
        </w:rPr>
      </w:pPr>
      <w:hyperlink r:id="rId48" w:history="1">
        <w:r>
          <w:rPr>
            <w:rStyle w:val="Hyperlink"/>
            <w:rFonts w:ascii="Tahoma" w:hAnsi="Tahoma" w:cs="Tahoma"/>
            <w:b/>
            <w:bCs/>
            <w:sz w:val="20"/>
            <w:szCs w:val="20"/>
          </w:rPr>
          <w:t>www.sorubak.com</w:t>
        </w:r>
      </w:hyperlink>
    </w:p>
    <w:p w:rsidR="00E76EA9" w:rsidRPr="00B54BE2" w:rsidRDefault="00E76EA9" w:rsidP="00F975EC">
      <w:pPr>
        <w:rPr>
          <w:rFonts w:cs="Calibri"/>
          <w:i/>
        </w:rPr>
      </w:pPr>
    </w:p>
    <w:p w:rsidR="00E76EA9" w:rsidRDefault="00E76EA9" w:rsidP="00F975EC">
      <w:pPr>
        <w:rPr>
          <w:rFonts w:cs="Calibri"/>
          <w:i/>
        </w:rPr>
      </w:pPr>
      <w:r>
        <w:rPr>
          <w:noProof/>
        </w:rPr>
        <w:pict>
          <v:line id="_x0000_s1034" style="position:absolute;flip:y;z-index:251663360" from="69.35pt,13.2pt" to="83.7pt,23.3pt" wrapcoords="-1137 0 17053 19938 18189 19938 22737 19938 3411 0 -1137 0">
            <w10:wrap type="tight"/>
          </v:line>
        </w:pict>
      </w:r>
      <w:r>
        <w:rPr>
          <w:noProof/>
        </w:rPr>
        <w:pict>
          <v:line id="_x0000_s1035" style="position:absolute;z-index:251662336" from="83.7pt,13.2pt" to="95.65pt,23.3pt" wrapcoords="-1350 0 16200 19938 17550 19938 22950 19938 2700 0 -1350 0">
            <w10:wrap type="tight"/>
          </v:lin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margin-left:32.95pt;margin-top:23.3pt;width:104.1pt;height:0;flip:x;z-index:251658240" o:connectortype="straight" strokeweight="2.25pt"/>
        </w:pict>
      </w:r>
      <w:r>
        <w:rPr>
          <w:noProof/>
        </w:rPr>
        <w:pict>
          <v:shape id="_x0000_s1037" type="#_x0000_t32" style="position:absolute;margin-left:32.95pt;margin-top:23.4pt;width:.05pt;height:57pt;flip:y;z-index:251661312" o:connectortype="straight" strokeweight="2.25pt"/>
        </w:pict>
      </w:r>
      <w:r>
        <w:rPr>
          <w:noProof/>
        </w:rPr>
        <w:pict>
          <v:shape id="_x0000_s1038" type="#_x0000_t32" style="position:absolute;margin-left:137.05pt;margin-top:23.3pt;width:.05pt;height:57pt;flip:y;z-index:251660288" o:connectortype="straight" strokeweight="2.25pt"/>
        </w:pict>
      </w:r>
    </w:p>
    <w:p w:rsidR="00E76EA9" w:rsidRDefault="00E76EA9" w:rsidP="00B55000">
      <w:pPr>
        <w:rPr>
          <w:rFonts w:cs="Calibri"/>
          <w:i/>
        </w:rPr>
      </w:pPr>
      <w:r>
        <w:rPr>
          <w:noProof/>
        </w:rPr>
        <w:pict>
          <v:shape id="_x0000_s1039" type="#_x0000_t32" style="position:absolute;margin-left:33pt;margin-top:54.9pt;width:104.05pt;height:.05pt;flip:x;z-index:251659264" o:connectortype="straight" strokeweight="2.25pt"/>
        </w:pict>
      </w:r>
      <w:r>
        <w:rPr>
          <w:rFonts w:cs="Calibri"/>
          <w:i/>
        </w:rPr>
        <w:t>1</w:t>
      </w:r>
      <w:r>
        <w:rPr>
          <w:rFonts w:cs="Calibri"/>
          <w:b/>
          <w:i/>
        </w:rPr>
        <w:t>8</w:t>
      </w:r>
      <w:r w:rsidRPr="001A4DB9">
        <w:rPr>
          <w:rFonts w:cs="Calibri"/>
          <w:b/>
          <w:i/>
        </w:rPr>
        <w:t xml:space="preserve">-)  </w:t>
      </w:r>
      <w:r w:rsidRPr="001A4DB9">
        <w:rPr>
          <w:rFonts w:cs="Calibri"/>
          <w:i/>
        </w:rPr>
        <w:t xml:space="preserve">                         </w:t>
      </w:r>
      <w:r w:rsidRPr="006B6E69">
        <w:rPr>
          <w:rFonts w:cs="Calibri"/>
          <w:i/>
          <w:noProof/>
        </w:rPr>
        <w:pict>
          <v:shape id="il_fi" o:spid="_x0000_i1056" type="#_x0000_t75" alt="http://i.sarkhaneminonu.com/resimler/urunler/150/102617822012-10-sultanahmet-kucuk-boy-pano-kare.jpg" style="width:42.75pt;height:47.25pt;visibility:visible">
            <v:imagedata r:id="rId49" o:title=""/>
          </v:shape>
        </w:pict>
      </w:r>
    </w:p>
    <w:p w:rsidR="00E76EA9" w:rsidRDefault="00E76EA9" w:rsidP="00B55000">
      <w:pPr>
        <w:pStyle w:val="NoSpacing"/>
      </w:pPr>
      <w:r>
        <w:t xml:space="preserve">                           </w:t>
      </w:r>
      <w:r w:rsidRPr="00B55000">
        <w:t>Pano</w:t>
      </w:r>
    </w:p>
    <w:p w:rsidR="00E76EA9" w:rsidRPr="00B55000" w:rsidRDefault="00E76EA9" w:rsidP="00B55000">
      <w:pPr>
        <w:pStyle w:val="NoSpacing"/>
        <w:rPr>
          <w:i/>
        </w:rPr>
        <w:sectPr w:rsidR="00E76EA9" w:rsidRPr="00B55000" w:rsidSect="00F975EC">
          <w:footerReference w:type="even" r:id="rId50"/>
          <w:pgSz w:w="12242" w:h="15842"/>
          <w:pgMar w:top="567" w:right="720" w:bottom="426" w:left="720" w:header="708" w:footer="708" w:gutter="0"/>
          <w:cols w:num="2" w:sep="1" w:space="709"/>
          <w:noEndnote/>
          <w:docGrid w:linePitch="326"/>
        </w:sectPr>
      </w:pPr>
      <w:r w:rsidRPr="004D1667">
        <w:rPr>
          <w:b/>
          <w:i/>
        </w:rPr>
        <w:t>Alanı 6300</w:t>
      </w:r>
      <w:r w:rsidRPr="004D1667">
        <w:rPr>
          <w:rFonts w:cs="Calibri"/>
          <w:b/>
          <w:i/>
          <w:noProof/>
          <w:sz w:val="20"/>
          <w:lang w:eastAsia="tr-TR"/>
        </w:rPr>
        <w:t xml:space="preserve"> cm²olan bir panoya ,çerçeve uzunluğu 120 cm olan ,kare şeklinde bir resim asılmıştır.Panoda kaç cm² boş alan kalmıştır?(5 puan</w:t>
      </w:r>
      <w:r>
        <w:rPr>
          <w:rFonts w:cs="Calibri"/>
          <w:b/>
          <w:i/>
          <w:noProof/>
          <w:sz w:val="20"/>
          <w:lang w:eastAsia="tr-TR"/>
        </w:rPr>
        <w:t>)</w:t>
      </w:r>
    </w:p>
    <w:p w:rsidR="00E76EA9" w:rsidRDefault="00E76EA9" w:rsidP="00F56C4A">
      <w:pPr>
        <w:rPr>
          <w:rFonts w:ascii="Arial" w:hAnsi="Arial" w:cs="Arial"/>
          <w:vertAlign w:val="superscript"/>
        </w:rPr>
      </w:pPr>
    </w:p>
    <w:p w:rsidR="00E76EA9" w:rsidRPr="00F975EC" w:rsidRDefault="00E76EA9" w:rsidP="00F56C4A">
      <w:pPr>
        <w:rPr>
          <w:rFonts w:cs="Calibri"/>
          <w:b/>
          <w:i/>
        </w:rPr>
      </w:pPr>
    </w:p>
    <w:sectPr w:rsidR="00E76EA9" w:rsidRPr="00F975EC" w:rsidSect="00DD3222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6EA9" w:rsidRDefault="00E76EA9" w:rsidP="00634841">
      <w:pPr>
        <w:spacing w:after="0" w:line="240" w:lineRule="auto"/>
      </w:pPr>
      <w:r>
        <w:separator/>
      </w:r>
    </w:p>
  </w:endnote>
  <w:endnote w:type="continuationSeparator" w:id="0">
    <w:p w:rsidR="00E76EA9" w:rsidRDefault="00E76EA9" w:rsidP="0063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EA9" w:rsidRDefault="00E76EA9" w:rsidP="00BB0AC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6EA9" w:rsidRDefault="00E76EA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6EA9" w:rsidRDefault="00E76EA9" w:rsidP="00634841">
      <w:pPr>
        <w:spacing w:after="0" w:line="240" w:lineRule="auto"/>
      </w:pPr>
      <w:r>
        <w:separator/>
      </w:r>
    </w:p>
  </w:footnote>
  <w:footnote w:type="continuationSeparator" w:id="0">
    <w:p w:rsidR="00E76EA9" w:rsidRDefault="00E76EA9" w:rsidP="006348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3838"/>
    <w:rsid w:val="00051B8A"/>
    <w:rsid w:val="00073351"/>
    <w:rsid w:val="000871EE"/>
    <w:rsid w:val="00095C16"/>
    <w:rsid w:val="000B223C"/>
    <w:rsid w:val="000B6F60"/>
    <w:rsid w:val="000C7AEC"/>
    <w:rsid w:val="000D3A29"/>
    <w:rsid w:val="000F21D0"/>
    <w:rsid w:val="00166F44"/>
    <w:rsid w:val="0017024D"/>
    <w:rsid w:val="00180773"/>
    <w:rsid w:val="001A4DB9"/>
    <w:rsid w:val="001D1011"/>
    <w:rsid w:val="00221E7C"/>
    <w:rsid w:val="0022765F"/>
    <w:rsid w:val="00262AE5"/>
    <w:rsid w:val="002851D5"/>
    <w:rsid w:val="002A45D6"/>
    <w:rsid w:val="002F316D"/>
    <w:rsid w:val="00325218"/>
    <w:rsid w:val="003341CC"/>
    <w:rsid w:val="00355C90"/>
    <w:rsid w:val="00381079"/>
    <w:rsid w:val="003C5DAA"/>
    <w:rsid w:val="003E35CE"/>
    <w:rsid w:val="003F243F"/>
    <w:rsid w:val="00427B3F"/>
    <w:rsid w:val="0044729A"/>
    <w:rsid w:val="00464A81"/>
    <w:rsid w:val="00473245"/>
    <w:rsid w:val="00480D41"/>
    <w:rsid w:val="00495EB5"/>
    <w:rsid w:val="004D1667"/>
    <w:rsid w:val="004E48DE"/>
    <w:rsid w:val="0051637D"/>
    <w:rsid w:val="00523838"/>
    <w:rsid w:val="00524315"/>
    <w:rsid w:val="00560A7E"/>
    <w:rsid w:val="00634841"/>
    <w:rsid w:val="00683E8A"/>
    <w:rsid w:val="006861C0"/>
    <w:rsid w:val="006A3440"/>
    <w:rsid w:val="006B6E69"/>
    <w:rsid w:val="006F2C7A"/>
    <w:rsid w:val="00704A53"/>
    <w:rsid w:val="00784BDF"/>
    <w:rsid w:val="008151A5"/>
    <w:rsid w:val="00815F87"/>
    <w:rsid w:val="00827964"/>
    <w:rsid w:val="00852F73"/>
    <w:rsid w:val="00865E04"/>
    <w:rsid w:val="008B2C9D"/>
    <w:rsid w:val="008C12D0"/>
    <w:rsid w:val="008F27FB"/>
    <w:rsid w:val="00A42D99"/>
    <w:rsid w:val="00AA0362"/>
    <w:rsid w:val="00B54BE2"/>
    <w:rsid w:val="00B55000"/>
    <w:rsid w:val="00BB0AC3"/>
    <w:rsid w:val="00C7526E"/>
    <w:rsid w:val="00C7774B"/>
    <w:rsid w:val="00DB4C08"/>
    <w:rsid w:val="00DD3222"/>
    <w:rsid w:val="00E76EA9"/>
    <w:rsid w:val="00EA06D5"/>
    <w:rsid w:val="00F01D2E"/>
    <w:rsid w:val="00F56C4A"/>
    <w:rsid w:val="00F7184B"/>
    <w:rsid w:val="00F97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4841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523838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DD32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D3222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0871EE"/>
    <w:rPr>
      <w:rFonts w:cs="Times New Roman"/>
      <w:color w:val="808080"/>
    </w:rPr>
  </w:style>
  <w:style w:type="table" w:styleId="TableGrid">
    <w:name w:val="Table Grid"/>
    <w:basedOn w:val="TableNormal"/>
    <w:uiPriority w:val="99"/>
    <w:rsid w:val="003C5DA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F975EC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975EC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F975EC"/>
    <w:rPr>
      <w:rFonts w:cs="Times New Roman"/>
    </w:rPr>
  </w:style>
  <w:style w:type="character" w:styleId="Hyperlink">
    <w:name w:val="Hyperlink"/>
    <w:basedOn w:val="DefaultParagraphFont"/>
    <w:uiPriority w:val="99"/>
    <w:rsid w:val="00166F4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6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6.wmf"/><Relationship Id="rId42" Type="http://schemas.openxmlformats.org/officeDocument/2006/relationships/image" Target="media/image21.png"/><Relationship Id="rId47" Type="http://schemas.openxmlformats.org/officeDocument/2006/relationships/oleObject" Target="embeddings/oleObject17.bin"/><Relationship Id="rId50" Type="http://schemas.openxmlformats.org/officeDocument/2006/relationships/footer" Target="footer1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8.wmf"/><Relationship Id="rId46" Type="http://schemas.openxmlformats.org/officeDocument/2006/relationships/image" Target="media/image25.wmf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image" Target="media/image20.png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9.emf"/><Relationship Id="rId45" Type="http://schemas.openxmlformats.org/officeDocument/2006/relationships/image" Target="media/image24.png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7.wmf"/><Relationship Id="rId49" Type="http://schemas.openxmlformats.org/officeDocument/2006/relationships/image" Target="media/image26.jpeg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image" Target="media/image14.png"/><Relationship Id="rId44" Type="http://schemas.openxmlformats.org/officeDocument/2006/relationships/image" Target="media/image23.png"/><Relationship Id="rId52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png"/><Relationship Id="rId35" Type="http://schemas.openxmlformats.org/officeDocument/2006/relationships/oleObject" Target="embeddings/oleObject14.bin"/><Relationship Id="rId43" Type="http://schemas.openxmlformats.org/officeDocument/2006/relationships/image" Target="media/image22.png"/><Relationship Id="rId48" Type="http://schemas.openxmlformats.org/officeDocument/2006/relationships/hyperlink" Target="http://www.sorubak.com/" TargetMode="External"/><Relationship Id="rId8" Type="http://schemas.openxmlformats.org/officeDocument/2006/relationships/image" Target="media/image2.wmf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155</TotalTime>
  <Pages>3</Pages>
  <Words>572</Words>
  <Characters>3265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ERDOGAN</dc:creator>
  <cp:keywords>www.sorubak.com</cp:keywords>
  <dc:description/>
  <cp:lastModifiedBy>edanur</cp:lastModifiedBy>
  <cp:revision>29</cp:revision>
  <cp:lastPrinted>2012-03-04T19:55:00Z</cp:lastPrinted>
  <dcterms:created xsi:type="dcterms:W3CDTF">2012-03-04T16:49:00Z</dcterms:created>
  <dcterms:modified xsi:type="dcterms:W3CDTF">2012-03-10T11:12:00Z</dcterms:modified>
  <cp:category>www.sorubak.com</cp:category>
</cp:coreProperties>
</file>