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C8" w:rsidRPr="00844396" w:rsidRDefault="00394AC8" w:rsidP="000E5AEA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2011-2012</w:t>
      </w:r>
      <w:r w:rsidRPr="00844396">
        <w:rPr>
          <w:rFonts w:ascii="Comic Sans MS" w:hAnsi="Comic Sans MS" w:cs="Comic Sans MS"/>
          <w:b/>
          <w:bCs/>
          <w:sz w:val="22"/>
          <w:szCs w:val="22"/>
        </w:rPr>
        <w:t xml:space="preserve"> EĞİTİM-ÖĞRETİM YILI 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…………………………………</w:t>
      </w:r>
      <w:r w:rsidRPr="00844396">
        <w:rPr>
          <w:rFonts w:ascii="Comic Sans MS" w:hAnsi="Comic Sans MS" w:cs="Comic Sans MS"/>
          <w:b/>
          <w:bCs/>
          <w:sz w:val="22"/>
          <w:szCs w:val="22"/>
        </w:rPr>
        <w:t xml:space="preserve"> İLKÖĞRETİM</w:t>
      </w:r>
    </w:p>
    <w:p w:rsidR="00394AC8" w:rsidRPr="00844396" w:rsidRDefault="00394AC8" w:rsidP="000E5AEA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OKULU 5-D</w:t>
      </w:r>
      <w:r w:rsidRPr="00844396">
        <w:rPr>
          <w:rFonts w:ascii="Comic Sans MS" w:hAnsi="Comic Sans MS" w:cs="Comic Sans MS"/>
          <w:b/>
          <w:bCs/>
        </w:rPr>
        <w:t xml:space="preserve">  SINIFI 1</w:t>
      </w:r>
      <w:r>
        <w:rPr>
          <w:rFonts w:ascii="Comic Sans MS" w:hAnsi="Comic Sans MS" w:cs="Comic Sans MS"/>
          <w:b/>
          <w:bCs/>
        </w:rPr>
        <w:t>. DÖNEM SOSYAL BİLGİLER  DERSİ 3</w:t>
      </w:r>
      <w:r w:rsidRPr="00844396">
        <w:rPr>
          <w:rFonts w:ascii="Comic Sans MS" w:hAnsi="Comic Sans MS" w:cs="Comic Sans MS"/>
          <w:b/>
          <w:bCs/>
        </w:rPr>
        <w:t>. YAZILI SINAV</w:t>
      </w:r>
    </w:p>
    <w:p w:rsidR="00394AC8" w:rsidRPr="00844396" w:rsidRDefault="00394AC8" w:rsidP="000E5AEA">
      <w:pPr>
        <w:pStyle w:val="NoSpacing"/>
      </w:pPr>
    </w:p>
    <w:p w:rsidR="00394AC8" w:rsidRPr="00844396" w:rsidRDefault="00394AC8" w:rsidP="000E5AEA">
      <w:pPr>
        <w:pStyle w:val="NoSpacing"/>
      </w:pPr>
      <w:r w:rsidRPr="00844396">
        <w:t>Adı-Soyadı:………………………………………….</w:t>
      </w:r>
      <w:r w:rsidRPr="00844396">
        <w:tab/>
      </w:r>
      <w:r w:rsidRPr="00844396">
        <w:tab/>
      </w:r>
    </w:p>
    <w:p w:rsidR="00394AC8" w:rsidRPr="000368E4" w:rsidRDefault="00394AC8" w:rsidP="000E5AEA">
      <w:pPr>
        <w:pStyle w:val="NoSpacing"/>
      </w:pPr>
      <w:r w:rsidRPr="00844396">
        <w:t>Tarih:………………….</w:t>
      </w:r>
    </w:p>
    <w:p w:rsidR="00394AC8" w:rsidRPr="00CF51EB" w:rsidRDefault="00394AC8" w:rsidP="000E5AEA">
      <w:pPr>
        <w:rPr>
          <w:rFonts w:ascii="Comic Sans MS" w:hAnsi="Comic Sans MS" w:cs="Comic Sans MS"/>
          <w:b/>
          <w:bCs/>
        </w:rPr>
      </w:pPr>
      <w:r w:rsidRPr="00CF51EB">
        <w:rPr>
          <w:b/>
          <w:bCs/>
        </w:rPr>
        <w:t>Yönerge : Her sorunun kaç puan olduğu yanında yazmaktadır. Başarılar dilerim.</w:t>
      </w:r>
    </w:p>
    <w:p w:rsidR="00394AC8" w:rsidRDefault="00394AC8" w:rsidP="000E5AEA">
      <w:pPr>
        <w:numPr>
          <w:ilvl w:val="0"/>
          <w:numId w:val="1"/>
        </w:numPr>
      </w:pPr>
      <w:r w:rsidRPr="00836F48">
        <w:rPr>
          <w:rFonts w:ascii="Comic Sans MS" w:hAnsi="Comic Sans MS" w:cs="Comic Sans MS"/>
        </w:rPr>
        <w:t>Aşağıdaki coğrafi bölgelerin altına isimlerini yazınız</w:t>
      </w:r>
      <w:r>
        <w:t xml:space="preserve">. </w:t>
      </w:r>
      <w:r w:rsidRPr="001125AC">
        <w:rPr>
          <w:rFonts w:ascii="Comic Sans MS" w:hAnsi="Comic Sans MS" w:cs="Comic Sans MS"/>
        </w:rPr>
        <w:t>(10 puan)</w:t>
      </w:r>
    </w:p>
    <w:p w:rsidR="00394AC8" w:rsidRDefault="00394AC8" w:rsidP="000E5AE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alt="240px-Turkey_mediterranean_region" style="width:108pt;height:80.25pt;visibility:visible">
            <v:imagedata r:id="rId5" o:title=""/>
          </v:shape>
        </w:pict>
      </w:r>
      <w:r>
        <w:t xml:space="preserve">  </w:t>
      </w:r>
      <w:r>
        <w:rPr>
          <w:noProof/>
        </w:rPr>
        <w:pict>
          <v:shape id="Resim 9" o:spid="_x0000_i1026" type="#_x0000_t75" alt="250px-Turkey_aegean_region" style="width:105pt;height:81pt;visibility:visible">
            <v:imagedata r:id="rId6" o:title=""/>
          </v:shape>
        </w:pict>
      </w:r>
      <w:r>
        <w:rPr>
          <w:noProof/>
        </w:rPr>
        <w:pict>
          <v:shape id="Resim 8" o:spid="_x0000_i1027" type="#_x0000_t75" alt="images" style="width:106.5pt;height:82.5pt;visibility:visible">
            <v:imagedata r:id="rId7" o:title=""/>
          </v:shape>
        </w:pict>
      </w:r>
      <w:r>
        <w:t xml:space="preserve"> </w:t>
      </w:r>
      <w:r>
        <w:rPr>
          <w:noProof/>
        </w:rPr>
        <w:pict>
          <v:shape id="Resim 7" o:spid="_x0000_i1028" type="#_x0000_t75" alt="dogu_anaddolu_bolgesi" style="width:106.5pt;height:82.5pt;visibility:visible">
            <v:imagedata r:id="rId8" o:title=""/>
          </v:shape>
        </w:pict>
      </w:r>
      <w:r>
        <w:t xml:space="preserve">  </w:t>
      </w:r>
      <w:r>
        <w:rPr>
          <w:noProof/>
        </w:rPr>
        <w:pict>
          <v:shape id="Resim 6" o:spid="_x0000_i1029" type="#_x0000_t75" alt="karadeniz" style="width:105pt;height:80.25pt;visibility:visible">
            <v:imagedata r:id="rId9" o:title=""/>
          </v:shape>
        </w:pict>
      </w:r>
    </w:p>
    <w:p w:rsidR="00394AC8" w:rsidRDefault="00394AC8" w:rsidP="000E5AEA">
      <w:r>
        <w:t xml:space="preserve">  </w:t>
      </w:r>
    </w:p>
    <w:p w:rsidR="00394AC8" w:rsidRDefault="00394AC8" w:rsidP="000E5AEA">
      <w:r>
        <w:t>……………………..     ……………………   ……………………    ……………………        ……………………</w:t>
      </w:r>
    </w:p>
    <w:p w:rsidR="00394AC8" w:rsidRDefault="00394AC8" w:rsidP="000E5AEA"/>
    <w:p w:rsidR="00394AC8" w:rsidRPr="001125AC" w:rsidRDefault="00394AC8" w:rsidP="000E5AEA">
      <w:pPr>
        <w:rPr>
          <w:rFonts w:ascii="Comic Sans MS" w:hAnsi="Comic Sans MS" w:cs="Comic Sans MS"/>
          <w:sz w:val="22"/>
          <w:szCs w:val="22"/>
        </w:rPr>
      </w:pPr>
      <w:r w:rsidRPr="001125AC">
        <w:rPr>
          <w:rFonts w:ascii="Comic Sans MS" w:hAnsi="Comic Sans MS" w:cs="Comic Sans MS"/>
        </w:rPr>
        <w:t>2.</w:t>
      </w:r>
      <w:r>
        <w:t xml:space="preserve">  </w:t>
      </w:r>
      <w:r w:rsidRPr="001125AC">
        <w:rPr>
          <w:rFonts w:ascii="Comic Sans MS" w:hAnsi="Comic Sans MS" w:cs="Comic Sans MS"/>
          <w:sz w:val="22"/>
          <w:szCs w:val="22"/>
        </w:rPr>
        <w:t>Aşağıdaki boşluklara uygun gelecek kelimeleri yazınız. (10 puan)</w:t>
      </w:r>
    </w:p>
    <w:p w:rsidR="00394AC8" w:rsidRPr="000A7197" w:rsidRDefault="00394AC8" w:rsidP="000E5AEA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1125AC">
        <w:rPr>
          <w:rFonts w:ascii="Comic Sans MS" w:hAnsi="Comic Sans MS" w:cs="Comic Sans MS"/>
          <w:sz w:val="22"/>
          <w:szCs w:val="22"/>
        </w:rPr>
        <w:t>En çok yağış alan ve orman bakımından zengin olan bölgemiz………………………………… ‘dir.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Çevrelerine göre alçakta bulunan ve eğimi az olan arazilere ………………………denir.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Birbiri ardına aralıksız uzanan dağlara………………………………… denir.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İklim:…………………………………………………………………………………………  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Denizlerin karalar arasında daralmış bölümlerine  ………………………………….denir.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Koy ve körfezleri en fazla olan bölgemiz 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</w:t>
      </w:r>
      <w:r w:rsidRPr="001125AC">
        <w:rPr>
          <w:rFonts w:ascii="Comic Sans MS" w:hAnsi="Comic Sans MS" w:cs="Comic Sans MS"/>
          <w:sz w:val="22"/>
          <w:szCs w:val="22"/>
        </w:rPr>
        <w:t>‘dir.</w:t>
      </w:r>
    </w:p>
    <w:p w:rsidR="00394AC8" w:rsidRPr="001125AC" w:rsidRDefault="00394AC8" w:rsidP="000E5AE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1125AC">
        <w:rPr>
          <w:rFonts w:ascii="Comic Sans MS" w:hAnsi="Comic Sans MS" w:cs="Comic Sans MS"/>
          <w:sz w:val="22"/>
          <w:szCs w:val="22"/>
        </w:rPr>
        <w:t xml:space="preserve">Türkiye’nin en uzun ırmağı …………………………………………………’tır. </w:t>
      </w:r>
    </w:p>
    <w:p w:rsidR="00394AC8" w:rsidRPr="001125AC" w:rsidRDefault="00394AC8" w:rsidP="000E5AE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1125AC">
        <w:rPr>
          <w:rFonts w:ascii="Comic Sans MS" w:hAnsi="Comic Sans MS" w:cs="Comic Sans MS"/>
          <w:sz w:val="22"/>
          <w:szCs w:val="22"/>
        </w:rPr>
        <w:t>Akdeniz ikliminin bitki örtüsü …………………………….. dir.</w:t>
      </w:r>
    </w:p>
    <w:p w:rsidR="00394AC8" w:rsidRPr="001125AC" w:rsidRDefault="00394AC8" w:rsidP="000E5AE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1125AC">
        <w:rPr>
          <w:rFonts w:ascii="Comic Sans MS" w:hAnsi="Comic Sans MS" w:cs="Comic Sans MS"/>
          <w:sz w:val="22"/>
          <w:szCs w:val="22"/>
        </w:rPr>
        <w:t>Türkiy</w:t>
      </w:r>
      <w:r>
        <w:rPr>
          <w:rFonts w:ascii="Comic Sans MS" w:hAnsi="Comic Sans MS" w:cs="Comic Sans MS"/>
          <w:sz w:val="22"/>
          <w:szCs w:val="22"/>
        </w:rPr>
        <w:t>e’nin en büyük gölü …………………………………</w:t>
      </w:r>
      <w:r w:rsidRPr="00B620EA">
        <w:rPr>
          <w:rFonts w:ascii="Comic Sans MS" w:hAnsi="Comic Sans MS" w:cs="Comic Sans MS"/>
          <w:sz w:val="20"/>
          <w:szCs w:val="20"/>
        </w:rPr>
        <w:t>..,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>ikinci büyük gölü ise ………………………………..’dür.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1125AC">
        <w:rPr>
          <w:rFonts w:ascii="Comic Sans MS" w:hAnsi="Comic Sans MS" w:cs="Comic Sans MS"/>
          <w:sz w:val="22"/>
          <w:szCs w:val="22"/>
        </w:rPr>
        <w:t xml:space="preserve">Siyasal alanda yapılan inkılaplar ………………………………………………………….,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1125AC">
        <w:rPr>
          <w:rFonts w:ascii="Comic Sans MS" w:hAnsi="Comic Sans MS" w:cs="Comic Sans MS"/>
          <w:sz w:val="22"/>
          <w:szCs w:val="22"/>
        </w:rPr>
        <w:t>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 xml:space="preserve">,   …………………………………………………………    </w:t>
      </w:r>
      <w:r w:rsidRPr="001125AC">
        <w:rPr>
          <w:rFonts w:ascii="Comic Sans MS" w:hAnsi="Comic Sans MS" w:cs="Comic Sans MS"/>
          <w:sz w:val="22"/>
          <w:szCs w:val="22"/>
        </w:rPr>
        <w:t>ve …………………………………………………….dır.</w:t>
      </w:r>
    </w:p>
    <w:p w:rsidR="00394AC8" w:rsidRPr="001125AC" w:rsidRDefault="00394AC8" w:rsidP="000E5AEA">
      <w:pPr>
        <w:ind w:left="540"/>
        <w:rPr>
          <w:rFonts w:ascii="Comic Sans MS" w:hAnsi="Comic Sans MS" w:cs="Comic Sans MS"/>
          <w:sz w:val="22"/>
          <w:szCs w:val="22"/>
        </w:rPr>
      </w:pPr>
    </w:p>
    <w:p w:rsidR="00394AC8" w:rsidRPr="00B0755B" w:rsidRDefault="00394AC8" w:rsidP="000E5AEA">
      <w:pPr>
        <w:rPr>
          <w:rFonts w:ascii="Comic Sans MS" w:hAnsi="Comic Sans MS" w:cs="Comic Sans MS"/>
          <w:b/>
          <w:bCs/>
          <w:sz w:val="20"/>
          <w:szCs w:val="20"/>
        </w:rPr>
      </w:pPr>
      <w:r w:rsidRPr="00B0755B">
        <w:rPr>
          <w:rFonts w:ascii="Comic Sans MS" w:hAnsi="Comic Sans MS" w:cs="Comic Sans MS"/>
          <w:b/>
          <w:bCs/>
          <w:sz w:val="22"/>
          <w:szCs w:val="22"/>
        </w:rPr>
        <w:t xml:space="preserve">3. </w:t>
      </w:r>
      <w:r w:rsidRPr="00B0755B">
        <w:rPr>
          <w:rFonts w:ascii="Comic Sans MS" w:hAnsi="Comic Sans MS" w:cs="Comic Sans MS"/>
          <w:b/>
          <w:bCs/>
          <w:sz w:val="20"/>
          <w:szCs w:val="20"/>
        </w:rPr>
        <w:t xml:space="preserve">Aşağıdaki ifadelerin doğru olanlara </w:t>
      </w:r>
      <w:r w:rsidRPr="00B0755B">
        <w:rPr>
          <w:rFonts w:ascii="Comic Sans MS" w:hAnsi="Comic Sans MS" w:cs="Comic Sans MS"/>
          <w:b/>
          <w:bCs/>
          <w:sz w:val="32"/>
          <w:szCs w:val="32"/>
        </w:rPr>
        <w:sym w:font="Wingdings" w:char="F04A"/>
      </w:r>
      <w:r w:rsidRPr="00B0755B">
        <w:rPr>
          <w:rFonts w:ascii="Comic Sans MS" w:hAnsi="Comic Sans MS" w:cs="Comic Sans MS"/>
          <w:b/>
          <w:bCs/>
          <w:sz w:val="20"/>
          <w:szCs w:val="20"/>
        </w:rPr>
        <w:t xml:space="preserve"> , yanlış olanlara ise </w:t>
      </w:r>
      <w:r w:rsidRPr="00B0755B">
        <w:rPr>
          <w:rFonts w:ascii="Comic Sans MS" w:hAnsi="Comic Sans MS" w:cs="Comic Sans MS"/>
          <w:b/>
          <w:bCs/>
          <w:sz w:val="32"/>
          <w:szCs w:val="32"/>
        </w:rPr>
        <w:t xml:space="preserve"> </w:t>
      </w:r>
      <w:r w:rsidRPr="00B0755B">
        <w:rPr>
          <w:rFonts w:ascii="Comic Sans MS" w:hAnsi="Comic Sans MS" w:cs="Comic Sans MS"/>
          <w:b/>
          <w:bCs/>
          <w:sz w:val="32"/>
          <w:szCs w:val="32"/>
        </w:rPr>
        <w:sym w:font="Wingdings" w:char="F04C"/>
      </w:r>
      <w:r w:rsidRPr="00B0755B">
        <w:rPr>
          <w:rFonts w:ascii="Comic Sans MS" w:hAnsi="Comic Sans MS" w:cs="Comic Sans MS"/>
          <w:b/>
          <w:bCs/>
          <w:sz w:val="32"/>
          <w:szCs w:val="32"/>
        </w:rPr>
        <w:t xml:space="preserve"> </w:t>
      </w:r>
      <w:r w:rsidRPr="00B0755B">
        <w:rPr>
          <w:rFonts w:ascii="Comic Sans MS" w:hAnsi="Comic Sans MS" w:cs="Comic Sans MS"/>
          <w:b/>
          <w:bCs/>
          <w:sz w:val="20"/>
          <w:szCs w:val="20"/>
        </w:rPr>
        <w:t>yapınız.  (10 puan)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Bir insan aynı anda birkaç grupta yer alabilir.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İç Anadolu Bölgesi’nin bitki örtüsü makidir.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Fırat nehri Karadeniz’e dökülür.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Yüzölçümü en küçük bölgemiz Güneydoğu Anadolu Bölgesi’dir.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 xml:space="preserve">Takvim, saat-ölçü ve tartıda değişim toplumsal alanda yapılan inkılâplardandır. 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Marmara Bölgesi’nde üç iklim tipi görülür.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Dağ, ırmak ve yanardağ beşeri unsurlara örnek gösterilebilir.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Doğu Anadolu Bölgesi’nde Kutup İklimi yaygın olarak görülür.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Türkiye ayı anda dört mevsimin yaşandığı bir ülkedir.</w:t>
      </w:r>
    </w:p>
    <w:p w:rsidR="00394AC8" w:rsidRPr="00656CA0" w:rsidRDefault="00394AC8" w:rsidP="000E5AEA">
      <w:pPr>
        <w:numPr>
          <w:ilvl w:val="1"/>
          <w:numId w:val="1"/>
        </w:num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>Mustafa Kemal’e Atatürk soy ismini  TBMM vermiştir.</w:t>
      </w:r>
    </w:p>
    <w:p w:rsidR="00394AC8" w:rsidRPr="001125AC" w:rsidRDefault="00394AC8" w:rsidP="000E5AEA">
      <w:pPr>
        <w:rPr>
          <w:rFonts w:ascii="Comic Sans MS" w:hAnsi="Comic Sans MS" w:cs="Comic Sans MS"/>
          <w:sz w:val="22"/>
          <w:szCs w:val="22"/>
        </w:rPr>
      </w:pPr>
    </w:p>
    <w:p w:rsidR="00394AC8" w:rsidRPr="00656CA0" w:rsidRDefault="00394AC8" w:rsidP="000E5AE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</w:rPr>
        <w:t xml:space="preserve">4. </w:t>
      </w:r>
      <w:r w:rsidRPr="00656CA0">
        <w:rPr>
          <w:rFonts w:ascii="Comic Sans MS" w:hAnsi="Comic Sans MS" w:cs="Comic Sans MS"/>
          <w:sz w:val="20"/>
          <w:szCs w:val="20"/>
        </w:rPr>
        <w:t>– Buğday, şeker pancarı ve patates üretiminde birinci sıradadır.</w:t>
      </w:r>
      <w:r>
        <w:rPr>
          <w:rFonts w:ascii="Comic Sans MS" w:hAnsi="Comic Sans MS" w:cs="Comic Sans MS"/>
          <w:sz w:val="20"/>
          <w:szCs w:val="20"/>
        </w:rPr>
        <w:t xml:space="preserve">  (5 puan)</w:t>
      </w:r>
    </w:p>
    <w:p w:rsidR="00394AC8" w:rsidRPr="00656CA0" w:rsidRDefault="00394AC8" w:rsidP="000E5AEA">
      <w:p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 xml:space="preserve">    — Hayvancılıkta en çok koyun ve tiftik keçisi yetiştirilir.</w:t>
      </w:r>
    </w:p>
    <w:p w:rsidR="00394AC8" w:rsidRPr="00656CA0" w:rsidRDefault="00394AC8" w:rsidP="000E5AEA">
      <w:pPr>
        <w:rPr>
          <w:rFonts w:ascii="Comic Sans MS" w:hAnsi="Comic Sans MS" w:cs="Comic Sans MS"/>
          <w:sz w:val="20"/>
          <w:szCs w:val="20"/>
        </w:rPr>
      </w:pPr>
      <w:r w:rsidRPr="00656CA0">
        <w:rPr>
          <w:rFonts w:ascii="Comic Sans MS" w:hAnsi="Comic Sans MS" w:cs="Comic Sans MS"/>
          <w:sz w:val="20"/>
          <w:szCs w:val="20"/>
        </w:rPr>
        <w:t xml:space="preserve">    — Tuz gölü bu </w:t>
      </w:r>
      <w:r w:rsidRPr="008E238C">
        <w:rPr>
          <w:rFonts w:ascii="Comic Sans MS" w:hAnsi="Comic Sans MS" w:cs="Comic Sans MS"/>
          <w:sz w:val="20"/>
          <w:szCs w:val="20"/>
        </w:rPr>
        <w:t>gölgededir</w:t>
      </w:r>
      <w:r w:rsidRPr="00656CA0">
        <w:rPr>
          <w:rFonts w:ascii="Comic Sans MS" w:hAnsi="Comic Sans MS" w:cs="Comic Sans MS"/>
          <w:sz w:val="20"/>
          <w:szCs w:val="20"/>
        </w:rPr>
        <w:t>.</w:t>
      </w:r>
    </w:p>
    <w:p w:rsidR="00394AC8" w:rsidRPr="00B0755B" w:rsidRDefault="00394AC8" w:rsidP="000E5AEA">
      <w:pPr>
        <w:rPr>
          <w:rFonts w:ascii="Comic Sans MS" w:hAnsi="Comic Sans MS" w:cs="Comic Sans MS"/>
          <w:b/>
          <w:bCs/>
          <w:sz w:val="20"/>
          <w:szCs w:val="20"/>
        </w:rPr>
      </w:pPr>
      <w:r w:rsidRPr="00B0755B">
        <w:rPr>
          <w:rFonts w:ascii="Comic Sans MS" w:hAnsi="Comic Sans MS" w:cs="Comic Sans MS"/>
          <w:b/>
          <w:bCs/>
          <w:sz w:val="20"/>
          <w:szCs w:val="20"/>
        </w:rPr>
        <w:t>Yukarıda bazı özellikleri verilen bölgemiz aşağıdakilerden hangisidir.</w:t>
      </w:r>
    </w:p>
    <w:p w:rsidR="00394AC8" w:rsidRDefault="00394AC8" w:rsidP="000E5AEA">
      <w:pPr>
        <w:rPr>
          <w:rFonts w:ascii="Comic Sans MS" w:hAnsi="Comic Sans MS" w:cs="Comic Sans MS"/>
          <w:noProof/>
        </w:rPr>
      </w:pPr>
      <w:r>
        <w:rPr>
          <w:rFonts w:ascii="Comic Sans MS" w:hAnsi="Comic Sans MS" w:cs="Comic Sans MS"/>
          <w:sz w:val="20"/>
          <w:szCs w:val="20"/>
        </w:rPr>
        <w:t xml:space="preserve"> A. </w:t>
      </w:r>
      <w:r w:rsidRPr="00777F3B">
        <w:rPr>
          <w:rFonts w:ascii="Comic Sans MS" w:hAnsi="Comic Sans MS" w:cs="Comic Sans MS"/>
          <w:noProof/>
        </w:rPr>
        <w:pict>
          <v:shape id="Resim 5" o:spid="_x0000_i1030" type="#_x0000_t75" alt="ic_anadolu_bolgesi" style="width:114pt;height:88.5pt;visibility:visible">
            <v:imagedata r:id="rId10" o:title=""/>
          </v:shape>
        </w:pict>
      </w:r>
      <w:r>
        <w:rPr>
          <w:rFonts w:ascii="Comic Sans MS" w:hAnsi="Comic Sans MS" w:cs="Comic Sans MS"/>
        </w:rPr>
        <w:t xml:space="preserve">  B.</w:t>
      </w:r>
      <w:r>
        <w:rPr>
          <w:noProof/>
        </w:rPr>
        <w:pict>
          <v:shape id="Resim 4" o:spid="_x0000_i1031" type="#_x0000_t75" alt="dogu_anaddolu_bolgesi" style="width:117.75pt;height:91.5pt;visibility:visible">
            <v:imagedata r:id="rId11" o:title=""/>
          </v:shape>
        </w:pict>
      </w:r>
      <w:r>
        <w:t xml:space="preserve"> </w:t>
      </w:r>
      <w:r w:rsidRPr="00656CA0">
        <w:rPr>
          <w:rFonts w:ascii="Comic Sans MS" w:hAnsi="Comic Sans MS" w:cs="Comic Sans MS"/>
        </w:rPr>
        <w:t>C</w:t>
      </w:r>
      <w:r>
        <w:t>.</w:t>
      </w:r>
      <w:r w:rsidRPr="00656CA0">
        <w:t xml:space="preserve"> </w:t>
      </w:r>
      <w:r>
        <w:rPr>
          <w:noProof/>
        </w:rPr>
        <w:pict>
          <v:shape id="Resim 3" o:spid="_x0000_i1032" type="#_x0000_t75" alt="images" style="width:114pt;height:89.25pt;visibility:visible">
            <v:imagedata r:id="rId7" o:title=""/>
          </v:shape>
        </w:pict>
      </w:r>
      <w:r>
        <w:t xml:space="preserve">  </w:t>
      </w:r>
      <w:r>
        <w:rPr>
          <w:rFonts w:ascii="Comic Sans MS" w:hAnsi="Comic Sans MS" w:cs="Comic Sans MS"/>
        </w:rPr>
        <w:t>D.</w:t>
      </w:r>
      <w:r w:rsidRPr="00656CA0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777F3B">
        <w:rPr>
          <w:rFonts w:ascii="Comic Sans MS" w:hAnsi="Comic Sans MS" w:cs="Comic Sans MS"/>
          <w:noProof/>
        </w:rPr>
        <w:pict>
          <v:shape id="Resim 2" o:spid="_x0000_i1033" type="#_x0000_t75" alt="guney_dogu_anadolu_bolgesi" style="width:114pt;height:88.5pt;visibility:visible">
            <v:imagedata r:id="rId12" o:title=""/>
          </v:shape>
        </w:pict>
      </w:r>
    </w:p>
    <w:p w:rsidR="00394AC8" w:rsidRDefault="00394AC8" w:rsidP="000E5AEA">
      <w:pPr>
        <w:rPr>
          <w:rFonts w:ascii="Comic Sans MS" w:hAnsi="Comic Sans MS" w:cs="Comic Sans MS"/>
          <w:noProof/>
        </w:rPr>
      </w:pPr>
    </w:p>
    <w:p w:rsidR="00394AC8" w:rsidRDefault="00394AC8" w:rsidP="000E5AEA">
      <w:pPr>
        <w:rPr>
          <w:rFonts w:ascii="Comic Sans MS" w:hAnsi="Comic Sans MS" w:cs="Comic Sans MS"/>
        </w:rPr>
        <w:sectPr w:rsidR="00394AC8" w:rsidSect="00656CA0">
          <w:pgSz w:w="11906" w:h="16838"/>
          <w:pgMar w:top="540" w:right="386" w:bottom="180" w:left="540" w:header="708" w:footer="708" w:gutter="0"/>
          <w:cols w:space="708"/>
          <w:docGrid w:linePitch="360"/>
        </w:sectPr>
      </w:pPr>
    </w:p>
    <w:p w:rsidR="00394AC8" w:rsidRDefault="00394AC8" w:rsidP="000E5AEA">
      <w:pPr>
        <w:rPr>
          <w:rFonts w:ascii="Comic Sans MS" w:hAnsi="Comic Sans MS" w:cs="Comic Sans MS"/>
        </w:rPr>
      </w:pPr>
      <w:r>
        <w:rPr>
          <w:noProof/>
        </w:rPr>
        <w:pict>
          <v:rect id="Dikdörtgen 16" o:spid="_x0000_s1026" style="position:absolute;margin-left:9pt;margin-top:0;width:252pt;height:27pt;z-index:251658240;visibility:visible">
            <v:textbox>
              <w:txbxContent>
                <w:p w:rsidR="00394AC8" w:rsidRPr="00B0755B" w:rsidRDefault="00394AC8" w:rsidP="000E5AEA">
                  <w:pPr>
                    <w:autoSpaceDE w:val="0"/>
                    <w:autoSpaceDN w:val="0"/>
                    <w:adjustRightInd w:val="0"/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</w:pPr>
                  <w:r w:rsidRPr="00B0755B">
                    <w:rPr>
                      <w:rFonts w:eastAsia="VagRoundedThin"/>
                      <w:sz w:val="22"/>
                      <w:szCs w:val="22"/>
                    </w:rPr>
                    <w:t xml:space="preserve">• </w:t>
                  </w:r>
                  <w:r w:rsidRPr="00B0755B"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  <w:t xml:space="preserve">Ağrı Dağı  </w:t>
                  </w:r>
                  <w:r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  <w:t xml:space="preserve"> </w:t>
                  </w:r>
                  <w:r w:rsidRPr="00B0755B"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  <w:t xml:space="preserve"> • Karaca dağ    </w:t>
                  </w:r>
                  <w:r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  <w:t xml:space="preserve">  </w:t>
                  </w:r>
                  <w:r w:rsidRPr="00B0755B">
                    <w:rPr>
                      <w:rFonts w:ascii="Comic Sans MS" w:eastAsia="VagRoundedThin" w:hAnsi="Comic Sans MS"/>
                      <w:sz w:val="22"/>
                      <w:szCs w:val="22"/>
                    </w:rPr>
                    <w:t>•</w:t>
                  </w:r>
                  <w:r w:rsidRPr="00B0755B">
                    <w:rPr>
                      <w:rFonts w:ascii="Comic Sans MS" w:eastAsia="VagRoundedThin" w:hAnsi="Comic Sans MS" w:cs="Comic Sans MS"/>
                      <w:sz w:val="22"/>
                      <w:szCs w:val="22"/>
                    </w:rPr>
                    <w:t xml:space="preserve"> Erciyes Dağı</w:t>
                  </w:r>
                </w:p>
                <w:p w:rsidR="00394AC8" w:rsidRPr="005A4BA3" w:rsidRDefault="00394AC8" w:rsidP="000E5AEA">
                  <w:pPr>
                    <w:autoSpaceDE w:val="0"/>
                    <w:autoSpaceDN w:val="0"/>
                    <w:adjustRightInd w:val="0"/>
                    <w:rPr>
                      <w:rFonts w:eastAsia="VagRoundedThin"/>
                      <w:b/>
                      <w:bCs/>
                      <w:i/>
                      <w:iCs/>
                    </w:rPr>
                  </w:pPr>
                </w:p>
                <w:p w:rsidR="00394AC8" w:rsidRDefault="00394AC8" w:rsidP="000E5AEA"/>
              </w:txbxContent>
            </v:textbox>
          </v:rect>
        </w:pict>
      </w:r>
      <w:r>
        <w:rPr>
          <w:rFonts w:ascii="Comic Sans MS" w:hAnsi="Comic Sans MS" w:cs="Comic Sans MS"/>
        </w:rPr>
        <w:t xml:space="preserve">5. </w:t>
      </w:r>
    </w:p>
    <w:p w:rsidR="00394AC8" w:rsidRDefault="00394AC8" w:rsidP="000E5AEA">
      <w:pPr>
        <w:tabs>
          <w:tab w:val="left" w:pos="4500"/>
          <w:tab w:val="left" w:pos="5415"/>
        </w:tabs>
        <w:ind w:left="900"/>
        <w:rPr>
          <w:rFonts w:ascii="Comic Sans MS" w:hAnsi="Comic Sans MS" w:cs="Comic Sans MS"/>
        </w:rPr>
        <w:sectPr w:rsidR="00394AC8" w:rsidSect="00E51105">
          <w:type w:val="continuous"/>
          <w:pgSz w:w="11906" w:h="16838"/>
          <w:pgMar w:top="540" w:right="386" w:bottom="180" w:left="540" w:header="708" w:footer="708" w:gutter="0"/>
          <w:cols w:num="2" w:sep="1" w:space="709"/>
          <w:docGrid w:linePitch="360"/>
        </w:sectPr>
      </w:pPr>
      <w:r>
        <w:rPr>
          <w:rFonts w:ascii="Comic Sans MS" w:hAnsi="Comic Sans MS" w:cs="Comic Sans MS"/>
        </w:rPr>
        <w:t xml:space="preserve"> </w:t>
      </w:r>
    </w:p>
    <w:p w:rsidR="00394AC8" w:rsidRPr="001125AC" w:rsidRDefault="00394AC8" w:rsidP="000E5AEA">
      <w:pPr>
        <w:tabs>
          <w:tab w:val="left" w:pos="4500"/>
          <w:tab w:val="left" w:pos="5415"/>
        </w:tabs>
        <w:ind w:left="90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394AC8" w:rsidRPr="00CF51EB" w:rsidRDefault="00394AC8" w:rsidP="000E5AEA">
      <w:pPr>
        <w:rPr>
          <w:rFonts w:ascii="Comic Sans MS" w:hAnsi="Comic Sans MS" w:cs="Comic Sans MS"/>
          <w:b/>
          <w:bCs/>
          <w:sz w:val="22"/>
          <w:szCs w:val="22"/>
        </w:rPr>
      </w:pPr>
      <w:r w:rsidRPr="00CF51EB">
        <w:rPr>
          <w:b/>
          <w:bCs/>
          <w:sz w:val="22"/>
          <w:szCs w:val="22"/>
        </w:rPr>
        <w:t xml:space="preserve">Verilen dağların ortak özellikleri aşağıdakilerden hangisidir?  (5 puan) 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>A. Volkanik dağlardır.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>B. Ülkemizin en yüksek dağlarıdır.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>C. Doğu Anadolu Bölgesi’nde bulunurlar.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>D. Çevrelerinde verimli ovalar vardır.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394AC8" w:rsidRPr="008E238C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</w:rPr>
        <w:t xml:space="preserve">6 . </w:t>
      </w:r>
      <w:r w:rsidRPr="008E238C">
        <w:rPr>
          <w:rFonts w:ascii="Comic Sans MS" w:hAnsi="Comic Sans MS" w:cs="Comic Sans MS"/>
          <w:b/>
          <w:bCs/>
          <w:sz w:val="20"/>
          <w:szCs w:val="20"/>
        </w:rPr>
        <w:t>İklim özellikleri düşünüldüğünde hangi coğrafi bölgede don olayları az görülür?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F51EB">
        <w:rPr>
          <w:b/>
          <w:bCs/>
          <w:sz w:val="20"/>
          <w:szCs w:val="20"/>
        </w:rPr>
        <w:t>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Pr="00902C2B" w:rsidRDefault="00394AC8" w:rsidP="000E5AEA">
      <w:pPr>
        <w:pStyle w:val="NoSpacing"/>
        <w:rPr>
          <w:rFonts w:ascii="Comic Sans MS" w:eastAsia="VagRoundedThin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</w:t>
      </w:r>
      <w:r w:rsidRPr="00902C2B">
        <w:rPr>
          <w:rFonts w:ascii="Comic Sans MS" w:eastAsia="VagRoundedThin" w:hAnsi="Comic Sans MS" w:cs="Comic Sans MS"/>
          <w:sz w:val="20"/>
          <w:szCs w:val="20"/>
        </w:rPr>
        <w:t>İç Anadolu</w:t>
      </w:r>
      <w:r w:rsidRPr="00902C2B">
        <w:rPr>
          <w:rFonts w:ascii="Comic Sans MS" w:eastAsia="VagRoundedThin" w:hAnsi="Comic Sans MS" w:cs="Comic Sans MS"/>
          <w:sz w:val="20"/>
          <w:szCs w:val="20"/>
        </w:rPr>
        <w:tab/>
      </w:r>
      <w:r w:rsidRPr="00902C2B">
        <w:rPr>
          <w:rFonts w:ascii="Comic Sans MS" w:eastAsia="VagRoundedThin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B. </w:t>
      </w:r>
      <w:r w:rsidRPr="00902C2B">
        <w:rPr>
          <w:rFonts w:ascii="Comic Sans MS" w:eastAsia="VagRoundedThin" w:hAnsi="Comic Sans MS" w:cs="Comic Sans MS"/>
          <w:sz w:val="20"/>
          <w:szCs w:val="20"/>
        </w:rPr>
        <w:t>Akdeniz</w:t>
      </w:r>
    </w:p>
    <w:p w:rsidR="00394AC8" w:rsidRPr="00902C2B" w:rsidRDefault="00394AC8" w:rsidP="000E5AEA">
      <w:pPr>
        <w:pStyle w:val="NoSpacing"/>
        <w:rPr>
          <w:rFonts w:ascii="Comic Sans MS" w:eastAsia="VagRoundedThin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C. </w:t>
      </w:r>
      <w:r w:rsidRPr="00902C2B">
        <w:rPr>
          <w:rFonts w:ascii="Comic Sans MS" w:eastAsia="VagRoundedThin" w:hAnsi="Comic Sans MS" w:cs="Comic Sans MS"/>
          <w:sz w:val="20"/>
          <w:szCs w:val="20"/>
        </w:rPr>
        <w:t>Doğu Anadolu</w:t>
      </w:r>
      <w:r w:rsidRPr="00902C2B">
        <w:rPr>
          <w:rFonts w:ascii="Comic Sans MS" w:eastAsia="VagRoundedThin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>D.</w:t>
      </w:r>
      <w:r w:rsidRPr="00902C2B">
        <w:rPr>
          <w:rFonts w:ascii="Comic Sans MS" w:eastAsia="VagRoundedThin" w:hAnsi="Comic Sans MS" w:cs="Comic Sans MS"/>
          <w:sz w:val="20"/>
          <w:szCs w:val="20"/>
        </w:rPr>
        <w:t>Güneydoğu Anadolu</w:t>
      </w:r>
    </w:p>
    <w:p w:rsidR="00394AC8" w:rsidRPr="00902C2B" w:rsidRDefault="00394AC8" w:rsidP="000E5AEA">
      <w:pPr>
        <w:pStyle w:val="NoSpacing"/>
        <w:rPr>
          <w:rFonts w:ascii="Comic Sans MS" w:eastAsia="VagRoundedThin" w:hAnsi="Comic Sans MS" w:cs="Comic Sans MS"/>
          <w:sz w:val="20"/>
          <w:szCs w:val="20"/>
        </w:rPr>
      </w:pPr>
    </w:p>
    <w:p w:rsidR="00394AC8" w:rsidRPr="00CF51EB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eastAsia="VagRoundedThin"/>
          <w:b/>
          <w:bCs/>
          <w:sz w:val="20"/>
          <w:szCs w:val="20"/>
        </w:rPr>
        <w:t xml:space="preserve">7. </w:t>
      </w:r>
      <w:r w:rsidRPr="008E238C">
        <w:rPr>
          <w:rFonts w:ascii="Comic Sans MS" w:hAnsi="Comic Sans MS" w:cs="Comic Sans MS"/>
          <w:b/>
          <w:bCs/>
          <w:sz w:val="20"/>
          <w:szCs w:val="20"/>
        </w:rPr>
        <w:t>Yurdumuzun tahıl ambarı olarak bilinen ili aşağıdakilerden hangisidir?</w:t>
      </w:r>
      <w:r w:rsidRPr="00CF51EB">
        <w:rPr>
          <w:b/>
          <w:bCs/>
          <w:sz w:val="20"/>
          <w:szCs w:val="20"/>
        </w:rPr>
        <w:t xml:space="preserve"> 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Pr="008E238C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Ankara      B. Yozgat     C. Kayseri   D. </w:t>
      </w:r>
      <w:r w:rsidRPr="00902C2B">
        <w:rPr>
          <w:rFonts w:ascii="Comic Sans MS" w:hAnsi="Comic Sans MS" w:cs="Comic Sans MS"/>
          <w:sz w:val="20"/>
          <w:szCs w:val="20"/>
        </w:rPr>
        <w:t>Konya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8. – Halkın en önemli geçim kaynağı hayvancılıktır.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- Ağır kış şartları ve arazi yapısı ulaşımda ciddi zorluklara neden olur.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- Kayısı, şeker pancarı ve buğday en önemli tarım ürünleridir.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Yukarıda bazı özellikleri verilen bölgemin hangisidir?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CF51EB">
        <w:rPr>
          <w:b/>
          <w:bCs/>
          <w:sz w:val="20"/>
          <w:szCs w:val="20"/>
        </w:rPr>
        <w:t>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Pr="00902C2B" w:rsidRDefault="00394AC8" w:rsidP="000E5AEA">
      <w:pPr>
        <w:pStyle w:val="NoSpacing"/>
        <w:rPr>
          <w:rFonts w:ascii="Comic Sans MS" w:eastAsia="VagRoundedThin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A. </w:t>
      </w:r>
      <w:r w:rsidRPr="00902C2B">
        <w:rPr>
          <w:rFonts w:ascii="Comic Sans MS" w:eastAsia="VagRoundedThin" w:hAnsi="Comic Sans MS" w:cs="Comic Sans MS"/>
          <w:sz w:val="20"/>
          <w:szCs w:val="20"/>
        </w:rPr>
        <w:t xml:space="preserve"> Akdeniz            </w:t>
      </w:r>
      <w:r>
        <w:rPr>
          <w:rFonts w:ascii="Comic Sans MS" w:eastAsia="VagRoundedThin" w:hAnsi="Comic Sans MS" w:cs="Comic Sans MS"/>
          <w:sz w:val="20"/>
          <w:szCs w:val="20"/>
        </w:rPr>
        <w:t xml:space="preserve">          </w:t>
      </w:r>
      <w:r>
        <w:rPr>
          <w:rFonts w:ascii="Comic Sans MS" w:hAnsi="Comic Sans MS" w:cs="Comic Sans MS"/>
          <w:sz w:val="20"/>
          <w:szCs w:val="20"/>
        </w:rPr>
        <w:t>B.</w:t>
      </w:r>
      <w:r w:rsidRPr="00902C2B">
        <w:rPr>
          <w:rFonts w:ascii="Comic Sans MS" w:eastAsia="VagRoundedThin" w:hAnsi="Comic Sans MS" w:cs="Comic Sans MS"/>
          <w:sz w:val="20"/>
          <w:szCs w:val="20"/>
        </w:rPr>
        <w:t xml:space="preserve"> İç Anadolu</w:t>
      </w:r>
      <w:r w:rsidRPr="00902C2B">
        <w:rPr>
          <w:rFonts w:ascii="Comic Sans MS" w:eastAsia="VagRoundedThin" w:hAnsi="Comic Sans MS" w:cs="Comic Sans MS"/>
          <w:sz w:val="20"/>
          <w:szCs w:val="20"/>
        </w:rPr>
        <w:tab/>
      </w:r>
    </w:p>
    <w:p w:rsidR="00394AC8" w:rsidRDefault="00394AC8" w:rsidP="000E5AEA">
      <w:pPr>
        <w:pStyle w:val="NoSpacing"/>
        <w:rPr>
          <w:rFonts w:ascii="Comic Sans MS" w:eastAsia="VagRoundedThin" w:hAnsi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C. </w:t>
      </w:r>
      <w:r w:rsidRPr="00902C2B">
        <w:rPr>
          <w:rFonts w:ascii="Comic Sans MS" w:eastAsia="VagRoundedThin" w:hAnsi="Comic Sans MS" w:cs="Comic Sans MS"/>
          <w:sz w:val="20"/>
          <w:szCs w:val="20"/>
        </w:rPr>
        <w:t>Doğu Anadolu</w:t>
      </w:r>
      <w:r w:rsidRPr="00902C2B">
        <w:rPr>
          <w:rFonts w:ascii="Comic Sans MS" w:eastAsia="VagRoundedThin" w:hAnsi="Comic Sans MS" w:cs="Comic Sans MS"/>
          <w:sz w:val="20"/>
          <w:szCs w:val="20"/>
        </w:rPr>
        <w:tab/>
      </w:r>
      <w:r>
        <w:rPr>
          <w:rFonts w:ascii="Comic Sans MS" w:eastAsia="VagRoundedThin" w:hAnsi="Comic Sans MS" w:cs="Comic Sans MS"/>
          <w:sz w:val="20"/>
          <w:szCs w:val="20"/>
        </w:rPr>
        <w:t xml:space="preserve">    </w:t>
      </w:r>
      <w:r>
        <w:rPr>
          <w:rFonts w:ascii="Comic Sans MS" w:hAnsi="Comic Sans MS" w:cs="Comic Sans MS"/>
          <w:sz w:val="20"/>
          <w:szCs w:val="20"/>
        </w:rPr>
        <w:t xml:space="preserve">D. </w:t>
      </w:r>
      <w:r w:rsidRPr="00902C2B">
        <w:rPr>
          <w:rFonts w:ascii="Comic Sans MS" w:eastAsia="VagRoundedThin" w:hAnsi="Comic Sans MS" w:cs="Comic Sans MS"/>
          <w:sz w:val="20"/>
          <w:szCs w:val="20"/>
        </w:rPr>
        <w:t>Güneydoğu Anadolu</w:t>
      </w:r>
    </w:p>
    <w:p w:rsidR="00394AC8" w:rsidRDefault="00394AC8" w:rsidP="000E5AEA">
      <w:pPr>
        <w:pStyle w:val="NoSpacing"/>
        <w:rPr>
          <w:rFonts w:ascii="Comic Sans MS" w:eastAsia="VagRoundedThin" w:hAnsi="Comic Sans MS"/>
          <w:b/>
          <w:bCs/>
          <w:sz w:val="20"/>
          <w:szCs w:val="20"/>
        </w:rPr>
      </w:pPr>
    </w:p>
    <w:p w:rsidR="00394AC8" w:rsidRPr="00CF51EB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eastAsia="VagRoundedThin" w:hAnsi="Comic Sans MS" w:cs="Comic Sans MS"/>
          <w:b/>
          <w:bCs/>
          <w:sz w:val="20"/>
          <w:szCs w:val="20"/>
        </w:rPr>
        <w:t>9.</w:t>
      </w:r>
      <w:r w:rsidRPr="00CF51EB">
        <w:rPr>
          <w:b/>
          <w:bCs/>
          <w:sz w:val="20"/>
          <w:szCs w:val="20"/>
        </w:rPr>
        <w:t xml:space="preserve"> 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Default="00394AC8" w:rsidP="000E5AEA">
      <w:pPr>
        <w:pStyle w:val="NoSpacing"/>
        <w:rPr>
          <w:rFonts w:ascii="Comic Sans MS" w:eastAsia="VagRoundedThin" w:hAnsi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 w:rsidRPr="00777F3B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1" o:spid="_x0000_i1034" type="#_x0000_t75" alt="v" style="width:204pt;height:102.75pt;visibility:visible">
            <v:imagedata r:id="rId13" o:title=""/>
          </v:shape>
        </w:pic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Yukarıdaki Türkiye haritasında numaralandırılan yörelerden hangisinde kar yaşışı daha az görülür?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 xml:space="preserve">A. 1        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902C2B">
        <w:rPr>
          <w:rFonts w:ascii="Comic Sans MS" w:hAnsi="Comic Sans MS" w:cs="Comic Sans MS"/>
          <w:sz w:val="20"/>
          <w:szCs w:val="20"/>
        </w:rPr>
        <w:t xml:space="preserve"> B.  2       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902C2B">
        <w:rPr>
          <w:rFonts w:ascii="Comic Sans MS" w:hAnsi="Comic Sans MS" w:cs="Comic Sans MS"/>
          <w:sz w:val="20"/>
          <w:szCs w:val="20"/>
        </w:rPr>
        <w:t xml:space="preserve">  C. 3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902C2B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902C2B">
        <w:rPr>
          <w:rFonts w:ascii="Comic Sans MS" w:hAnsi="Comic Sans MS" w:cs="Comic Sans MS"/>
          <w:sz w:val="20"/>
          <w:szCs w:val="20"/>
        </w:rPr>
        <w:t xml:space="preserve"> D. 4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10. Aşağıdaki tabloda, Bayburt ilinin aylara göre yağış ortalamaları gösterilmiştir.</w:t>
      </w:r>
      <w:r w:rsidRPr="00CF51EB">
        <w:rPr>
          <w:b/>
          <w:bCs/>
          <w:sz w:val="20"/>
          <w:szCs w:val="20"/>
        </w:rPr>
        <w:t xml:space="preserve"> 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8"/>
        <w:gridCol w:w="1319"/>
        <w:gridCol w:w="1319"/>
        <w:gridCol w:w="1319"/>
      </w:tblGrid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Aylar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Yağış(mm)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Aylar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Yağış (mm)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Ocak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Temmuz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70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Şubat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Ağustos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85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Mart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Eylül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110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Nisan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Ekim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120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Mayıs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Kasım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110</w:t>
            </w:r>
          </w:p>
        </w:tc>
      </w:tr>
      <w:tr w:rsidR="00394AC8">
        <w:tc>
          <w:tcPr>
            <w:tcW w:w="131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Haziran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Aralık </w:t>
            </w:r>
          </w:p>
        </w:tc>
        <w:tc>
          <w:tcPr>
            <w:tcW w:w="1319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100</w:t>
            </w:r>
          </w:p>
        </w:tc>
      </w:tr>
    </w:tbl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Buna göre Bayburt’ta </w:t>
      </w:r>
      <w:r w:rsidRPr="00F52C39">
        <w:rPr>
          <w:rFonts w:ascii="Comic Sans MS" w:hAnsi="Comic Sans MS" w:cs="Comic Sans MS"/>
          <w:b/>
          <w:bCs/>
          <w:sz w:val="20"/>
          <w:szCs w:val="20"/>
          <w:u w:val="single"/>
        </w:rPr>
        <w:t>en çok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 w:rsidRPr="00F52C39">
        <w:rPr>
          <w:rFonts w:ascii="Comic Sans MS" w:hAnsi="Comic Sans MS" w:cs="Comic Sans MS"/>
          <w:b/>
          <w:bCs/>
          <w:sz w:val="20"/>
          <w:szCs w:val="20"/>
        </w:rPr>
        <w:t>yağış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hangi mevsimde görülür?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A. Kış      B.İlkbahar     C. Yaz       D. Sonbahar</w:t>
      </w:r>
    </w:p>
    <w:p w:rsidR="00394AC8" w:rsidRPr="00F52C39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10.Karadeniz bölgesinin kıyı kesiminde yaygın olarak hangi bitki örtüsü görülür?</w:t>
      </w:r>
      <w:r w:rsidRPr="00CF51EB">
        <w:rPr>
          <w:b/>
          <w:bCs/>
          <w:sz w:val="20"/>
          <w:szCs w:val="20"/>
        </w:rPr>
        <w:t xml:space="preserve"> 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 xml:space="preserve">A. Bozkır   B. Maki      C. Kızılçam   D. Dağ çayırı </w:t>
      </w:r>
    </w:p>
    <w:p w:rsidR="00394AC8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902C2B">
        <w:rPr>
          <w:rFonts w:ascii="Comic Sans MS" w:hAnsi="Comic Sans MS" w:cs="Comic Sans MS"/>
          <w:b/>
          <w:bCs/>
          <w:sz w:val="20"/>
          <w:szCs w:val="20"/>
        </w:rPr>
        <w:t xml:space="preserve">11. </w:t>
      </w:r>
      <w:r>
        <w:rPr>
          <w:rFonts w:ascii="Comic Sans MS" w:hAnsi="Comic Sans MS" w:cs="Comic Sans MS"/>
          <w:b/>
          <w:bCs/>
          <w:sz w:val="20"/>
          <w:szCs w:val="20"/>
        </w:rPr>
        <w:t>Aşağıdakilerden hangisi daha fazla coğrafi bölgeye komşudur?</w:t>
      </w:r>
      <w:r w:rsidRPr="00CF51EB">
        <w:rPr>
          <w:b/>
          <w:bCs/>
          <w:sz w:val="20"/>
          <w:szCs w:val="20"/>
        </w:rPr>
        <w:t xml:space="preserve"> 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 xml:space="preserve">A. Akdeniz bölgesi 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902C2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02C2B">
        <w:rPr>
          <w:rFonts w:ascii="Comic Sans MS" w:hAnsi="Comic Sans MS" w:cs="Comic Sans MS"/>
          <w:sz w:val="20"/>
          <w:szCs w:val="20"/>
        </w:rPr>
        <w:t>B. Marmara Bölgesi</w:t>
      </w: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 w:rsidRPr="00902C2B">
        <w:rPr>
          <w:rFonts w:ascii="Comic Sans MS" w:hAnsi="Comic Sans MS" w:cs="Comic Sans MS"/>
          <w:sz w:val="20"/>
          <w:szCs w:val="20"/>
        </w:rPr>
        <w:t>C.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02C2B">
        <w:rPr>
          <w:rFonts w:ascii="Comic Sans MS" w:hAnsi="Comic Sans MS" w:cs="Comic Sans MS"/>
          <w:sz w:val="20"/>
          <w:szCs w:val="20"/>
        </w:rPr>
        <w:t xml:space="preserve">İç Anadolu Bölgesi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902C2B">
        <w:rPr>
          <w:rFonts w:ascii="Comic Sans MS" w:hAnsi="Comic Sans MS" w:cs="Comic Sans MS"/>
          <w:sz w:val="20"/>
          <w:szCs w:val="20"/>
        </w:rPr>
        <w:t>D. Güneydoğu Anadolu B.</w:t>
      </w:r>
    </w:p>
    <w:p w:rsidR="00394AC8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394AC8" w:rsidRPr="00902C2B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902C2B">
        <w:rPr>
          <w:rFonts w:ascii="Comic Sans MS" w:hAnsi="Comic Sans MS" w:cs="Comic Sans MS"/>
          <w:b/>
          <w:bCs/>
          <w:sz w:val="20"/>
          <w:szCs w:val="20"/>
        </w:rPr>
        <w:t xml:space="preserve">12. </w:t>
      </w:r>
      <w:r>
        <w:rPr>
          <w:rFonts w:ascii="Comic Sans MS" w:hAnsi="Comic Sans MS" w:cs="Comic Sans MS"/>
          <w:b/>
          <w:bCs/>
          <w:sz w:val="20"/>
          <w:szCs w:val="20"/>
        </w:rPr>
        <w:t>Aşağıdaki grafiklerde bir coğrafi bölgemizde yetişen başlıca tarım ürünlerinin Türkiye üretimindeki payları yüzde olarak verilmiştir.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CF51EB">
        <w:rPr>
          <w:b/>
          <w:bCs/>
          <w:sz w:val="20"/>
          <w:szCs w:val="20"/>
        </w:rPr>
        <w:t>(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>5 puan)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</w:r>
      <w:r w:rsidRPr="005C6A7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group id="Tuval 15" o:spid="_x0000_s1027" editas="canvas" style="width:243pt;height:63pt;mso-position-horizontal-relative:char;mso-position-vertical-relative:line" coordsize="30861,8001">
            <v:shape id="_x0000_s1028" type="#_x0000_t75" style="position:absolute;width:30861;height:8001;visibility:visible">
              <v:fill o:detectmouseclick="t"/>
              <v:path o:connecttype="none"/>
            </v:shape>
            <v:oval id="Oval 4" o:spid="_x0000_s1029" style="position:absolute;top:1142;width:6858;height:6859;visibility:visible">
              <v:textbox>
                <w:txbxContent>
                  <w:p w:rsidR="00394AC8" w:rsidRDefault="00394AC8" w:rsidP="000E5AEA">
                    <w:r>
                      <w:t>%78</w:t>
                    </w:r>
                  </w:p>
                </w:txbxContent>
              </v:textbox>
            </v:oval>
            <v:oval id="Oval 5" o:spid="_x0000_s1030" style="position:absolute;left:8000;top:1142;width:6859;height:6859;visibility:visible">
              <v:textbox>
                <w:txbxContent>
                  <w:p w:rsidR="00394AC8" w:rsidRDefault="00394AC8" w:rsidP="000E5AEA">
                    <w:r>
                      <w:t>% 75</w:t>
                    </w:r>
                  </w:p>
                </w:txbxContent>
              </v:textbox>
            </v:oval>
            <v:oval id="Oval 6" o:spid="_x0000_s1031" style="position:absolute;left:16001;top:1142;width:6859;height:6859;visibility:visible">
              <v:textbox>
                <w:txbxContent>
                  <w:p w:rsidR="00394AC8" w:rsidRDefault="00394AC8" w:rsidP="000E5AEA">
                    <w:r>
                      <w:t>%55</w:t>
                    </w:r>
                  </w:p>
                </w:txbxContent>
              </v:textbox>
            </v:oval>
            <v:oval id="Oval 7" o:spid="_x0000_s1032" style="position:absolute;left:24002;top:1142;width:6859;height:6859;visibility:visible">
              <v:textbox>
                <w:txbxContent>
                  <w:p w:rsidR="00394AC8" w:rsidRDefault="00394AC8" w:rsidP="000E5AEA">
                    <w:r>
                      <w:t>% 51</w:t>
                    </w:r>
                  </w:p>
                </w:txbxContent>
              </v:textbox>
            </v:oval>
            <w10:anchorlock/>
          </v:group>
        </w:pic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İncir         Haşhaş        Zeytin       Tütün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394AC8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B9616C">
        <w:rPr>
          <w:rFonts w:ascii="Comic Sans MS" w:hAnsi="Comic Sans MS" w:cs="Comic Sans MS"/>
          <w:sz w:val="20"/>
          <w:szCs w:val="20"/>
        </w:rPr>
        <w:t xml:space="preserve">Verilenlere </w:t>
      </w:r>
      <w:r>
        <w:rPr>
          <w:rFonts w:ascii="Comic Sans MS" w:hAnsi="Comic Sans MS" w:cs="Comic Sans MS"/>
          <w:sz w:val="20"/>
          <w:szCs w:val="20"/>
        </w:rPr>
        <w:t xml:space="preserve">bakılarak bu bölge hakkında </w:t>
      </w:r>
      <w:r w:rsidRPr="00B9616C">
        <w:rPr>
          <w:rFonts w:ascii="Comic Sans MS" w:hAnsi="Comic Sans MS" w:cs="Comic Sans MS"/>
          <w:sz w:val="20"/>
          <w:szCs w:val="20"/>
        </w:rPr>
        <w:t>aşa</w:t>
      </w:r>
      <w:r>
        <w:rPr>
          <w:rFonts w:ascii="Comic Sans MS" w:hAnsi="Comic Sans MS" w:cs="Comic Sans MS"/>
          <w:sz w:val="20"/>
          <w:szCs w:val="20"/>
        </w:rPr>
        <w:t>ğıdakilerden hangisi söylenemez?</w:t>
      </w:r>
    </w:p>
    <w:p w:rsidR="00394AC8" w:rsidRDefault="00394AC8" w:rsidP="000E5AE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394AC8" w:rsidRDefault="00394AC8" w:rsidP="000E5AEA">
      <w:pPr>
        <w:pStyle w:val="NoSpacing"/>
        <w:numPr>
          <w:ilvl w:val="0"/>
          <w:numId w:val="2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Akdeniz iklimi etkileri görülür.</w:t>
      </w:r>
    </w:p>
    <w:p w:rsidR="00394AC8" w:rsidRPr="00B9616C" w:rsidRDefault="00394AC8" w:rsidP="000E5AEA">
      <w:pPr>
        <w:pStyle w:val="NoSpacing"/>
        <w:numPr>
          <w:ilvl w:val="0"/>
          <w:numId w:val="2"/>
        </w:num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Zeytinyağı ve sigara fabrikaları yer alır.</w:t>
      </w:r>
    </w:p>
    <w:p w:rsidR="00394AC8" w:rsidRPr="00B9616C" w:rsidRDefault="00394AC8" w:rsidP="000E5AEA">
      <w:pPr>
        <w:pStyle w:val="NoSpacing"/>
        <w:numPr>
          <w:ilvl w:val="0"/>
          <w:numId w:val="2"/>
        </w:num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Yıllık sıcaklık ortalaması fazla düşük değildir.</w:t>
      </w:r>
    </w:p>
    <w:p w:rsidR="00394AC8" w:rsidRDefault="00394AC8" w:rsidP="000E5AEA">
      <w:pPr>
        <w:pStyle w:val="NoSpacing"/>
        <w:numPr>
          <w:ilvl w:val="0"/>
          <w:numId w:val="2"/>
        </w:num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Yaz mevsiminde görülen yağışlar çok fazladır.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13. Aşağıdaki tabloya Atatürk İlkelerini yazınız.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CF51EB">
        <w:rPr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10 </w:t>
      </w:r>
      <w:r w:rsidRPr="00CF51EB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tbl>
      <w:tblPr>
        <w:tblW w:w="54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1813"/>
        <w:gridCol w:w="1814"/>
      </w:tblGrid>
      <w:tr w:rsidR="00394AC8">
        <w:trPr>
          <w:trHeight w:val="932"/>
        </w:trPr>
        <w:tc>
          <w:tcPr>
            <w:tcW w:w="1813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1813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1814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5.</w:t>
            </w:r>
          </w:p>
        </w:tc>
      </w:tr>
      <w:tr w:rsidR="00394AC8">
        <w:trPr>
          <w:trHeight w:val="984"/>
        </w:trPr>
        <w:tc>
          <w:tcPr>
            <w:tcW w:w="1813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1813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1814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6.</w:t>
            </w:r>
          </w:p>
        </w:tc>
      </w:tr>
    </w:tbl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14. Türkiye de görülen iklim tiplerini ve  o iklim tipine ait bitki örtüsünü yazınız. (10 puan) </w:t>
      </w:r>
    </w:p>
    <w:p w:rsidR="00394AC8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50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091"/>
      </w:tblGrid>
      <w:tr w:rsidR="00394AC8">
        <w:trPr>
          <w:trHeight w:val="407"/>
        </w:trPr>
        <w:tc>
          <w:tcPr>
            <w:tcW w:w="2988" w:type="dxa"/>
          </w:tcPr>
          <w:p w:rsidR="00394AC8" w:rsidRPr="000D7215" w:rsidRDefault="00394AC8" w:rsidP="000D7215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İKLİM</w:t>
            </w:r>
          </w:p>
        </w:tc>
        <w:tc>
          <w:tcPr>
            <w:tcW w:w="2091" w:type="dxa"/>
          </w:tcPr>
          <w:p w:rsidR="00394AC8" w:rsidRPr="000D7215" w:rsidRDefault="00394AC8" w:rsidP="000D7215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0D7215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BİTKİ ÖRTÜSÜ</w:t>
            </w:r>
          </w:p>
        </w:tc>
      </w:tr>
      <w:tr w:rsidR="00394AC8">
        <w:trPr>
          <w:trHeight w:val="773"/>
        </w:trPr>
        <w:tc>
          <w:tcPr>
            <w:tcW w:w="298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94AC8">
        <w:trPr>
          <w:trHeight w:val="815"/>
        </w:trPr>
        <w:tc>
          <w:tcPr>
            <w:tcW w:w="298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94AC8">
        <w:trPr>
          <w:trHeight w:val="815"/>
        </w:trPr>
        <w:tc>
          <w:tcPr>
            <w:tcW w:w="2988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394AC8" w:rsidRPr="000D7215" w:rsidRDefault="00394AC8" w:rsidP="009A19A5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94AC8" w:rsidRPr="00B9616C" w:rsidRDefault="00394AC8" w:rsidP="000E5AEA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</w:t>
      </w:r>
    </w:p>
    <w:bookmarkStart w:id="0" w:name="_GoBack"/>
    <w:bookmarkEnd w:id="0"/>
    <w:p w:rsidR="00394AC8" w:rsidRDefault="00394AC8"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"http://www.sorubak.com/" </w:instrText>
      </w:r>
      <w:r w:rsidRPr="00D049ED">
        <w:rPr>
          <w:rFonts w:ascii="Comic Sans MS" w:hAnsi="Comic Sans MS" w:cs="Comic Sans MS"/>
          <w:b/>
          <w:bCs/>
          <w:sz w:val="20"/>
          <w:szCs w:val="20"/>
        </w:rPr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>
        <w:rPr>
          <w:rStyle w:val="Hyperlink"/>
          <w:rFonts w:ascii="Comic Sans MS" w:hAnsi="Comic Sans MS" w:cs="Comic Sans MS"/>
          <w:b/>
          <w:bCs/>
          <w:sz w:val="20"/>
          <w:szCs w:val="20"/>
        </w:rPr>
        <w:t>www.sorubak.com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sectPr w:rsidR="00394AC8" w:rsidSect="00E51105">
      <w:type w:val="continuous"/>
      <w:pgSz w:w="11906" w:h="16838"/>
      <w:pgMar w:top="540" w:right="386" w:bottom="18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1849"/>
    <w:multiLevelType w:val="hybridMultilevel"/>
    <w:tmpl w:val="8E48FE3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FE069A">
      <w:start w:val="3"/>
      <w:numFmt w:val="bullet"/>
      <w:lvlText w:val=""/>
      <w:lvlJc w:val="left"/>
      <w:pPr>
        <w:tabs>
          <w:tab w:val="num" w:pos="1365"/>
        </w:tabs>
        <w:ind w:left="1365" w:hanging="465"/>
      </w:pPr>
      <w:rPr>
        <w:rFonts w:ascii="Wingdings" w:eastAsia="Times New Roman" w:hAnsi="Wingdings" w:hint="default"/>
        <w:sz w:val="32"/>
        <w:szCs w:val="3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DD313F7"/>
    <w:multiLevelType w:val="hybridMultilevel"/>
    <w:tmpl w:val="E422AA48"/>
    <w:lvl w:ilvl="0" w:tplc="3FA27D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31C"/>
    <w:rsid w:val="000368E4"/>
    <w:rsid w:val="00081212"/>
    <w:rsid w:val="000A7197"/>
    <w:rsid w:val="000D7215"/>
    <w:rsid w:val="000E431C"/>
    <w:rsid w:val="000E5AEA"/>
    <w:rsid w:val="001125AC"/>
    <w:rsid w:val="002E71B0"/>
    <w:rsid w:val="00394AC8"/>
    <w:rsid w:val="00552ED7"/>
    <w:rsid w:val="005A4BA3"/>
    <w:rsid w:val="005C6A7D"/>
    <w:rsid w:val="00656CA0"/>
    <w:rsid w:val="0068057B"/>
    <w:rsid w:val="00777F3B"/>
    <w:rsid w:val="00836F48"/>
    <w:rsid w:val="00841B85"/>
    <w:rsid w:val="00844396"/>
    <w:rsid w:val="008E238C"/>
    <w:rsid w:val="00902C2B"/>
    <w:rsid w:val="009239BC"/>
    <w:rsid w:val="009A19A5"/>
    <w:rsid w:val="00A828C4"/>
    <w:rsid w:val="00AE5944"/>
    <w:rsid w:val="00B0755B"/>
    <w:rsid w:val="00B620EA"/>
    <w:rsid w:val="00B9616C"/>
    <w:rsid w:val="00C1660E"/>
    <w:rsid w:val="00CF51EB"/>
    <w:rsid w:val="00D049ED"/>
    <w:rsid w:val="00E51105"/>
    <w:rsid w:val="00F5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E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E5AEA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0E5AE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E5A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5AE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828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694</Words>
  <Characters>3960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4</cp:revision>
  <dcterms:created xsi:type="dcterms:W3CDTF">2012-01-01T08:47:00Z</dcterms:created>
  <dcterms:modified xsi:type="dcterms:W3CDTF">2012-01-05T21:04:00Z</dcterms:modified>
  <cp:category>www.sorubak.com</cp:category>
  <cp:contentType>www.sorubak.com</cp:contentType>
  <cp:contentStatus>www.sorubak.com</cp:contentStatus>
</cp:coreProperties>
</file>