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171" w:rsidRDefault="00301171" w:rsidP="006A2EF4"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333pt;margin-top:-27pt;width:185.65pt;height:48pt;z-index:251673088" strokeweight="1.5pt">
            <v:textbox>
              <w:txbxContent>
                <w:p w:rsidR="00301171" w:rsidRPr="00A0496A" w:rsidRDefault="00301171">
                  <w:pPr>
                    <w:rPr>
                      <w:b/>
                      <w:bCs/>
                      <w:i/>
                      <w:iCs/>
                    </w:rPr>
                  </w:pPr>
                  <w:r w:rsidRPr="00A0496A">
                    <w:rPr>
                      <w:b/>
                      <w:bCs/>
                      <w:i/>
                      <w:iCs/>
                    </w:rPr>
                    <w:t>ALDIĞI NOT: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02.4pt;margin-top:-54.35pt;width:102.05pt;height:48.75pt;z-index:251671040">
            <v:textbox>
              <w:txbxContent>
                <w:p w:rsidR="00301171" w:rsidRPr="00A0496A" w:rsidRDefault="00301171">
                  <w:pPr>
                    <w:rPr>
                      <w:b/>
                      <w:bCs/>
                    </w:rPr>
                  </w:pPr>
                  <w:r w:rsidRPr="00A0496A">
                    <w:rPr>
                      <w:b/>
                      <w:bCs/>
                    </w:rPr>
                    <w:t>……/05/2011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57.35pt;margin-top:-54.35pt;width:119.3pt;height:48.75pt;z-index:251670016">
            <v:textbox>
              <w:txbxContent>
                <w:p w:rsidR="00301171" w:rsidRDefault="00301171">
                  <w:r>
                    <w:t>ADI     :………………………</w:t>
                  </w:r>
                </w:p>
                <w:p w:rsidR="00301171" w:rsidRDefault="00301171">
                  <w:r>
                    <w:t>SOYADI:………………………..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61.95pt;margin-top:-54.35pt;width:340.45pt;height:48.75pt;z-index:251668992">
            <v:textbox>
              <w:txbxContent>
                <w:p w:rsidR="00301171" w:rsidRPr="00B0239F" w:rsidRDefault="00301171">
                  <w:pPr>
                    <w:rPr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</w:pPr>
                  <w:r>
                    <w:t xml:space="preserve">                  </w:t>
                  </w:r>
                  <w:r>
                    <w:rPr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  <w:t xml:space="preserve">YEDİKULE </w:t>
                  </w:r>
                  <w:r w:rsidRPr="00B0239F">
                    <w:rPr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  <w:t xml:space="preserve"> İLKÖĞRETİM OKULU</w:t>
                  </w:r>
                </w:p>
                <w:p w:rsidR="00301171" w:rsidRPr="00B0239F" w:rsidRDefault="00301171">
                  <w:pPr>
                    <w:rPr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</w:pPr>
                  <w:r w:rsidRPr="00B0239F">
                    <w:rPr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  <w:t xml:space="preserve">             </w:t>
                  </w:r>
                  <w:r>
                    <w:rPr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  <w:t xml:space="preserve">        5/A SINIFI   2. DÖNEM  2</w:t>
                  </w:r>
                  <w:r w:rsidRPr="00B0239F">
                    <w:rPr>
                      <w:b/>
                      <w:bCs/>
                      <w:i/>
                      <w:iCs/>
                      <w:color w:val="0000FF"/>
                      <w:sz w:val="24"/>
                      <w:szCs w:val="24"/>
                    </w:rPr>
                    <w:t>. YAZILI SORULAR</w:t>
                  </w:r>
                </w:p>
              </w:txbxContent>
            </v:textbox>
          </v:shape>
        </w:pict>
      </w:r>
    </w:p>
    <w:p w:rsidR="00301171" w:rsidRDefault="00301171" w:rsidP="004278C3">
      <w:r>
        <w:rPr>
          <w:noProof/>
          <w:lang w:eastAsia="tr-TR"/>
        </w:rPr>
        <w:pict>
          <v:shape id="_x0000_s1030" type="#_x0000_t202" style="position:absolute;margin-left:353.6pt;margin-top:19.2pt;width:64.25pt;height:45.75pt;z-index:251664896" strokecolor="white">
            <v:textbox>
              <w:txbxContent>
                <w:p w:rsidR="00301171" w:rsidRDefault="00301171">
                  <w:r w:rsidRPr="005F6094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l_fi" o:spid="_x0000_i1026" type="#_x0000_t75" alt="http://platform.ak.fbcdn.net/www/app_full_proxy.php?app=7146470109&amp;v=1&amp;size=o&amp;cksum=564aedf1896b90476e8690a8a648aa13&amp;src=http%3A%2F%2Fi1104.hizliresim.com%2F2011%2F4%2F8%2F5151.jpg" style="width:47.25pt;height:35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 w:rsidRPr="007A2F6C">
        <w:rPr>
          <w:b/>
          <w:bCs/>
        </w:rPr>
        <w:t>1</w:t>
      </w:r>
      <w:r>
        <w:t>-Yazılı kurallara anayasa, yasa ve yönetmelikler örnek verilebilir.Bu kurallar insanların birbiriyle ve kurumlarla ilişkilerini düzenler.Hayatımızı güven içinde sürdürmemizi sağlar.</w:t>
      </w:r>
    </w:p>
    <w:p w:rsidR="00301171" w:rsidRPr="007A2F6C" w:rsidRDefault="00301171" w:rsidP="001F7AEB">
      <w:pPr>
        <w:outlineLvl w:val="0"/>
        <w:rPr>
          <w:b/>
          <w:bCs/>
          <w:i/>
          <w:iCs/>
        </w:rPr>
      </w:pPr>
      <w:r w:rsidRPr="007A2F6C">
        <w:rPr>
          <w:b/>
          <w:bCs/>
          <w:i/>
          <w:iCs/>
        </w:rPr>
        <w:t>Buna  göre aşağıdakilerden hangisine ulaşılabilir?</w:t>
      </w:r>
    </w:p>
    <w:p w:rsidR="00301171" w:rsidRDefault="00301171" w:rsidP="004278C3">
      <w:r>
        <w:t>A)Yasalara uymayanlar para cezasıyla cezalandırılır.  B)Kurallar toplumdan topluma değişiklik gösterir.</w:t>
      </w:r>
    </w:p>
    <w:p w:rsidR="00301171" w:rsidRDefault="00301171" w:rsidP="004278C3">
      <w:r>
        <w:t>C)Yazılı kurallar, toplumsal yaşamı düzenler               D)Sözlü kurallarda yazılı kurallar kadar  etkilidir.</w:t>
      </w:r>
    </w:p>
    <w:p w:rsidR="00301171" w:rsidRDefault="00301171" w:rsidP="004278C3">
      <w:r w:rsidRPr="007A2F6C">
        <w:rPr>
          <w:b/>
          <w:bCs/>
        </w:rPr>
        <w:t>2</w:t>
      </w:r>
      <w:r>
        <w:t>-Yazısız  kuralları yerine getirmediğimiz zaman kanun önünde suçlu sayılmasak da toplum tarafından ayıplanır ve tepki  görürüz.</w:t>
      </w:r>
    </w:p>
    <w:p w:rsidR="00301171" w:rsidRPr="007A2F6C" w:rsidRDefault="00301171" w:rsidP="001F7AEB">
      <w:pPr>
        <w:outlineLvl w:val="0"/>
        <w:rPr>
          <w:b/>
          <w:bCs/>
          <w:i/>
          <w:iCs/>
        </w:rPr>
      </w:pPr>
      <w:r w:rsidRPr="007A2F6C">
        <w:rPr>
          <w:b/>
          <w:bCs/>
          <w:i/>
          <w:iCs/>
        </w:rPr>
        <w:t>Verilen metne göre , aşağıdaki örneklerden hangisi yazısız kuralların kapsamının dışında kalır?</w:t>
      </w:r>
    </w:p>
    <w:p w:rsidR="00301171" w:rsidRDefault="00301171" w:rsidP="001F7AEB">
      <w:pPr>
        <w:outlineLvl w:val="0"/>
      </w:pPr>
      <w:r>
        <w:t xml:space="preserve">A)Ahmet’in otobüste yaşlılara yer vermemesi       </w:t>
      </w:r>
    </w:p>
    <w:p w:rsidR="00301171" w:rsidRDefault="00301171" w:rsidP="00D92E24">
      <w:r>
        <w:t xml:space="preserve">  B)Emre’nin saati soran komşusuna sert bir şekilde ”Bilmiyorum!”demesi.</w:t>
      </w:r>
    </w:p>
    <w:p w:rsidR="00301171" w:rsidRDefault="00301171" w:rsidP="00D92E24">
      <w:r>
        <w:t>C)Ramazan Bey’in bankada “İşim çok acele.” Diyerek sıra beklemek istememesi.</w:t>
      </w:r>
    </w:p>
    <w:p w:rsidR="00301171" w:rsidRDefault="00301171" w:rsidP="001F7AEB">
      <w:pPr>
        <w:outlineLvl w:val="0"/>
      </w:pPr>
      <w:r>
        <w:t xml:space="preserve">D)Elif Hanım’ın şehir içinde saatte </w:t>
      </w:r>
      <w:smartTag w:uri="urn:schemas-microsoft-com:office:smarttags" w:element="metricconverter">
        <w:smartTagPr>
          <w:attr w:name="ProductID" w:val="100 km"/>
        </w:smartTagPr>
        <w:r>
          <w:t>100 km</w:t>
        </w:r>
      </w:smartTag>
      <w:r>
        <w:t xml:space="preserve"> hızla araba kullanması</w:t>
      </w:r>
    </w:p>
    <w:p w:rsidR="00301171" w:rsidRDefault="00301171" w:rsidP="00D92E24">
      <w:r>
        <w:rPr>
          <w:noProof/>
          <w:lang w:eastAsia="tr-TR"/>
        </w:rPr>
        <w:pict>
          <v:shape id="_x0000_s1031" type="#_x0000_t202" style="position:absolute;margin-left:5in;margin-top:31.25pt;width:148.75pt;height:68.25pt;z-index:251638272" strokecolor="white">
            <v:textbox style="mso-next-textbox:#_x0000_s1031">
              <w:txbxContent>
                <w:p w:rsidR="00301171" w:rsidRDefault="00301171">
                  <w:r w:rsidRPr="00D7306A"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pict>
                      <v:shape id="Resim 4" o:spid="_x0000_i1029" type="#_x0000_t75" alt="http://balkanmediaforum.org/assets/Logolar/bursa-valiligi-tr.png" style="width:120pt;height:60pt;visibility:visible">
                        <v:imagedata r:id="rId8" o:title=""/>
                      </v:shape>
                    </w:pict>
                  </w:r>
                  <w:hyperlink r:id="rId9" w:history="1">
                    <w:r w:rsidRPr="00D7306A">
                      <w:rPr>
                        <w:rFonts w:ascii="Arial" w:hAnsi="Arial" w:cs="Arial"/>
                        <w:noProof/>
                        <w:vanish/>
                        <w:color w:val="0000FF"/>
                        <w:sz w:val="27"/>
                        <w:szCs w:val="27"/>
                        <w:lang w:eastAsia="tr-TR"/>
                      </w:rPr>
                      <w:pict>
                        <v:shape id="rg_hi" o:spid="_x0000_i1030" type="#_x0000_t75" alt="http://t2.gstatic.com/images?q=tbn:ANd9GcRpjutt1iQcBtabxJrbM1AP5vKiL87jPeZOgZp8rG7jIVH2qllhbWmDAjvFLg" href="http://www.google.com.tr/imgres?imgurl=http://www.akbabahaber.com/resimler/1/5353.jpg&amp;imgrefurl=http://www.akbabahaber.com/haber/muglada-35truzim-haftasi-kutlaniyor-5353.html&amp;usg=__KLeVCbQ0LZKtZpqZgF19dwxFmYs=&amp;h=615&amp;w=640&amp;sz=63&amp;hl=tr&amp;start=5&amp;zoom=1&amp;tbnid=KjzyHeT1toqLXM:&amp;tbnh=132&amp;tbnw=137&amp;ei=7Qa8TaPGDoKl4Ab4gf25BQ&amp;prev=/search?q=bursa+valili%C4%9Fi&amp;hl=tr&amp;biw=1276&amp;bih=599&amp;gbv=2&amp;tbs=itp:lineart,ic:color&amp;tbm=isc" style="width:123pt;height:118.5pt;visibility:visible" o:button="t">
                          <v:fill o:detectmouseclick="t"/>
                          <v:imagedata r:id="rId10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Pr="007A2F6C">
        <w:rPr>
          <w:b/>
          <w:bCs/>
        </w:rPr>
        <w:t>3</w:t>
      </w:r>
      <w:r>
        <w:t>-Ülkemizde illerin yönetiminden sorumlu birim valiliktir. Askeri ve adli kurumlar dışında ilde görev yapan tüm kamu görevlileri valiliğe bağlıdır.</w:t>
      </w:r>
    </w:p>
    <w:p w:rsidR="00301171" w:rsidRPr="007A2F6C" w:rsidRDefault="00301171" w:rsidP="001F7AEB">
      <w:pPr>
        <w:outlineLvl w:val="0"/>
        <w:rPr>
          <w:b/>
          <w:bCs/>
          <w:i/>
          <w:iCs/>
        </w:rPr>
      </w:pPr>
      <w:r w:rsidRPr="007A2F6C">
        <w:rPr>
          <w:b/>
          <w:bCs/>
          <w:i/>
          <w:iCs/>
        </w:rPr>
        <w:t>Buna göre , aşağıdakilerden hangisi doğrudan valiliğe bağlı değildir?</w:t>
      </w:r>
    </w:p>
    <w:p w:rsidR="00301171" w:rsidRDefault="00301171" w:rsidP="006A2EF4">
      <w:r>
        <w:t>A)İlçe Sağlık Müdürlüğü                          B)İl Emniyet Müdürlüğü</w:t>
      </w:r>
    </w:p>
    <w:p w:rsidR="00301171" w:rsidRDefault="00301171" w:rsidP="006A2EF4">
      <w:r>
        <w:rPr>
          <w:noProof/>
          <w:lang w:eastAsia="tr-TR"/>
        </w:rPr>
        <w:pict>
          <v:shape id="_x0000_s1032" type="#_x0000_t202" style="position:absolute;margin-left:30.4pt;margin-top:19.4pt;width:90.75pt;height:1in;z-index:251639296">
            <v:textbox>
              <w:txbxContent>
                <w:p w:rsidR="00301171" w:rsidRDefault="00301171">
                  <w:r w:rsidRPr="005F6094">
                    <w:rPr>
                      <w:noProof/>
                      <w:lang w:eastAsia="tr-TR"/>
                    </w:rPr>
                    <w:pict>
                      <v:shape id="Resim 8" o:spid="_x0000_i1032" type="#_x0000_t75" alt="http://2.bp.blogspot.com/_cpe1zxZdAv4/SbGZTzT_9oI/AAAAAAAAAQA/rWUAT_QeY7A/s320/T.C.-CumhurbaskanligiForsu.png" style="width:79.5pt;height:67.5pt;visibility:visible">
                        <v:imagedata r:id="rId11" o:title=""/>
                      </v:shape>
                    </w:pict>
                  </w:r>
                </w:p>
              </w:txbxContent>
            </v:textbox>
          </v:shape>
        </w:pict>
      </w:r>
      <w:r>
        <w:t>C)İl Özel İdare Müdürlüğü                      D)İl Gençlik ve Spor Müdürlüğü</w:t>
      </w:r>
    </w:p>
    <w:p w:rsidR="00301171" w:rsidRDefault="00301171" w:rsidP="00CD0C41">
      <w:pPr>
        <w:tabs>
          <w:tab w:val="left" w:pos="2685"/>
        </w:tabs>
      </w:pPr>
      <w:r w:rsidRPr="007A2F6C">
        <w:rPr>
          <w:b/>
          <w:bCs/>
        </w:rPr>
        <w:t>4-</w:t>
      </w:r>
      <w:r>
        <w:tab/>
        <w:t xml:space="preserve">Cumhurbaşkanlığı forsundaki 16 yıldız aşağıdakilerden hangisini temsil </w:t>
      </w:r>
    </w:p>
    <w:p w:rsidR="00301171" w:rsidRPr="007A2F6C" w:rsidRDefault="00301171" w:rsidP="00CD0C41">
      <w:pPr>
        <w:tabs>
          <w:tab w:val="left" w:pos="2685"/>
        </w:tabs>
        <w:rPr>
          <w:b/>
          <w:bCs/>
        </w:rPr>
      </w:pPr>
      <w:r>
        <w:tab/>
        <w:t xml:space="preserve"> </w:t>
      </w:r>
      <w:r w:rsidRPr="007A2F6C">
        <w:rPr>
          <w:b/>
          <w:bCs/>
        </w:rPr>
        <w:t>etmektedir?</w:t>
      </w:r>
    </w:p>
    <w:p w:rsidR="00301171" w:rsidRDefault="00301171" w:rsidP="00CD0C41">
      <w:pPr>
        <w:tabs>
          <w:tab w:val="left" w:pos="2685"/>
        </w:tabs>
      </w:pPr>
      <w:r>
        <w:tab/>
      </w:r>
    </w:p>
    <w:p w:rsidR="00301171" w:rsidRDefault="00301171" w:rsidP="00CD0C41">
      <w:pPr>
        <w:tabs>
          <w:tab w:val="left" w:pos="2685"/>
        </w:tabs>
      </w:pPr>
      <w:r>
        <w:t xml:space="preserve">A)Bakanlıkların sayısını                                                            B)Eski Türk Devletlerini  </w:t>
      </w:r>
    </w:p>
    <w:p w:rsidR="00301171" w:rsidRDefault="00301171" w:rsidP="00CD0C41">
      <w:pPr>
        <w:tabs>
          <w:tab w:val="left" w:pos="2685"/>
        </w:tabs>
      </w:pPr>
      <w:r>
        <w:t xml:space="preserve"> C)Meclisteki partileri                                                               D)Cumhurbaşkanlarının sayısını</w:t>
      </w:r>
    </w:p>
    <w:p w:rsidR="00301171" w:rsidRPr="00154B17" w:rsidRDefault="00301171" w:rsidP="00E06919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5</w:t>
      </w:r>
      <w:r w:rsidRPr="003A4342">
        <w:rPr>
          <w:rFonts w:ascii="Comic Sans MS" w:hAnsi="Comic Sans MS"/>
          <w:b/>
          <w:color w:val="000000"/>
          <w:sz w:val="20"/>
          <w:szCs w:val="20"/>
        </w:rPr>
        <w:t>.</w:t>
      </w:r>
      <w:r w:rsidRPr="003A4342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154B17">
        <w:rPr>
          <w:rFonts w:ascii="Comic Sans MS" w:hAnsi="Comic Sans MS"/>
          <w:b/>
          <w:color w:val="000000"/>
          <w:sz w:val="20"/>
          <w:szCs w:val="20"/>
        </w:rPr>
        <w:t>Aşağıdakilerden hangisi ulusal egemenlik ve bağımsızlık sembollerimizden değildir?</w:t>
      </w:r>
    </w:p>
    <w:p w:rsidR="00301171" w:rsidRPr="003A4342" w:rsidRDefault="00301171" w:rsidP="00E06919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>
        <w:rPr>
          <w:noProof/>
          <w:lang w:eastAsia="tr-TR"/>
        </w:rPr>
        <w:pict>
          <v:shape id="Resim 51" o:spid="_x0000_s1033" type="#_x0000_t75" alt="ereyse" style="position:absolute;margin-left:20.85pt;margin-top:9.25pt;width:73.15pt;height:35.25pt;z-index:-251642368;visibility:visible">
            <v:imagedata r:id="rId12" o:title="" grayscale="t"/>
          </v:shape>
        </w:pict>
      </w:r>
      <w:r>
        <w:rPr>
          <w:noProof/>
          <w:lang w:eastAsia="tr-TR"/>
        </w:rPr>
        <w:pict>
          <v:shape id="Resim 52" o:spid="_x0000_s1034" type="#_x0000_t75" alt="r" style="position:absolute;margin-left:141.2pt;margin-top:8.75pt;width:63pt;height:36pt;z-index:251675136;visibility:visible">
            <v:imagedata r:id="rId13" o:title="" grayscale="t"/>
          </v:shape>
        </w:pict>
      </w:r>
      <w:r w:rsidRPr="003A4342">
        <w:rPr>
          <w:rFonts w:ascii="Comic Sans MS" w:hAnsi="Comic Sans MS"/>
          <w:color w:val="000000"/>
          <w:sz w:val="20"/>
          <w:szCs w:val="20"/>
        </w:rPr>
        <w:tab/>
      </w:r>
    </w:p>
    <w:p w:rsidR="00301171" w:rsidRPr="003A4342" w:rsidRDefault="00301171" w:rsidP="00E06919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3A4342">
        <w:rPr>
          <w:rFonts w:ascii="Comic Sans MS" w:hAnsi="Comic Sans MS"/>
          <w:color w:val="000000"/>
          <w:sz w:val="20"/>
          <w:szCs w:val="20"/>
        </w:rPr>
        <w:t>A)</w:t>
      </w:r>
      <w:r w:rsidRPr="003A4342">
        <w:rPr>
          <w:rFonts w:ascii="Comic Sans MS" w:hAnsi="Comic Sans MS"/>
          <w:color w:val="000000"/>
          <w:sz w:val="20"/>
          <w:szCs w:val="20"/>
        </w:rPr>
        <w:tab/>
      </w:r>
      <w:r w:rsidRPr="003A4342"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 xml:space="preserve">                </w:t>
      </w:r>
      <w:r w:rsidRPr="003A4342">
        <w:rPr>
          <w:rFonts w:ascii="Comic Sans MS" w:hAnsi="Comic Sans MS"/>
          <w:color w:val="000000"/>
          <w:sz w:val="20"/>
          <w:szCs w:val="20"/>
        </w:rPr>
        <w:t xml:space="preserve">B)  </w:t>
      </w:r>
      <w:r w:rsidRPr="003A4342">
        <w:rPr>
          <w:rFonts w:ascii="Comic Sans MS" w:hAnsi="Comic Sans MS"/>
          <w:color w:val="000000"/>
          <w:sz w:val="20"/>
          <w:szCs w:val="20"/>
        </w:rPr>
        <w:tab/>
      </w:r>
    </w:p>
    <w:p w:rsidR="00301171" w:rsidRPr="003A4342" w:rsidRDefault="00301171" w:rsidP="00E06919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301171" w:rsidRPr="003A4342" w:rsidRDefault="00301171" w:rsidP="00E06919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>
        <w:rPr>
          <w:noProof/>
          <w:lang w:eastAsia="tr-TR"/>
        </w:rPr>
        <w:pict>
          <v:shape id="Resim 53" o:spid="_x0000_s1035" type="#_x0000_t75" alt="qwe" style="position:absolute;margin-left:20.85pt;margin-top:12.45pt;width:73pt;height:36pt;z-index:-251640320;visibility:visible">
            <v:imagedata r:id="rId14" o:title="" grayscale="t"/>
          </v:shape>
        </w:pict>
      </w:r>
      <w:r>
        <w:rPr>
          <w:noProof/>
          <w:lang w:eastAsia="tr-TR"/>
        </w:rPr>
        <w:pict>
          <v:shape id="Resim 54" o:spid="_x0000_s1036" type="#_x0000_t75" alt="clock8" style="position:absolute;margin-left:150.2pt;margin-top:12.15pt;width:45pt;height:37.5pt;z-index:-251639296;visibility:visible">
            <v:imagedata r:id="rId15" o:title="" grayscale="t"/>
          </v:shape>
        </w:pict>
      </w:r>
    </w:p>
    <w:p w:rsidR="00301171" w:rsidRPr="003A4342" w:rsidRDefault="00301171" w:rsidP="00E06919">
      <w:pPr>
        <w:tabs>
          <w:tab w:val="left" w:pos="360"/>
          <w:tab w:val="left" w:pos="708"/>
        </w:tabs>
        <w:rPr>
          <w:rFonts w:ascii="Comic Sans MS" w:hAnsi="Comic Sans MS"/>
          <w:color w:val="000000"/>
          <w:sz w:val="20"/>
          <w:szCs w:val="20"/>
        </w:rPr>
      </w:pPr>
      <w:r w:rsidRPr="003A4342">
        <w:rPr>
          <w:rFonts w:ascii="Comic Sans MS" w:hAnsi="Comic Sans MS"/>
          <w:color w:val="000000"/>
          <w:sz w:val="20"/>
          <w:szCs w:val="20"/>
        </w:rPr>
        <w:t xml:space="preserve">C) </w:t>
      </w:r>
      <w:r w:rsidRPr="003A4342"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>
        <w:rPr>
          <w:rFonts w:ascii="Comic Sans MS" w:hAnsi="Comic Sans MS"/>
          <w:color w:val="000000"/>
          <w:sz w:val="20"/>
          <w:szCs w:val="20"/>
        </w:rPr>
        <w:tab/>
      </w:r>
      <w:r w:rsidRPr="003A4342">
        <w:rPr>
          <w:rFonts w:ascii="Comic Sans MS" w:hAnsi="Comic Sans MS"/>
          <w:color w:val="000000"/>
          <w:sz w:val="20"/>
          <w:szCs w:val="20"/>
        </w:rPr>
        <w:t>D)</w:t>
      </w:r>
    </w:p>
    <w:p w:rsidR="00301171" w:rsidRPr="003A4342" w:rsidRDefault="00301171" w:rsidP="00E06919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</w:t>
      </w:r>
    </w:p>
    <w:p w:rsidR="00301171" w:rsidRPr="007A2F6C" w:rsidRDefault="00301171" w:rsidP="0015799B">
      <w:pPr>
        <w:tabs>
          <w:tab w:val="left" w:pos="2070"/>
        </w:tabs>
        <w:rPr>
          <w:b/>
          <w:bCs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100.9pt;margin-top:-13.85pt;width:267.75pt;height:48pt;z-index:251641344" adj="363">
            <v:textbox>
              <w:txbxContent>
                <w:p w:rsidR="00301171" w:rsidRPr="007A2F6C" w:rsidRDefault="00301171">
                  <w:pPr>
                    <w:rPr>
                      <w:b/>
                      <w:bCs/>
                      <w:i/>
                      <w:iCs/>
                    </w:rPr>
                  </w:pPr>
                  <w:r w:rsidRPr="007A2F6C">
                    <w:rPr>
                      <w:b/>
                      <w:bCs/>
                      <w:i/>
                      <w:iCs/>
                    </w:rPr>
                    <w:t>Hangi tarihte hazırlanan Anayasa  ,Kurtuluş Savaşı’nın devam ettiği döneme denk gelmiştir?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29.1pt;margin-top:-13.85pt;width:62.25pt;height:93.75pt;z-index:251640320" strokecolor="white">
            <v:textbox>
              <w:txbxContent>
                <w:p w:rsidR="00301171" w:rsidRDefault="00301171">
                  <w:r w:rsidRPr="005F6094">
                    <w:rPr>
                      <w:noProof/>
                      <w:lang w:eastAsia="tr-TR"/>
                    </w:rPr>
                    <w:pict>
                      <v:shape id="Resim 12" o:spid="_x0000_i1034" type="#_x0000_t75" alt="http://www.umutcocuk.com/resimler/haberler/6.jpg" style="width:47.25pt;height:84pt;visibility:visible">
                        <v:imagedata r:id="rId16" o:title=""/>
                      </v:shape>
                    </w:pict>
                  </w:r>
                </w:p>
              </w:txbxContent>
            </v:textbox>
          </v:shape>
        </w:pict>
      </w:r>
      <w:r w:rsidRPr="007A2F6C">
        <w:rPr>
          <w:b/>
          <w:bCs/>
        </w:rPr>
        <w:t>6-</w:t>
      </w:r>
      <w:r w:rsidRPr="007A2F6C">
        <w:rPr>
          <w:b/>
          <w:bCs/>
        </w:rPr>
        <w:tab/>
      </w:r>
    </w:p>
    <w:p w:rsidR="00301171" w:rsidRDefault="00301171" w:rsidP="006A2EF4"/>
    <w:p w:rsidR="00301171" w:rsidRDefault="00301171" w:rsidP="006A2EF4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9" type="#_x0000_t63" style="position:absolute;margin-left:61.9pt;margin-top:19pt;width:60.75pt;height:30.75pt;z-index:251646464" adj="2133,27290">
            <v:textbox>
              <w:txbxContent>
                <w:p w:rsidR="00301171" w:rsidRPr="003455BB" w:rsidRDefault="00301171">
                  <w:r w:rsidRPr="003455BB">
                    <w:t>1921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63" style="position:absolute;margin-left:410.4pt;margin-top:19pt;width:49.5pt;height:30.75pt;z-index:251649536" adj="2618,27290">
            <v:textbox>
              <w:txbxContent>
                <w:p w:rsidR="00301171" w:rsidRPr="003455BB" w:rsidRDefault="00301171" w:rsidP="0015799B">
                  <w:r w:rsidRPr="003455BB">
                    <w:t>1982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63" style="position:absolute;margin-left:282.7pt;margin-top:19pt;width:49.5pt;height:30.75pt;z-index:251648512" adj="2618,27290">
            <v:textbox>
              <w:txbxContent>
                <w:p w:rsidR="00301171" w:rsidRPr="003455BB" w:rsidRDefault="00301171" w:rsidP="0015799B">
                  <w:r w:rsidRPr="003455BB">
                    <w:t>1961</w:t>
                  </w:r>
                </w:p>
                <w:p w:rsidR="00301171" w:rsidRDefault="00301171"/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63" style="position:absolute;margin-left:173.65pt;margin-top:19pt;width:49.5pt;height:30.75pt;z-index:251647488" adj="2618,27290">
            <v:textbox>
              <w:txbxContent>
                <w:p w:rsidR="00301171" w:rsidRPr="003455BB" w:rsidRDefault="00301171" w:rsidP="0015799B">
                  <w:r w:rsidRPr="003455BB">
                    <w:t>1924</w:t>
                  </w:r>
                </w:p>
              </w:txbxContent>
            </v:textbox>
          </v:shape>
        </w:pict>
      </w:r>
    </w:p>
    <w:p w:rsidR="00301171" w:rsidRDefault="00301171" w:rsidP="0015799B">
      <w:pPr>
        <w:tabs>
          <w:tab w:val="left" w:pos="2520"/>
          <w:tab w:val="center" w:pos="4536"/>
          <w:tab w:val="left" w:pos="5865"/>
          <w:tab w:val="left" w:pos="7185"/>
          <w:tab w:val="right" w:pos="9072"/>
        </w:tabs>
      </w:pPr>
      <w:r>
        <w:rPr>
          <w:noProof/>
          <w:lang w:eastAsia="tr-TR"/>
        </w:rPr>
        <w:pict>
          <v:shape id="_x0000_s1043" type="#_x0000_t202" style="position:absolute;margin-left:369.4pt;margin-top:1.7pt;width:41pt;height:39.35pt;z-index:251645440">
            <v:textbox style="mso-next-textbox:#_x0000_s1043">
              <w:txbxContent>
                <w:p w:rsidR="00301171" w:rsidRDefault="00301171" w:rsidP="0015799B">
                  <w:r w:rsidRPr="005F6094">
                    <w:rPr>
                      <w:noProof/>
                      <w:lang w:eastAsia="tr-TR"/>
                    </w:rPr>
                    <w:pict>
                      <v:shape id="Resim 14" o:spid="_x0000_i1036" type="#_x0000_t75" alt="http://t3.gstatic.com/images?q=tbn:ANd9GcRGvdvT-76ck7s-j4EU8zc8v_Rn7AfDKRh8D4jPULkohHx5QA3afA&amp;t=1" style="width:18.75pt;height:21.75pt;visibility:visible">
                        <v:imagedata r:id="rId1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41.7pt;margin-top:2.65pt;width:41pt;height:38.4pt;z-index:251643392">
            <v:textbox style="mso-next-textbox:#_x0000_s1044">
              <w:txbxContent>
                <w:p w:rsidR="00301171" w:rsidRDefault="00301171" w:rsidP="0015799B">
                  <w:r w:rsidRPr="005F6094">
                    <w:rPr>
                      <w:noProof/>
                      <w:lang w:eastAsia="tr-TR"/>
                    </w:rPr>
                    <w:pict>
                      <v:shape id="Resim 16" o:spid="_x0000_i1038" type="#_x0000_t75" alt="http://photos3.fotosearch.com/thumb/IMZ/IMZ171/tow0015.jpg" style="width:25.5pt;height:25.5pt;visibility:visible">
                        <v:imagedata r:id="rId18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23.55pt;margin-top:1.7pt;width:41pt;height:34.35pt;z-index:251642368">
            <v:textbox style="mso-next-textbox:#_x0000_s1045">
              <w:txbxContent>
                <w:p w:rsidR="00301171" w:rsidRDefault="00301171">
                  <w:r w:rsidRPr="005F6094">
                    <w:rPr>
                      <w:noProof/>
                      <w:lang w:eastAsia="tr-TR"/>
                    </w:rPr>
                    <w:pict>
                      <v:shape id="Resim 18" o:spid="_x0000_i1040" type="#_x0000_t75" alt="http://t3.gstatic.com/images?q=tbn:ANd9GcRt2lXujYRKeow4nilqcwIaQYhUEtGE9v5Zzdcug68XBPuJMVwdDQ&amp;t=1" style="width:33.75pt;height:31.5pt;visibility:visible">
                        <v:imagedata r:id="rId1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139.1pt;margin-top:2.65pt;width:41pt;height:38.4pt;z-index:251644416">
            <v:textbox style="mso-next-textbox:#_x0000_s1046">
              <w:txbxContent>
                <w:p w:rsidR="00301171" w:rsidRDefault="00301171" w:rsidP="0015799B">
                  <w:r w:rsidRPr="005F6094">
                    <w:rPr>
                      <w:noProof/>
                      <w:lang w:eastAsia="tr-TR"/>
                    </w:rPr>
                    <w:pict>
                      <v:shape id="Resim 20" o:spid="_x0000_i1042" type="#_x0000_t75" alt="http://www.onlineyunanca.com/yeni/yonetim/articlefiles/399-k%C4%B1z.jpg" style="width:24.75pt;height:25.5pt;visibility:visible">
                        <v:imagedata r:id="rId20" o:title=""/>
                      </v:shape>
                    </w:pict>
                  </w:r>
                </w:p>
              </w:txbxContent>
            </v:textbox>
          </v:shape>
        </w:pict>
      </w:r>
      <w:r>
        <w:t>A)</w:t>
      </w:r>
      <w:r>
        <w:tab/>
        <w:t>B)</w:t>
      </w:r>
      <w:r>
        <w:tab/>
        <w:t xml:space="preserve">      C)</w:t>
      </w:r>
      <w:r>
        <w:tab/>
      </w:r>
      <w:r>
        <w:tab/>
        <w:t>D)</w:t>
      </w:r>
      <w:r>
        <w:tab/>
      </w:r>
    </w:p>
    <w:p w:rsidR="00301171" w:rsidRPr="007A2F6C" w:rsidRDefault="00301171" w:rsidP="006A2EF4">
      <w:pPr>
        <w:rPr>
          <w:b/>
          <w:bCs/>
        </w:rPr>
      </w:pPr>
    </w:p>
    <w:p w:rsidR="00301171" w:rsidRPr="007A2F6C" w:rsidRDefault="00301171" w:rsidP="0015799B">
      <w:pPr>
        <w:tabs>
          <w:tab w:val="left" w:pos="7440"/>
        </w:tabs>
        <w:rPr>
          <w:b/>
          <w:bCs/>
          <w:i/>
          <w:iCs/>
        </w:rPr>
      </w:pPr>
      <w:r w:rsidRPr="007A2F6C">
        <w:rPr>
          <w:b/>
          <w:bCs/>
        </w:rPr>
        <w:t xml:space="preserve">    </w:t>
      </w:r>
      <w:r w:rsidRPr="007A2F6C">
        <w:rPr>
          <w:b/>
          <w:bCs/>
          <w:i/>
          <w:iCs/>
        </w:rPr>
        <w:t>Ceren                                           Ezgi                                Hüseyin</w:t>
      </w:r>
      <w:r w:rsidRPr="007A2F6C">
        <w:rPr>
          <w:b/>
          <w:bCs/>
          <w:i/>
          <w:iCs/>
        </w:rPr>
        <w:tab/>
        <w:t>Bora</w:t>
      </w:r>
    </w:p>
    <w:p w:rsidR="00301171" w:rsidRPr="007A2F6C" w:rsidRDefault="00301171" w:rsidP="006A2EF4">
      <w:pPr>
        <w:rPr>
          <w:b/>
          <w:bCs/>
        </w:rPr>
      </w:pPr>
      <w:r>
        <w:rPr>
          <w:noProof/>
          <w:lang w:eastAsia="tr-TR"/>
        </w:rPr>
        <w:pict>
          <v:shape id="_x0000_s1047" type="#_x0000_t202" style="position:absolute;margin-left:173.65pt;margin-top:-.35pt;width:300pt;height:124.9pt;z-index:251637248">
            <v:textbox>
              <w:txbxContent>
                <w:p w:rsidR="00301171" w:rsidRDefault="00301171">
                  <w:r>
                    <w:t>5/A sınıfı öğrencileri yıl sonunda gezi planı yapmaktadır.Ancak gidecekleri yerin doğal varlıklarından birisi olmasını istemektedirler.</w:t>
                  </w:r>
                </w:p>
                <w:p w:rsidR="00301171" w:rsidRPr="006A2EF4" w:rsidRDefault="00301171">
                  <w:pPr>
                    <w:rPr>
                      <w:b/>
                      <w:bCs/>
                      <w:i/>
                      <w:iCs/>
                    </w:rPr>
                  </w:pPr>
                  <w:r w:rsidRPr="006A2EF4">
                    <w:rPr>
                      <w:b/>
                      <w:bCs/>
                      <w:i/>
                      <w:iCs/>
                    </w:rPr>
                    <w:t xml:space="preserve">Buna göre 5/A sınıfı öğrencilerinden aşağıdaki yerlerden hangisine gitmeleri </w:t>
                  </w:r>
                  <w:r w:rsidRPr="006A2EF4">
                    <w:rPr>
                      <w:b/>
                      <w:bCs/>
                      <w:i/>
                      <w:iCs/>
                      <w:u w:val="single"/>
                    </w:rPr>
                    <w:t>beklenemez?</w:t>
                  </w:r>
                </w:p>
              </w:txbxContent>
            </v:textbox>
          </v:shape>
        </w:pict>
      </w:r>
      <w:r>
        <w:rPr>
          <w:b/>
          <w:bCs/>
        </w:rPr>
        <w:t>7</w:t>
      </w:r>
      <w:r w:rsidRPr="007A2F6C">
        <w:rPr>
          <w:b/>
          <w:bCs/>
        </w:rPr>
        <w:t>)</w:t>
      </w:r>
      <w:r w:rsidRPr="00D7306A">
        <w:rPr>
          <w:b/>
          <w:noProof/>
          <w:lang w:eastAsia="tr-TR"/>
        </w:rPr>
        <w:pict>
          <v:shape id="_x0000_i1043" type="#_x0000_t75" style="width:150.75pt;height:118.5pt;visibility:visible">
            <v:imagedata r:id="rId21" o:title=""/>
          </v:shape>
        </w:pict>
      </w:r>
      <w:r w:rsidRPr="00D7306A">
        <w:rPr>
          <w:rFonts w:ascii="Tahoma" w:hAnsi="Tahoma" w:cs="Tahoma"/>
          <w:b/>
          <w:noProof/>
          <w:vanish/>
          <w:color w:val="333333"/>
          <w:sz w:val="17"/>
          <w:szCs w:val="17"/>
          <w:lang w:eastAsia="tr-TR"/>
        </w:rPr>
        <w:pict>
          <v:shape id="Resim 1" o:spid="_x0000_i1044" type="#_x0000_t75" alt="http://a8.sphotos.ak.fbcdn.net/hphotos-ak-ash2/148499_1673957938192_1514736758_31657091_6380037_n.jpg" style="width:453.75pt;height:340.5pt;visibility:visible">
            <v:imagedata r:id="rId22" o:title=""/>
          </v:shape>
        </w:pict>
      </w:r>
    </w:p>
    <w:p w:rsidR="00301171" w:rsidRDefault="00301171" w:rsidP="006A2EF4">
      <w:r>
        <w:t xml:space="preserve">A)Pamukkale traverenleri                                                            B)Kapadokya,Peri bacaları    </w:t>
      </w:r>
    </w:p>
    <w:p w:rsidR="00301171" w:rsidRDefault="00301171" w:rsidP="006A2EF4">
      <w:r>
        <w:t>C)Edirne, Selimiye camii                                                              D)Manyas ,kuş cenneti</w:t>
      </w:r>
    </w:p>
    <w:p w:rsidR="00301171" w:rsidRPr="007A2F6C" w:rsidRDefault="00301171" w:rsidP="004D5EB9">
      <w:pPr>
        <w:rPr>
          <w:b/>
          <w:bCs/>
        </w:rPr>
      </w:pPr>
      <w:r>
        <w:rPr>
          <w:noProof/>
          <w:lang w:eastAsia="tr-TR"/>
        </w:rPr>
        <w:pict>
          <v:shape id="_x0000_s1048" type="#_x0000_t202" style="position:absolute;margin-left:29.1pt;margin-top:2pt;width:1in;height:83.15pt;z-index:251650560" strokecolor="white">
            <v:textbox>
              <w:txbxContent>
                <w:p w:rsidR="00301171" w:rsidRDefault="00301171">
                  <w:r w:rsidRPr="005F6094">
                    <w:rPr>
                      <w:noProof/>
                      <w:lang w:eastAsia="tr-TR"/>
                    </w:rPr>
                    <w:pict>
                      <v:shape id="Resim 26" o:spid="_x0000_i1046" type="#_x0000_t75" alt="http://t0.gstatic.com/images?q=tbn:ANd9GcRX1F35XCzhk_aLwut3Ug0y-l1bLspOuTn-s3Wh1nqsW4qbHNKk&amp;t=1" style="width:56.25pt;height:79.5pt;visibility:visible">
                        <v:imagedata r:id="rId2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82.7pt;margin-top:2pt;width:1in;height:92.9pt;z-index:251651584" strokecolor="white">
            <v:textbox>
              <w:txbxContent>
                <w:p w:rsidR="00301171" w:rsidRDefault="00301171" w:rsidP="004A0591">
                  <w:r w:rsidRPr="005F6094">
                    <w:rPr>
                      <w:noProof/>
                      <w:lang w:eastAsia="tr-TR"/>
                    </w:rPr>
                    <w:pict>
                      <v:shape id="Resim 28" o:spid="_x0000_i1048" type="#_x0000_t75" alt="http://www.kiz-oyunlari.org/files/image/cinli_kizi_giydir.png" style="width:56.25pt;height:1in;visibility:visible">
                        <v:imagedata r:id="rId24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63" style="position:absolute;margin-left:111.4pt;margin-top:1.85pt;width:164.45pt;height:69.8pt;z-index:251652608" adj="-3940,16912">
            <v:textbox>
              <w:txbxContent>
                <w:p w:rsidR="00301171" w:rsidRPr="007A2F6C" w:rsidRDefault="00301171">
                  <w:pPr>
                    <w:rPr>
                      <w:b/>
                      <w:bCs/>
                    </w:rPr>
                  </w:pPr>
                  <w:r w:rsidRPr="007A2F6C">
                    <w:rPr>
                      <w:b/>
                      <w:bCs/>
                    </w:rPr>
                    <w:t>Saklambaç oyunu benim ülkemde oynanan bir oyundur.</w:t>
                  </w:r>
                </w:p>
              </w:txbxContent>
            </v:textbox>
          </v:shape>
        </w:pict>
      </w:r>
      <w:r>
        <w:rPr>
          <w:b/>
          <w:bCs/>
        </w:rPr>
        <w:t>8</w:t>
      </w:r>
      <w:r w:rsidRPr="007A2F6C">
        <w:rPr>
          <w:b/>
          <w:bCs/>
        </w:rPr>
        <w:t>-</w:t>
      </w:r>
    </w:p>
    <w:p w:rsidR="00301171" w:rsidRPr="004A0591" w:rsidRDefault="00301171" w:rsidP="004A0591"/>
    <w:p w:rsidR="00301171" w:rsidRDefault="00301171" w:rsidP="004A0591">
      <w:pPr>
        <w:tabs>
          <w:tab w:val="left" w:pos="7590"/>
        </w:tabs>
      </w:pPr>
      <w:r>
        <w:tab/>
      </w:r>
    </w:p>
    <w:p w:rsidR="00301171" w:rsidRPr="007A2F6C" w:rsidRDefault="00301171" w:rsidP="001A153C">
      <w:pPr>
        <w:tabs>
          <w:tab w:val="left" w:pos="8220"/>
        </w:tabs>
        <w:rPr>
          <w:b/>
          <w:bCs/>
        </w:rPr>
      </w:pPr>
      <w:r w:rsidRPr="007A2F6C">
        <w:rPr>
          <w:b/>
          <w:bCs/>
        </w:rPr>
        <w:tab/>
      </w:r>
    </w:p>
    <w:p w:rsidR="00301171" w:rsidRPr="00DA3B6F" w:rsidRDefault="00301171" w:rsidP="001A153C">
      <w:pPr>
        <w:tabs>
          <w:tab w:val="left" w:pos="8220"/>
        </w:tabs>
        <w:rPr>
          <w:rFonts w:ascii="Times New Roman" w:hAnsi="Times New Roman" w:cs="Times New Roman"/>
          <w:b/>
          <w:bCs/>
        </w:rPr>
      </w:pPr>
      <w:r w:rsidRPr="00DA3B6F">
        <w:rPr>
          <w:rFonts w:ascii="Times New Roman" w:hAnsi="Times New Roman" w:cs="Times New Roman"/>
          <w:b/>
          <w:bCs/>
        </w:rPr>
        <w:t>İki  çocuk  arasındaki konuşmaya göre ,aşağıdaki  yargılardan hangisine   varılır?</w:t>
      </w:r>
    </w:p>
    <w:p w:rsidR="00301171" w:rsidRPr="00DA3B6F" w:rsidRDefault="00301171" w:rsidP="004A0591">
      <w:pPr>
        <w:rPr>
          <w:rFonts w:ascii="Times New Roman" w:hAnsi="Times New Roman" w:cs="Times New Roman"/>
        </w:rPr>
      </w:pPr>
      <w:r w:rsidRPr="00DA3B6F">
        <w:rPr>
          <w:rFonts w:ascii="Times New Roman" w:hAnsi="Times New Roman" w:cs="Times New Roman"/>
        </w:rPr>
        <w:t xml:space="preserve">A)Bütün çocuklar oyun oynamaktan hoşlanır.        </w:t>
      </w:r>
    </w:p>
    <w:p w:rsidR="00301171" w:rsidRPr="00DA3B6F" w:rsidRDefault="00301171" w:rsidP="004A0591">
      <w:pPr>
        <w:rPr>
          <w:rFonts w:ascii="Times New Roman" w:hAnsi="Times New Roman" w:cs="Times New Roman"/>
        </w:rPr>
      </w:pPr>
      <w:r w:rsidRPr="00DA3B6F">
        <w:rPr>
          <w:rFonts w:ascii="Times New Roman" w:hAnsi="Times New Roman" w:cs="Times New Roman"/>
        </w:rPr>
        <w:t xml:space="preserve"> B)Saklambaç oyununu bütün çocuklar sever.</w:t>
      </w:r>
    </w:p>
    <w:p w:rsidR="00301171" w:rsidRPr="00DA3B6F" w:rsidRDefault="00301171" w:rsidP="004A0591">
      <w:pPr>
        <w:rPr>
          <w:rFonts w:ascii="Times New Roman" w:hAnsi="Times New Roman" w:cs="Times New Roman"/>
        </w:rPr>
      </w:pPr>
      <w:r w:rsidRPr="00DA3B6F">
        <w:rPr>
          <w:rFonts w:ascii="Times New Roman" w:hAnsi="Times New Roman" w:cs="Times New Roman"/>
        </w:rPr>
        <w:t xml:space="preserve">C)Çocuk oyunları evrenseldir, tek bir ülkeye ait değildir   </w:t>
      </w:r>
    </w:p>
    <w:p w:rsidR="00301171" w:rsidRPr="00DA3B6F" w:rsidRDefault="00301171" w:rsidP="004A0591">
      <w:pPr>
        <w:rPr>
          <w:rFonts w:ascii="Times New Roman" w:hAnsi="Times New Roman" w:cs="Times New Roman"/>
        </w:rPr>
      </w:pPr>
      <w:r w:rsidRPr="00DA3B6F">
        <w:rPr>
          <w:rFonts w:ascii="Times New Roman" w:hAnsi="Times New Roman" w:cs="Times New Roman"/>
        </w:rPr>
        <w:t xml:space="preserve"> D)Saklambaç oynamak için çocuk olmak gerekir.</w:t>
      </w:r>
    </w:p>
    <w:p w:rsidR="00301171" w:rsidRPr="002B1B3F" w:rsidRDefault="00301171" w:rsidP="00DB64C7">
      <w:pPr>
        <w:pStyle w:val="NoSpacing"/>
        <w:rPr>
          <w:rFonts w:ascii="Times New Roman" w:hAnsi="Times New Roman"/>
          <w:b/>
        </w:rPr>
      </w:pPr>
      <w:r w:rsidRPr="002B1B3F">
        <w:rPr>
          <w:rFonts w:ascii="Times New Roman" w:hAnsi="Times New Roman"/>
          <w:b/>
        </w:rPr>
        <w:t>9.Demokratik toplumlarda insanlar yönetime nasıl katılır?</w:t>
      </w:r>
    </w:p>
    <w:p w:rsidR="00301171" w:rsidRPr="002B1B3F" w:rsidRDefault="00301171" w:rsidP="00DB64C7">
      <w:pPr>
        <w:pStyle w:val="NoSpacing"/>
        <w:rPr>
          <w:rFonts w:ascii="Times New Roman" w:hAnsi="Times New Roman"/>
          <w:b/>
        </w:rPr>
      </w:pPr>
    </w:p>
    <w:p w:rsidR="00301171" w:rsidRPr="002B1B3F" w:rsidRDefault="00301171" w:rsidP="00DB64C7">
      <w:pPr>
        <w:pStyle w:val="NoSpacing"/>
        <w:ind w:right="1318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51" type="#_x0000_t202" style="position:absolute;margin-left:211.9pt;margin-top:7.45pt;width:102pt;height:59.05pt;z-index:251678208">
            <v:textbox>
              <w:txbxContent>
                <w:p w:rsidR="00301171" w:rsidRDefault="00301171" w:rsidP="00DB64C7">
                  <w:hyperlink r:id="rId25" w:history="1">
                    <w:r w:rsidRPr="00D7306A">
                      <w:rPr>
                        <w:rFonts w:ascii="Arial" w:hAnsi="Arial" w:cs="Arial"/>
                        <w:noProof/>
                        <w:color w:val="0000FF"/>
                        <w:lang w:eastAsia="tr-TR"/>
                      </w:rPr>
                      <w:pict>
                        <v:shape id="_x0000_i1050" type="#_x0000_t75" alt="oyyyyyyy" href="http://images.google.com.tr/imgres?imgurl=http://www.haberobjektif.net/Resimler/oyyyyyyy.jpg&amp;imgrefurl=http://www.haberobjektif.net/?sayfa=336&amp;usg=__JGOyb5A2zlaODGdP7i5yBuHwX0s=&amp;h=204&amp;w=272&amp;sz=11&amp;hl=tr&amp;start=13&amp;tbnid=jMFLXNayb6t_hM:&amp;tbnh=85&amp;tbnw=113&amp;prev=/images?q=oy+kullanma&amp;gbv=2&amp;hl=tr&amp;sa" style="width:84.75pt;height:63.75pt;visibility:visible" o:button="t">
                          <v:fill o:detectmouseclick="t"/>
                          <v:imagedata r:id="rId26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Pr="002B1B3F">
        <w:rPr>
          <w:rFonts w:ascii="Times New Roman" w:hAnsi="Times New Roman"/>
        </w:rPr>
        <w:t xml:space="preserve">A. Seçimlerde aday olarak veya oy vererek        </w:t>
      </w:r>
    </w:p>
    <w:p w:rsidR="00301171" w:rsidRPr="002B1B3F" w:rsidRDefault="00301171" w:rsidP="00DB64C7">
      <w:pPr>
        <w:pStyle w:val="NoSpacing"/>
        <w:rPr>
          <w:rFonts w:ascii="Times New Roman" w:hAnsi="Times New Roman"/>
        </w:rPr>
      </w:pPr>
      <w:r w:rsidRPr="002B1B3F">
        <w:rPr>
          <w:rFonts w:ascii="Times New Roman" w:hAnsi="Times New Roman"/>
        </w:rPr>
        <w:t>B. Toplum kurallarına uyarak</w:t>
      </w:r>
    </w:p>
    <w:p w:rsidR="00301171" w:rsidRPr="002B1B3F" w:rsidRDefault="00301171" w:rsidP="00DB64C7">
      <w:pPr>
        <w:pStyle w:val="NoSpacing"/>
        <w:rPr>
          <w:rFonts w:ascii="Times New Roman" w:hAnsi="Times New Roman"/>
        </w:rPr>
      </w:pPr>
      <w:r w:rsidRPr="002B1B3F">
        <w:rPr>
          <w:rFonts w:ascii="Times New Roman" w:hAnsi="Times New Roman"/>
        </w:rPr>
        <w:t xml:space="preserve">C. Büyüklere saygı göstererek                            </w:t>
      </w:r>
    </w:p>
    <w:p w:rsidR="00301171" w:rsidRPr="002B1B3F" w:rsidRDefault="00301171" w:rsidP="00DB64C7">
      <w:pPr>
        <w:pStyle w:val="NoSpacing"/>
        <w:rPr>
          <w:rFonts w:ascii="Times New Roman" w:hAnsi="Times New Roman"/>
        </w:rPr>
      </w:pPr>
      <w:r w:rsidRPr="002B1B3F">
        <w:rPr>
          <w:rFonts w:ascii="Times New Roman" w:hAnsi="Times New Roman"/>
        </w:rPr>
        <w:t>D. Çok çalışarak</w:t>
      </w:r>
    </w:p>
    <w:p w:rsidR="00301171" w:rsidRPr="002B1B3F" w:rsidRDefault="00301171" w:rsidP="004A0591">
      <w:pPr>
        <w:rPr>
          <w:rFonts w:ascii="Times New Roman" w:hAnsi="Times New Roman" w:cs="Times New Roman"/>
        </w:rPr>
      </w:pPr>
    </w:p>
    <w:p w:rsidR="00301171" w:rsidRPr="007A2F6C" w:rsidRDefault="00301171" w:rsidP="002A2DE1">
      <w:pPr>
        <w:tabs>
          <w:tab w:val="left" w:pos="2310"/>
        </w:tabs>
        <w:rPr>
          <w:b/>
          <w:bCs/>
        </w:rPr>
      </w:pPr>
      <w:r>
        <w:rPr>
          <w:noProof/>
          <w:lang w:eastAsia="tr-TR"/>
        </w:rPr>
        <w:pict>
          <v:shape id="_x0000_s1052" type="#_x0000_t62" style="position:absolute;margin-left:106.15pt;margin-top:-1.5pt;width:266.25pt;height:95.65pt;z-index:251653632" adj="-3772,1660">
            <v:textbox>
              <w:txbxContent>
                <w:p w:rsidR="00301171" w:rsidRPr="007A2F6C" w:rsidRDefault="00301171">
                  <w:pPr>
                    <w:rPr>
                      <w:b/>
                      <w:bCs/>
                    </w:rPr>
                  </w:pPr>
                  <w:r w:rsidRPr="007A2F6C">
                    <w:rPr>
                      <w:b/>
                      <w:bCs/>
                    </w:rPr>
                    <w:t>Ben bir iş adamıyım.Ticaretin gelişmesinde önemli konulardan birisi; ürünlerin zamanında ve bozulmadan  tüketiciye iletilmesidir.</w:t>
                  </w:r>
                </w:p>
                <w:p w:rsidR="00301171" w:rsidRPr="007A2F6C" w:rsidRDefault="00301171">
                  <w:pPr>
                    <w:rPr>
                      <w:b/>
                      <w:bCs/>
                    </w:rPr>
                  </w:pPr>
                  <w:r w:rsidRPr="007A2F6C">
                    <w:rPr>
                      <w:b/>
                      <w:bCs/>
                    </w:rPr>
                    <w:t>Bunun için ihtiyaç duyulan en önemli  unsur nedir?</w:t>
                  </w:r>
                </w:p>
              </w:txbxContent>
            </v:textbox>
          </v:shape>
        </w:pict>
      </w:r>
      <w:r>
        <w:rPr>
          <w:b/>
          <w:bCs/>
        </w:rPr>
        <w:t>10</w:t>
      </w:r>
      <w:r w:rsidRPr="007A2F6C">
        <w:rPr>
          <w:b/>
          <w:bCs/>
        </w:rPr>
        <w:t>-</w:t>
      </w:r>
      <w:r w:rsidRPr="00D7306A">
        <w:rPr>
          <w:b/>
          <w:noProof/>
          <w:lang w:eastAsia="tr-TR"/>
        </w:rPr>
        <w:pict>
          <v:shape id="Resim 10" o:spid="_x0000_i1051" type="#_x0000_t75" alt="http://kalemkoleji.com/resimler/images/bayrak_cocuk_erkek_gif.gif" style="width:76.5pt;height:76.5pt;visibility:visible">
            <v:imagedata r:id="rId27" o:title=""/>
            <o:lock v:ext="edit" cropping="t"/>
          </v:shape>
        </w:pict>
      </w:r>
      <w:r w:rsidRPr="007A2F6C">
        <w:rPr>
          <w:b/>
          <w:bCs/>
        </w:rPr>
        <w:tab/>
      </w:r>
    </w:p>
    <w:p w:rsidR="00301171" w:rsidRDefault="00301171" w:rsidP="002A2DE1"/>
    <w:p w:rsidR="00301171" w:rsidRDefault="00301171" w:rsidP="002A2DE1">
      <w:pPr>
        <w:tabs>
          <w:tab w:val="left" w:pos="1530"/>
          <w:tab w:val="left" w:pos="2865"/>
        </w:tabs>
      </w:pPr>
      <w:r>
        <w:t>A)İnternet</w:t>
      </w:r>
      <w:r>
        <w:tab/>
        <w:t xml:space="preserve"> </w:t>
      </w:r>
      <w:r>
        <w:tab/>
        <w:t>B) İklim                          C)   Ulaşım                      D) Nüfus yoğunluğu</w:t>
      </w:r>
    </w:p>
    <w:p w:rsidR="00301171" w:rsidRPr="007A2F6C" w:rsidRDefault="00301171" w:rsidP="002A2DE1">
      <w:pPr>
        <w:tabs>
          <w:tab w:val="left" w:pos="1530"/>
          <w:tab w:val="left" w:pos="2865"/>
        </w:tabs>
        <w:rPr>
          <w:b/>
          <w:bCs/>
        </w:rPr>
      </w:pPr>
      <w:r w:rsidRPr="007A2F6C">
        <w:rPr>
          <w:b/>
          <w:bCs/>
        </w:rPr>
        <w:t>1</w:t>
      </w:r>
      <w:r>
        <w:rPr>
          <w:b/>
          <w:bCs/>
        </w:rPr>
        <w:t>1</w:t>
      </w:r>
      <w:r w:rsidRPr="007A2F6C">
        <w:rPr>
          <w:b/>
          <w:bCs/>
        </w:rPr>
        <w:t>-Aşağıdakilerden  hangisi  dünya  çocuklarının ortak özelliklerini anlatır?</w:t>
      </w:r>
    </w:p>
    <w:p w:rsidR="00301171" w:rsidRDefault="00301171" w:rsidP="002A2DE1">
      <w:pPr>
        <w:tabs>
          <w:tab w:val="left" w:pos="1530"/>
          <w:tab w:val="left" w:pos="2865"/>
        </w:tabs>
      </w:pPr>
      <w:r>
        <w:t>A)Konuştukları dil                                  B)Kültür öğeleri</w:t>
      </w:r>
    </w:p>
    <w:p w:rsidR="00301171" w:rsidRDefault="00301171" w:rsidP="002A2DE1">
      <w:pPr>
        <w:tabs>
          <w:tab w:val="left" w:pos="1530"/>
          <w:tab w:val="left" w:pos="2865"/>
        </w:tabs>
      </w:pPr>
      <w:r>
        <w:t>C)Eşit haklara sahip olmaları              D)Aynı vatan topraklarında yaşamaları</w:t>
      </w:r>
    </w:p>
    <w:p w:rsidR="00301171" w:rsidRDefault="00301171" w:rsidP="009B2CBB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3" type="#_x0000_t106" style="position:absolute;margin-left:144.2pt;margin-top:1.85pt;width:287.45pt;height:76.15pt;z-index:251655680" adj="-3494,11445">
            <v:textbox>
              <w:txbxContent>
                <w:p w:rsidR="00301171" w:rsidRPr="007A2F6C" w:rsidRDefault="00301171">
                  <w:pPr>
                    <w:rPr>
                      <w:b/>
                      <w:bCs/>
                      <w:i/>
                      <w:iCs/>
                    </w:rPr>
                  </w:pPr>
                  <w:r w:rsidRPr="007A2F6C">
                    <w:rPr>
                      <w:b/>
                      <w:bCs/>
                      <w:i/>
                      <w:iCs/>
                    </w:rPr>
                    <w:t>Çocuklar! Dış ülkelerden aldığımız ürünlerin başında petrol gelir. Bunun nedenini söyler misiniz?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202" style="position:absolute;margin-left:19.1pt;margin-top:2pt;width:91.45pt;height:76.15pt;z-index:251654656" strokecolor="white">
            <v:textbox>
              <w:txbxContent>
                <w:p w:rsidR="00301171" w:rsidRDefault="00301171">
                  <w:r w:rsidRPr="005F6094">
                    <w:rPr>
                      <w:noProof/>
                      <w:lang w:eastAsia="tr-TR"/>
                    </w:rPr>
                    <w:pict>
                      <v:shape id="Resim 42" o:spid="_x0000_i1053" type="#_x0000_t75" alt="http://learnenglish.de/IMAGES/minime.gif" style="width:75pt;height:74.25pt;visibility:visible">
                        <v:imagedata r:id="rId28" o:title=""/>
                      </v:shape>
                    </w:pict>
                  </w:r>
                </w:p>
              </w:txbxContent>
            </v:textbox>
          </v:shape>
        </w:pict>
      </w:r>
      <w:r w:rsidRPr="007A2F6C">
        <w:rPr>
          <w:b/>
          <w:bCs/>
        </w:rPr>
        <w:t>1</w:t>
      </w:r>
      <w:r>
        <w:rPr>
          <w:b/>
          <w:bCs/>
        </w:rPr>
        <w:t>2</w:t>
      </w:r>
      <w:r>
        <w:t>-</w:t>
      </w:r>
    </w:p>
    <w:p w:rsidR="00301171" w:rsidRDefault="00301171" w:rsidP="004F4DD2"/>
    <w:p w:rsidR="00301171" w:rsidRDefault="00301171" w:rsidP="004F4DD2">
      <w:pPr>
        <w:tabs>
          <w:tab w:val="left" w:pos="3465"/>
        </w:tabs>
      </w:pPr>
      <w:r>
        <w:tab/>
      </w:r>
    </w:p>
    <w:p w:rsidR="00301171" w:rsidRDefault="00301171" w:rsidP="004F4DD2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55" type="#_x0000_t61" style="position:absolute;margin-left:126.2pt;margin-top:17.65pt;width:276pt;height:36.15pt;z-index:251657728" adj="-4152,13802">
            <v:textbox>
              <w:txbxContent>
                <w:p w:rsidR="00301171" w:rsidRDefault="00301171">
                  <w:r>
                    <w:t>Kullanabileceğimiz  başka enerji kaynağının olmaması.</w:t>
                  </w:r>
                </w:p>
              </w:txbxContent>
            </v:textbox>
          </v:shape>
        </w:pict>
      </w:r>
    </w:p>
    <w:p w:rsidR="00301171" w:rsidRDefault="00301171" w:rsidP="001F7AEB">
      <w:pPr>
        <w:outlineLvl w:val="0"/>
      </w:pPr>
      <w:r>
        <w:rPr>
          <w:noProof/>
          <w:lang w:eastAsia="tr-TR"/>
        </w:rPr>
        <w:pict>
          <v:shape id="_x0000_s1056" type="#_x0000_t202" style="position:absolute;margin-left:19.1pt;margin-top:.75pt;width:52.55pt;height:39.45pt;z-index:251656704">
            <v:textbox>
              <w:txbxContent>
                <w:p w:rsidR="00301171" w:rsidRDefault="00301171">
                  <w:r w:rsidRPr="005F6094">
                    <w:rPr>
                      <w:noProof/>
                      <w:lang w:eastAsia="tr-TR"/>
                    </w:rPr>
                    <w:pict>
                      <v:shape id="Resim 44" o:spid="_x0000_i1055" type="#_x0000_t75" alt="http://sultanbeyliturgutreis.k12.tr/FileUpload/op33774/File/student.jpg" style="width:33.75pt;height:27.75pt;visibility:visible">
                        <v:imagedata r:id="rId29" o:title=""/>
                      </v:shape>
                    </w:pict>
                  </w:r>
                </w:p>
              </w:txbxContent>
            </v:textbox>
          </v:shape>
        </w:pict>
      </w:r>
      <w:r>
        <w:t>A)</w:t>
      </w:r>
    </w:p>
    <w:p w:rsidR="00301171" w:rsidRPr="007A2F6C" w:rsidRDefault="00301171" w:rsidP="001F7AEB">
      <w:pPr>
        <w:tabs>
          <w:tab w:val="left" w:pos="1530"/>
        </w:tabs>
        <w:outlineLvl w:val="0"/>
        <w:rPr>
          <w:b/>
          <w:bCs/>
        </w:rPr>
      </w:pPr>
      <w:r>
        <w:rPr>
          <w:noProof/>
          <w:lang w:eastAsia="tr-TR"/>
        </w:rPr>
        <w:pict>
          <v:shape id="_x0000_s1057" type="#_x0000_t61" style="position:absolute;margin-left:133.7pt;margin-top:20.8pt;width:268.5pt;height:36.15pt;z-index:251659776" adj="-4268,13802">
            <v:textbox>
              <w:txbxContent>
                <w:p w:rsidR="00301171" w:rsidRDefault="00301171" w:rsidP="004F4DD2">
                  <w:r>
                    <w:t>Petrolün en ucuz enerji kaynağı olması.</w:t>
                  </w:r>
                </w:p>
              </w:txbxContent>
            </v:textbox>
          </v:shape>
        </w:pict>
      </w:r>
      <w:r>
        <w:tab/>
      </w:r>
      <w:r w:rsidRPr="007A2F6C">
        <w:rPr>
          <w:b/>
          <w:bCs/>
        </w:rPr>
        <w:t>Osman</w:t>
      </w:r>
    </w:p>
    <w:p w:rsidR="00301171" w:rsidRPr="007A2F6C" w:rsidRDefault="00301171" w:rsidP="001F7AEB">
      <w:pPr>
        <w:outlineLvl w:val="0"/>
        <w:rPr>
          <w:b/>
          <w:bCs/>
        </w:rPr>
      </w:pPr>
      <w:r>
        <w:rPr>
          <w:noProof/>
          <w:lang w:eastAsia="tr-TR"/>
        </w:rPr>
        <w:pict>
          <v:shape id="_x0000_s1058" type="#_x0000_t202" style="position:absolute;margin-left:15.95pt;margin-top:1.35pt;width:52.55pt;height:39.45pt;z-index:251658752">
            <v:textbox>
              <w:txbxContent>
                <w:p w:rsidR="00301171" w:rsidRDefault="00301171" w:rsidP="004F4DD2">
                  <w:r w:rsidRPr="005F6094">
                    <w:rPr>
                      <w:noProof/>
                      <w:lang w:eastAsia="tr-TR"/>
                    </w:rPr>
                    <w:pict>
                      <v:shape id="Resim 46" o:spid="_x0000_i1057" type="#_x0000_t75" alt="http://www.aatmlsincan.k12.tr/duyurular/student.gif" style="width:35.25pt;height:30.75pt;visibility:visible">
                        <v:imagedata r:id="rId30" o:title=""/>
                        <o:lock v:ext="edit" cropping="t"/>
                      </v:shape>
                    </w:pict>
                  </w:r>
                </w:p>
              </w:txbxContent>
            </v:textbox>
          </v:shape>
        </w:pict>
      </w:r>
      <w:r>
        <w:t>B)</w:t>
      </w:r>
    </w:p>
    <w:p w:rsidR="00301171" w:rsidRPr="007A2F6C" w:rsidRDefault="00301171" w:rsidP="001F7AEB">
      <w:pPr>
        <w:tabs>
          <w:tab w:val="left" w:pos="1455"/>
        </w:tabs>
        <w:outlineLvl w:val="0"/>
        <w:rPr>
          <w:b/>
          <w:bCs/>
        </w:rPr>
      </w:pPr>
      <w:r>
        <w:rPr>
          <w:noProof/>
          <w:lang w:eastAsia="tr-TR"/>
        </w:rPr>
        <w:pict>
          <v:shape id="_x0000_s1059" type="#_x0000_t61" style="position:absolute;margin-left:133.7pt;margin-top:22.55pt;width:268.5pt;height:36.15pt;z-index:251661824" adj="-4268,13802">
            <v:textbox>
              <w:txbxContent>
                <w:p w:rsidR="00301171" w:rsidRDefault="00301171" w:rsidP="00C70D01">
                  <w:r>
                    <w:t>Günümüzün en önemli enerji kaynağı olan petrolün ülkemizde yeteri kadar bulunmaması.</w:t>
                  </w:r>
                </w:p>
              </w:txbxContent>
            </v:textbox>
          </v:shape>
        </w:pict>
      </w:r>
      <w:r w:rsidRPr="007A2F6C">
        <w:rPr>
          <w:b/>
          <w:bCs/>
        </w:rPr>
        <w:tab/>
        <w:t>Hava</w:t>
      </w:r>
    </w:p>
    <w:p w:rsidR="00301171" w:rsidRPr="007A2F6C" w:rsidRDefault="00301171" w:rsidP="001F7AEB">
      <w:pPr>
        <w:outlineLvl w:val="0"/>
        <w:rPr>
          <w:b/>
          <w:bCs/>
        </w:rPr>
      </w:pPr>
      <w:r>
        <w:rPr>
          <w:noProof/>
          <w:lang w:eastAsia="tr-TR"/>
        </w:rPr>
        <w:pict>
          <v:shape id="_x0000_s1060" type="#_x0000_t202" style="position:absolute;margin-left:12.2pt;margin-top:1.9pt;width:52.55pt;height:39.45pt;z-index:251660800">
            <v:textbox style="mso-next-textbox:#_x0000_s1060">
              <w:txbxContent>
                <w:p w:rsidR="00301171" w:rsidRDefault="00301171" w:rsidP="004F4DD2">
                  <w:r w:rsidRPr="005F6094">
                    <w:rPr>
                      <w:noProof/>
                      <w:lang w:eastAsia="tr-TR"/>
                    </w:rPr>
                    <w:pict>
                      <v:shape id="Resim 48" o:spid="_x0000_i1059" type="#_x0000_t75" alt="http://www.wornthrough.com/blog/wp-content/uploads/2011/03/school_clipart_boy_writting.gif" style="width:36pt;height:31.5pt;visibility:visible">
                        <v:imagedata r:id="rId31" o:title=""/>
                      </v:shape>
                    </w:pict>
                  </w:r>
                </w:p>
              </w:txbxContent>
            </v:textbox>
          </v:shape>
        </w:pict>
      </w:r>
      <w:r>
        <w:t>C)</w:t>
      </w:r>
    </w:p>
    <w:p w:rsidR="00301171" w:rsidRPr="007A2F6C" w:rsidRDefault="00301171" w:rsidP="001F7AEB">
      <w:pPr>
        <w:tabs>
          <w:tab w:val="left" w:pos="1545"/>
        </w:tabs>
        <w:outlineLvl w:val="0"/>
        <w:rPr>
          <w:b/>
          <w:bCs/>
        </w:rPr>
      </w:pPr>
      <w:r w:rsidRPr="007A2F6C">
        <w:rPr>
          <w:b/>
          <w:bCs/>
        </w:rPr>
        <w:tab/>
        <w:t>Sezer</w:t>
      </w:r>
    </w:p>
    <w:p w:rsidR="00301171" w:rsidRDefault="00301171" w:rsidP="00C70D01">
      <w:pPr>
        <w:tabs>
          <w:tab w:val="left" w:pos="1545"/>
          <w:tab w:val="left" w:pos="8280"/>
        </w:tabs>
      </w:pPr>
      <w:r>
        <w:rPr>
          <w:noProof/>
          <w:lang w:eastAsia="tr-TR"/>
        </w:rPr>
        <w:pict>
          <v:shape id="_x0000_s1061" type="#_x0000_t61" style="position:absolute;margin-left:133.7pt;margin-top:2.45pt;width:268.5pt;height:36.15pt;z-index:251663872" adj="-4268,13802">
            <v:textbox>
              <w:txbxContent>
                <w:p w:rsidR="00301171" w:rsidRDefault="00301171" w:rsidP="00C70D01">
                  <w:r>
                    <w:t>Petrol aldığımız ülkeler ile  iyi ilişkiler içinde bulunmamız.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202" style="position:absolute;margin-left:10.85pt;margin-top:2.45pt;width:50.15pt;height:39.45pt;z-index:251662848">
            <v:textbox style="mso-next-textbox:#_x0000_s1062">
              <w:txbxContent>
                <w:p w:rsidR="00301171" w:rsidRDefault="00301171" w:rsidP="00C70D01">
                  <w:r w:rsidRPr="005F6094">
                    <w:rPr>
                      <w:noProof/>
                      <w:lang w:eastAsia="tr-TR"/>
                    </w:rPr>
                    <w:pict>
                      <v:shape id="Resim 50" o:spid="_x0000_i1061" type="#_x0000_t75" alt="http://aam.govst.edu/projects/jshileny/images/clip%20art/student.jpg" style="width:35.25pt;height:29.25pt;visibility:visible">
                        <v:imagedata r:id="rId32" o:title=""/>
                      </v:shape>
                    </w:pict>
                  </w:r>
                </w:p>
              </w:txbxContent>
            </v:textbox>
          </v:shape>
        </w:pict>
      </w:r>
      <w:r>
        <w:t>D)</w:t>
      </w:r>
      <w:r>
        <w:tab/>
      </w:r>
      <w:r w:rsidRPr="007A2F6C">
        <w:rPr>
          <w:b/>
          <w:bCs/>
        </w:rPr>
        <w:t>Efekan</w:t>
      </w:r>
      <w:r>
        <w:tab/>
      </w:r>
    </w:p>
    <w:p w:rsidR="00301171" w:rsidRDefault="00301171" w:rsidP="00C70D01">
      <w:pPr>
        <w:tabs>
          <w:tab w:val="left" w:pos="1545"/>
          <w:tab w:val="left" w:pos="8280"/>
        </w:tabs>
      </w:pPr>
    </w:p>
    <w:p w:rsidR="00301171" w:rsidRPr="003E530C" w:rsidRDefault="00301171" w:rsidP="00796E65">
      <w:pPr>
        <w:spacing w:line="30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Pr="003E530C">
        <w:rPr>
          <w:rFonts w:ascii="Times New Roman" w:hAnsi="Times New Roman" w:cs="Times New Roman"/>
          <w:b/>
        </w:rPr>
        <w:t>.Türkiye Cumhuriyeti Devleti’nin en yetkili kişisi ve Türk milletinin temsilcisi kimdir?</w:t>
      </w:r>
    </w:p>
    <w:p w:rsidR="00301171" w:rsidRPr="003E530C" w:rsidRDefault="00301171" w:rsidP="00796E65">
      <w:pPr>
        <w:rPr>
          <w:rFonts w:ascii="Times New Roman" w:hAnsi="Times New Roman" w:cs="Times New Roman"/>
        </w:rPr>
      </w:pPr>
      <w:r w:rsidRPr="003E530C">
        <w:rPr>
          <w:rFonts w:ascii="Times New Roman" w:hAnsi="Times New Roman" w:cs="Times New Roman"/>
        </w:rPr>
        <w:t>A) cumhurbaşkanı                     B) başbakan                    C) meclis başkanı</w:t>
      </w:r>
      <w:r w:rsidRPr="003E530C">
        <w:rPr>
          <w:rFonts w:ascii="Times New Roman" w:hAnsi="Times New Roman" w:cs="Times New Roman"/>
        </w:rPr>
        <w:tab/>
        <w:t xml:space="preserve">             D) vali</w:t>
      </w:r>
    </w:p>
    <w:p w:rsidR="00301171" w:rsidRPr="003E530C" w:rsidRDefault="00301171" w:rsidP="00796E6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Pr="003E530C">
        <w:rPr>
          <w:rFonts w:ascii="Times New Roman" w:hAnsi="Times New Roman" w:cs="Times New Roman"/>
          <w:b/>
        </w:rPr>
        <w:t>. İl merkezinde kamu düzenini sağlama kimin görevidir?</w:t>
      </w:r>
    </w:p>
    <w:p w:rsidR="00301171" w:rsidRPr="003E530C" w:rsidRDefault="00301171" w:rsidP="00796E65">
      <w:pPr>
        <w:rPr>
          <w:rFonts w:ascii="Times New Roman" w:hAnsi="Times New Roman" w:cs="Times New Roman"/>
        </w:rPr>
      </w:pPr>
      <w:r w:rsidRPr="003E530C">
        <w:rPr>
          <w:rFonts w:ascii="Times New Roman" w:hAnsi="Times New Roman" w:cs="Times New Roman"/>
        </w:rPr>
        <w:t>A) İl Jandarma Komutanlığı</w:t>
      </w:r>
      <w:r w:rsidRPr="003E530C">
        <w:rPr>
          <w:rFonts w:ascii="Times New Roman" w:hAnsi="Times New Roman" w:cs="Times New Roman"/>
        </w:rPr>
        <w:tab/>
        <w:t xml:space="preserve">B) Karakol amirinin    C) Belediye Zabıtasını   </w:t>
      </w:r>
      <w:r w:rsidRPr="003E530C">
        <w:rPr>
          <w:rFonts w:ascii="Times New Roman" w:hAnsi="Times New Roman" w:cs="Times New Roman"/>
        </w:rPr>
        <w:tab/>
        <w:t>D) Valinin</w:t>
      </w:r>
      <w:r w:rsidRPr="003E530C">
        <w:rPr>
          <w:rFonts w:ascii="Times New Roman" w:hAnsi="Times New Roman" w:cs="Times New Roman"/>
        </w:rPr>
        <w:tab/>
      </w:r>
    </w:p>
    <w:p w:rsidR="00301171" w:rsidRPr="00465B27" w:rsidRDefault="00301171" w:rsidP="00465B27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15</w:t>
      </w:r>
      <w:r w:rsidRPr="00465B27">
        <w:rPr>
          <w:rFonts w:ascii="Times New Roman" w:hAnsi="Times New Roman" w:cs="Times New Roman"/>
          <w:b/>
          <w:color w:val="000000"/>
        </w:rPr>
        <w:t>.</w:t>
      </w:r>
      <w:r w:rsidRPr="00465B27">
        <w:rPr>
          <w:rFonts w:ascii="Times New Roman" w:hAnsi="Times New Roman" w:cs="Times New Roman"/>
          <w:color w:val="000000"/>
        </w:rPr>
        <w:t xml:space="preserve">  </w:t>
      </w:r>
      <w:r w:rsidRPr="00465B27">
        <w:rPr>
          <w:rFonts w:ascii="Times New Roman" w:hAnsi="Times New Roman" w:cs="Times New Roman"/>
          <w:b/>
          <w:color w:val="000000"/>
        </w:rPr>
        <w:t>Ülkemizdeki kural ve yasaların temelini hangisi oluşturur?</w:t>
      </w:r>
    </w:p>
    <w:p w:rsidR="00301171" w:rsidRPr="00465B27" w:rsidRDefault="00301171" w:rsidP="00465B27">
      <w:pPr>
        <w:tabs>
          <w:tab w:val="left" w:pos="360"/>
          <w:tab w:val="left" w:pos="1440"/>
          <w:tab w:val="left" w:pos="2520"/>
          <w:tab w:val="left" w:pos="3780"/>
        </w:tabs>
        <w:rPr>
          <w:rFonts w:ascii="Times New Roman" w:hAnsi="Times New Roman" w:cs="Times New Roman"/>
          <w:color w:val="000000"/>
        </w:rPr>
      </w:pPr>
      <w:r w:rsidRPr="00465B27">
        <w:rPr>
          <w:rFonts w:ascii="Times New Roman" w:hAnsi="Times New Roman" w:cs="Times New Roman"/>
          <w:color w:val="000000"/>
        </w:rPr>
        <w:t>A) Anayasa</w:t>
      </w:r>
      <w:r w:rsidRPr="00465B27">
        <w:rPr>
          <w:rFonts w:ascii="Times New Roman" w:hAnsi="Times New Roman" w:cs="Times New Roman"/>
          <w:color w:val="000000"/>
        </w:rPr>
        <w:tab/>
      </w:r>
      <w:r w:rsidRPr="00465B27">
        <w:rPr>
          <w:rFonts w:ascii="Times New Roman" w:hAnsi="Times New Roman" w:cs="Times New Roman"/>
          <w:color w:val="000000"/>
        </w:rPr>
        <w:tab/>
        <w:t>B) Töreler                      C) Gelenekler</w:t>
      </w:r>
      <w:r w:rsidRPr="00465B27">
        <w:rPr>
          <w:rFonts w:ascii="Times New Roman" w:hAnsi="Times New Roman" w:cs="Times New Roman"/>
          <w:color w:val="000000"/>
        </w:rPr>
        <w:tab/>
        <w:t xml:space="preserve">                  D) Ekonomi</w:t>
      </w:r>
    </w:p>
    <w:p w:rsidR="00301171" w:rsidRPr="003E530C" w:rsidRDefault="00301171" w:rsidP="00796E65">
      <w:pPr>
        <w:rPr>
          <w:rFonts w:ascii="Times New Roman" w:hAnsi="Times New Roman" w:cs="Times New Roman"/>
          <w:b/>
        </w:rPr>
      </w:pPr>
    </w:p>
    <w:p w:rsidR="00301171" w:rsidRPr="00C10E66" w:rsidRDefault="00301171" w:rsidP="00C10E66">
      <w:pPr>
        <w:ind w:right="238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16</w:t>
      </w:r>
      <w:r w:rsidRPr="00C10E66">
        <w:rPr>
          <w:rFonts w:ascii="Times New Roman" w:hAnsi="Times New Roman" w:cs="Times New Roman"/>
          <w:b/>
          <w:color w:val="000000"/>
        </w:rPr>
        <w:t>.</w:t>
      </w:r>
      <w:r w:rsidRPr="00C10E66">
        <w:rPr>
          <w:rFonts w:ascii="Times New Roman" w:hAnsi="Times New Roman" w:cs="Times New Roman"/>
          <w:color w:val="000000"/>
        </w:rPr>
        <w:t xml:space="preserve">  </w:t>
      </w:r>
      <w:r w:rsidRPr="00C10E66">
        <w:rPr>
          <w:rFonts w:ascii="Times New Roman" w:hAnsi="Times New Roman" w:cs="Times New Roman"/>
          <w:b/>
          <w:color w:val="000000"/>
        </w:rPr>
        <w:t>Ülkemizin iç güvenliğini sağlamakla görevli merkezî kuruluş hangisidir?</w:t>
      </w:r>
    </w:p>
    <w:p w:rsidR="00301171" w:rsidRPr="00C10E66" w:rsidRDefault="00301171" w:rsidP="00C10E66">
      <w:pPr>
        <w:ind w:right="238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A) Adalet Bakanlığı     </w:t>
      </w:r>
      <w:r w:rsidRPr="00C10E66">
        <w:rPr>
          <w:rFonts w:ascii="Times New Roman" w:hAnsi="Times New Roman" w:cs="Times New Roman"/>
          <w:color w:val="000000"/>
        </w:rPr>
        <w:t xml:space="preserve">  B)</w:t>
      </w:r>
      <w:r>
        <w:rPr>
          <w:rFonts w:ascii="Times New Roman" w:hAnsi="Times New Roman" w:cs="Times New Roman"/>
          <w:color w:val="000000"/>
        </w:rPr>
        <w:t xml:space="preserve"> Sağlık Bakanlığı      </w:t>
      </w:r>
      <w:r w:rsidRPr="00C10E66">
        <w:rPr>
          <w:rFonts w:ascii="Times New Roman" w:hAnsi="Times New Roman" w:cs="Times New Roman"/>
          <w:color w:val="000000"/>
        </w:rPr>
        <w:t xml:space="preserve"> C) İç İşleri Bakanlı</w:t>
      </w:r>
      <w:r>
        <w:rPr>
          <w:rFonts w:ascii="Times New Roman" w:hAnsi="Times New Roman" w:cs="Times New Roman"/>
          <w:color w:val="000000"/>
        </w:rPr>
        <w:t xml:space="preserve">ğı    </w:t>
      </w:r>
      <w:r w:rsidRPr="00C10E66">
        <w:rPr>
          <w:rFonts w:ascii="Times New Roman" w:hAnsi="Times New Roman" w:cs="Times New Roman"/>
          <w:color w:val="000000"/>
        </w:rPr>
        <w:t xml:space="preserve"> D) Dış İşleri Bakanlığı</w:t>
      </w:r>
    </w:p>
    <w:p w:rsidR="00301171" w:rsidRDefault="00301171" w:rsidP="00C70D01">
      <w:pPr>
        <w:tabs>
          <w:tab w:val="left" w:pos="1545"/>
          <w:tab w:val="left" w:pos="8280"/>
        </w:tabs>
      </w:pPr>
    </w:p>
    <w:p w:rsidR="00301171" w:rsidRPr="00385AF9" w:rsidRDefault="00301171" w:rsidP="00B308F5">
      <w:pPr>
        <w:rPr>
          <w:b/>
        </w:rPr>
      </w:pPr>
      <w:r>
        <w:rPr>
          <w:noProof/>
          <w:lang w:eastAsia="tr-TR"/>
        </w:rPr>
        <w:pict>
          <v:shape id="_x0000_s1063" type="#_x0000_t202" style="position:absolute;margin-left:206.95pt;margin-top:4.4pt;width:179.6pt;height:78pt;z-index:251665920" strokecolor="white">
            <v:textbox>
              <w:txbxContent>
                <w:p w:rsidR="00301171" w:rsidRDefault="00301171">
                  <w:r w:rsidRPr="005F6094">
                    <w:rPr>
                      <w:noProof/>
                      <w:lang w:eastAsia="tr-TR"/>
                    </w:rPr>
                    <w:pict>
                      <v:shape id="Resim 54" o:spid="_x0000_i1063" type="#_x0000_t75" alt="http://www.kentselhaber.com/img/hyh/406/40616/Kapikule-de-oy-verme-islemi-b0d.jpg" style="width:163.5pt;height:87.75pt;visibility:visible">
                        <v:imagedata r:id="rId33" o:title=""/>
                      </v:shape>
                    </w:pict>
                  </w:r>
                </w:p>
              </w:txbxContent>
            </v:textbox>
          </v:shape>
        </w:pict>
      </w:r>
      <w:r>
        <w:rPr>
          <w:b/>
        </w:rPr>
        <w:t>17</w:t>
      </w:r>
      <w:r w:rsidRPr="00385AF9">
        <w:rPr>
          <w:b/>
        </w:rPr>
        <w:t xml:space="preserve">-Ülkemizde yerel yöneticileri  seçmek </w:t>
      </w:r>
    </w:p>
    <w:p w:rsidR="00301171" w:rsidRPr="00385AF9" w:rsidRDefault="00301171" w:rsidP="00B308F5">
      <w:pPr>
        <w:rPr>
          <w:b/>
        </w:rPr>
      </w:pPr>
      <w:r w:rsidRPr="00385AF9">
        <w:rPr>
          <w:b/>
        </w:rPr>
        <w:t>İçin kaç yılda bir seçim yapılır?</w:t>
      </w:r>
    </w:p>
    <w:p w:rsidR="00301171" w:rsidRDefault="00301171" w:rsidP="002A34F8">
      <w:r>
        <w:t>A)3     B)4       C)5      D)6</w:t>
      </w:r>
    </w:p>
    <w:p w:rsidR="00301171" w:rsidRDefault="00301171" w:rsidP="002A34F8">
      <w:pPr>
        <w:rPr>
          <w:b/>
          <w:bCs/>
        </w:rPr>
      </w:pPr>
    </w:p>
    <w:p w:rsidR="00301171" w:rsidRDefault="00301171" w:rsidP="002A34F8">
      <w:pPr>
        <w:tabs>
          <w:tab w:val="left" w:pos="2580"/>
        </w:tabs>
      </w:pPr>
      <w:r>
        <w:rPr>
          <w:noProof/>
          <w:lang w:eastAsia="tr-TR"/>
        </w:rPr>
        <w:pict>
          <v:shape id="_x0000_s1064" type="#_x0000_t61" style="position:absolute;margin-left:129.4pt;margin-top:6.9pt;width:315pt;height:27.75pt;z-index:251667968" adj="-3446,17397">
            <v:textbox>
              <w:txbxContent>
                <w:p w:rsidR="00301171" w:rsidRDefault="00301171">
                  <w:r>
                    <w:t>Yasama, yasa(kanun) yapma ya da yasayı değiştirme yetkisidir.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23.9pt;margin-top:1.35pt;width:91.55pt;height:126.3pt;z-index:251666944" strokecolor="white">
            <v:textbox>
              <w:txbxContent>
                <w:p w:rsidR="00301171" w:rsidRDefault="00301171">
                  <w:r w:rsidRPr="005F6094">
                    <w:rPr>
                      <w:noProof/>
                      <w:lang w:eastAsia="tr-TR"/>
                    </w:rPr>
                    <w:pict>
                      <v:shape id="Resim 56" o:spid="_x0000_i1065" type="#_x0000_t75" alt="http://yourtask.wikispaces.com/file/view/TEACHER.GIF/110571307/TEACHER.GIF" style="width:75pt;height:123pt;visibility:visible">
                        <v:imagedata r:id="rId34" o:title=""/>
                      </v:shape>
                    </w:pict>
                  </w:r>
                </w:p>
              </w:txbxContent>
            </v:textbox>
          </v:shape>
        </w:pict>
      </w:r>
      <w:r>
        <w:rPr>
          <w:b/>
          <w:bCs/>
        </w:rPr>
        <w:t>18</w:t>
      </w:r>
      <w:r w:rsidRPr="007A2F6C">
        <w:rPr>
          <w:b/>
          <w:bCs/>
        </w:rPr>
        <w:t>-</w:t>
      </w:r>
      <w:r>
        <w:tab/>
      </w:r>
    </w:p>
    <w:p w:rsidR="00301171" w:rsidRPr="007A2F6C" w:rsidRDefault="00301171" w:rsidP="009325FE">
      <w:pPr>
        <w:rPr>
          <w:b/>
          <w:bCs/>
          <w:i/>
          <w:iCs/>
        </w:rPr>
      </w:pPr>
    </w:p>
    <w:p w:rsidR="00301171" w:rsidRPr="007A2F6C" w:rsidRDefault="00301171" w:rsidP="001F7AEB">
      <w:pPr>
        <w:tabs>
          <w:tab w:val="left" w:pos="2685"/>
        </w:tabs>
        <w:outlineLvl w:val="0"/>
        <w:rPr>
          <w:b/>
          <w:bCs/>
          <w:i/>
          <w:iCs/>
        </w:rPr>
      </w:pPr>
      <w:r w:rsidRPr="007A2F6C">
        <w:rPr>
          <w:b/>
          <w:bCs/>
          <w:i/>
          <w:iCs/>
        </w:rPr>
        <w:tab/>
        <w:t>Ülkemizde yasama faaliyetlerini hangi kurum yerine getirmektedir?</w:t>
      </w:r>
    </w:p>
    <w:p w:rsidR="00301171" w:rsidRDefault="00301171" w:rsidP="009325FE">
      <w:pPr>
        <w:tabs>
          <w:tab w:val="left" w:pos="2685"/>
        </w:tabs>
      </w:pPr>
      <w:r>
        <w:tab/>
        <w:t xml:space="preserve">  A)Hükümet                   B)Bakanlar        C) TBMM      D)Başbakanlık</w:t>
      </w:r>
    </w:p>
    <w:p w:rsidR="00301171" w:rsidRDefault="00301171" w:rsidP="00425F86"/>
    <w:p w:rsidR="00301171" w:rsidRPr="003220CC" w:rsidRDefault="00301171" w:rsidP="00425F86">
      <w:pPr>
        <w:rPr>
          <w:b/>
          <w:bCs/>
          <w:i/>
          <w:iCs/>
        </w:rPr>
      </w:pPr>
      <w:r>
        <w:rPr>
          <w:b/>
          <w:bCs/>
          <w:i/>
          <w:iCs/>
        </w:rPr>
        <w:t>19</w:t>
      </w:r>
      <w:r w:rsidRPr="003220CC">
        <w:rPr>
          <w:b/>
          <w:bCs/>
          <w:i/>
          <w:iCs/>
        </w:rPr>
        <w:t>-Okul yaşamında kurallara uyma alışkanlığı ileriki yaşamımızda</w:t>
      </w:r>
    </w:p>
    <w:p w:rsidR="00301171" w:rsidRPr="003220CC" w:rsidRDefault="00301171" w:rsidP="001F7AEB">
      <w:pPr>
        <w:outlineLvl w:val="0"/>
        <w:rPr>
          <w:b/>
          <w:bCs/>
          <w:i/>
          <w:iCs/>
        </w:rPr>
      </w:pPr>
      <w:r>
        <w:rPr>
          <w:noProof/>
          <w:lang w:eastAsia="tr-TR"/>
        </w:rPr>
        <w:pict>
          <v:shape id="_x0000_s1066" type="#_x0000_t202" style="position:absolute;margin-left:297pt;margin-top:5.35pt;width:121.05pt;height:77.3pt;z-index:251672064">
            <v:textbox>
              <w:txbxContent>
                <w:p w:rsidR="00301171" w:rsidRDefault="00301171">
                  <w:hyperlink r:id="rId35" w:history="1">
                    <w:r w:rsidRPr="00D7306A">
                      <w:rPr>
                        <w:rFonts w:ascii="Verdana" w:hAnsi="Verdana" w:cs="Verdana"/>
                        <w:noProof/>
                        <w:color w:val="000000"/>
                        <w:sz w:val="15"/>
                        <w:szCs w:val="15"/>
                        <w:lang w:eastAsia="tr-TR"/>
                      </w:rPr>
                      <w:pict>
                        <v:shape id="Resim 6" o:spid="_x0000_i1067" type="#_x0000_t75" alt="http://www.ohasanguneyio.k12.tr/upload/okul.jpg" href="http://www.ohasanguneyio.k12.tr/upload/" style="width:90.75pt;height:70.5pt;visibility:visible" o:button="t">
                          <v:fill o:detectmouseclick="t"/>
                          <v:imagedata r:id="rId36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 w:rsidRPr="003220CC">
        <w:rPr>
          <w:b/>
          <w:bCs/>
          <w:i/>
          <w:iCs/>
        </w:rPr>
        <w:t>Bizim neye uymamızı  kolaylaştıracaktır?</w:t>
      </w:r>
    </w:p>
    <w:p w:rsidR="00301171" w:rsidRDefault="00301171" w:rsidP="00425F86">
      <w:r>
        <w:t xml:space="preserve">A)Geleneklere                                        B)Göreneklere        </w:t>
      </w:r>
    </w:p>
    <w:p w:rsidR="00301171" w:rsidRDefault="00301171" w:rsidP="00E45687">
      <w:pPr>
        <w:tabs>
          <w:tab w:val="left" w:pos="3210"/>
        </w:tabs>
      </w:pPr>
      <w:r>
        <w:t xml:space="preserve">C)Alışkanlıklara </w:t>
      </w:r>
      <w:r>
        <w:tab/>
        <w:t>D)Yasalara</w:t>
      </w:r>
    </w:p>
    <w:p w:rsidR="00301171" w:rsidRDefault="00301171" w:rsidP="00E45687">
      <w:pPr>
        <w:tabs>
          <w:tab w:val="left" w:pos="3210"/>
        </w:tabs>
      </w:pPr>
    </w:p>
    <w:p w:rsidR="00301171" w:rsidRPr="00E73D9B" w:rsidRDefault="00301171" w:rsidP="00E73D9B">
      <w:pPr>
        <w:rPr>
          <w:rFonts w:ascii="Times New Roman" w:hAnsi="Times New Roman" w:cs="Times New Roman"/>
          <w:b/>
        </w:rPr>
      </w:pPr>
      <w:r w:rsidRPr="00E73D9B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0</w:t>
      </w:r>
      <w:r w:rsidRPr="00E73D9B">
        <w:rPr>
          <w:rFonts w:ascii="Times New Roman" w:hAnsi="Times New Roman" w:cs="Times New Roman"/>
          <w:b/>
        </w:rPr>
        <w:t>.</w:t>
      </w:r>
      <w:r w:rsidRPr="00E73D9B">
        <w:rPr>
          <w:rFonts w:ascii="Times New Roman" w:hAnsi="Times New Roman" w:cs="Times New Roman"/>
        </w:rPr>
        <w:t xml:space="preserve"> </w:t>
      </w:r>
      <w:r w:rsidRPr="00E73D9B">
        <w:rPr>
          <w:rFonts w:ascii="Times New Roman" w:hAnsi="Times New Roman" w:cs="Times New Roman"/>
          <w:b/>
        </w:rPr>
        <w:t xml:space="preserve">Merkeze bağlı yönetim birimlerinden </w:t>
      </w:r>
      <w:r w:rsidRPr="00E73D9B">
        <w:rPr>
          <w:rFonts w:ascii="Times New Roman" w:hAnsi="Times New Roman" w:cs="Times New Roman"/>
          <w:b/>
          <w:u w:val="single"/>
        </w:rPr>
        <w:t>biri il,</w:t>
      </w:r>
      <w:r w:rsidRPr="00E73D9B">
        <w:rPr>
          <w:rFonts w:ascii="Times New Roman" w:hAnsi="Times New Roman" w:cs="Times New Roman"/>
          <w:b/>
        </w:rPr>
        <w:t xml:space="preserve"> diğeri </w:t>
      </w:r>
      <w:r w:rsidRPr="00E73D9B">
        <w:rPr>
          <w:rFonts w:ascii="Times New Roman" w:hAnsi="Times New Roman" w:cs="Times New Roman"/>
          <w:b/>
          <w:u w:val="single"/>
        </w:rPr>
        <w:t>ise ilçedir</w:t>
      </w:r>
      <w:r w:rsidRPr="00E73D9B">
        <w:rPr>
          <w:rFonts w:ascii="Times New Roman" w:hAnsi="Times New Roman" w:cs="Times New Roman"/>
          <w:b/>
        </w:rPr>
        <w:t xml:space="preserve">. İl ve ilçenin başına devlet tarafından görevliler atanmaktadır. Aşağıdakilerden hangisinde il ve ilçe yöneticileri doğru olarak verilmiştir? </w:t>
      </w:r>
    </w:p>
    <w:p w:rsidR="00301171" w:rsidRPr="00E73D9B" w:rsidRDefault="00301171" w:rsidP="00E73D9B">
      <w:pPr>
        <w:rPr>
          <w:rFonts w:ascii="Times New Roman" w:hAnsi="Times New Roman" w:cs="Times New Roman"/>
        </w:rPr>
      </w:pPr>
      <w:r w:rsidRPr="00E73D9B">
        <w:rPr>
          <w:rFonts w:ascii="Times New Roman" w:hAnsi="Times New Roman" w:cs="Times New Roman"/>
        </w:rPr>
        <w:t xml:space="preserve"> A) Vali – Muhtar      </w:t>
      </w:r>
      <w:r>
        <w:rPr>
          <w:rFonts w:ascii="Times New Roman" w:hAnsi="Times New Roman" w:cs="Times New Roman"/>
        </w:rPr>
        <w:t xml:space="preserve">                </w:t>
      </w:r>
      <w:r w:rsidRPr="00E73D9B">
        <w:rPr>
          <w:rFonts w:ascii="Times New Roman" w:hAnsi="Times New Roman" w:cs="Times New Roman"/>
        </w:rPr>
        <w:t xml:space="preserve"> B) Belediye Başkanı – Kaymakam </w:t>
      </w:r>
    </w:p>
    <w:p w:rsidR="00301171" w:rsidRPr="00E73D9B" w:rsidRDefault="00301171" w:rsidP="00E73D9B">
      <w:pPr>
        <w:tabs>
          <w:tab w:val="left" w:pos="360"/>
          <w:tab w:val="left" w:pos="1620"/>
          <w:tab w:val="left" w:pos="2700"/>
          <w:tab w:val="left" w:pos="3600"/>
        </w:tabs>
        <w:rPr>
          <w:rFonts w:ascii="Times New Roman" w:hAnsi="Times New Roman" w:cs="Times New Roman"/>
        </w:rPr>
      </w:pPr>
      <w:r w:rsidRPr="00E73D9B">
        <w:rPr>
          <w:rFonts w:ascii="Times New Roman" w:hAnsi="Times New Roman" w:cs="Times New Roman"/>
        </w:rPr>
        <w:t xml:space="preserve">C) Kaymakam – Muhtar </w:t>
      </w:r>
      <w:r>
        <w:rPr>
          <w:rFonts w:ascii="Times New Roman" w:hAnsi="Times New Roman" w:cs="Times New Roman"/>
        </w:rPr>
        <w:t xml:space="preserve">          </w:t>
      </w:r>
      <w:r w:rsidRPr="00E73D9B">
        <w:rPr>
          <w:rFonts w:ascii="Times New Roman" w:hAnsi="Times New Roman" w:cs="Times New Roman"/>
        </w:rPr>
        <w:t xml:space="preserve"> D) Vali – Kaymakam </w:t>
      </w:r>
    </w:p>
    <w:p w:rsidR="00301171" w:rsidRPr="003A4342" w:rsidRDefault="00301171" w:rsidP="00E73D9B">
      <w:pPr>
        <w:rPr>
          <w:rFonts w:ascii="Comic Sans MS" w:hAnsi="Comic Sans MS"/>
          <w:b/>
          <w:sz w:val="20"/>
          <w:szCs w:val="20"/>
        </w:rPr>
      </w:pPr>
    </w:p>
    <w:p w:rsidR="00301171" w:rsidRPr="00FE5CDC" w:rsidRDefault="00301171" w:rsidP="00564A92">
      <w:pPr>
        <w:rPr>
          <w:sz w:val="24"/>
          <w:szCs w:val="24"/>
        </w:rPr>
      </w:pPr>
      <w:r w:rsidRPr="00FE5CDC">
        <w:rPr>
          <w:sz w:val="24"/>
          <w:szCs w:val="24"/>
        </w:rPr>
        <w:t>HER SORUNUN DOĞRU CEVABI 5 PUANDIR.</w:t>
      </w:r>
    </w:p>
    <w:p w:rsidR="00301171" w:rsidRDefault="00301171" w:rsidP="00564A9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  <w:r w:rsidRPr="00FE5CDC">
        <w:rPr>
          <w:sz w:val="24"/>
          <w:szCs w:val="24"/>
        </w:rPr>
        <w:t>20</w:t>
      </w:r>
      <w:r>
        <w:rPr>
          <w:sz w:val="24"/>
          <w:szCs w:val="24"/>
        </w:rPr>
        <w:t xml:space="preserve"> </w:t>
      </w:r>
      <w:r w:rsidRPr="00FE5CDC">
        <w:rPr>
          <w:sz w:val="24"/>
          <w:szCs w:val="24"/>
        </w:rPr>
        <w:t>X</w:t>
      </w:r>
      <w:r>
        <w:rPr>
          <w:sz w:val="24"/>
          <w:szCs w:val="24"/>
        </w:rPr>
        <w:t xml:space="preserve"> </w:t>
      </w:r>
      <w:r w:rsidRPr="00FE5CD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FE5CDC">
        <w:rPr>
          <w:sz w:val="24"/>
          <w:szCs w:val="24"/>
        </w:rPr>
        <w:t xml:space="preserve"> =  100 </w:t>
      </w:r>
      <w:r>
        <w:rPr>
          <w:sz w:val="24"/>
          <w:szCs w:val="24"/>
        </w:rPr>
        <w:t xml:space="preserve"> PUAN</w:t>
      </w:r>
    </w:p>
    <w:p w:rsidR="00301171" w:rsidRDefault="00301171" w:rsidP="00ED2839">
      <w:pPr>
        <w:rPr>
          <w:rFonts w:ascii="Arial" w:hAnsi="Arial" w:cs="Arial"/>
        </w:rPr>
      </w:pPr>
      <w:hyperlink r:id="rId37" w:history="1">
        <w:r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301171" w:rsidRPr="00FE5CDC" w:rsidRDefault="00301171" w:rsidP="00564A92">
      <w:pPr>
        <w:rPr>
          <w:sz w:val="24"/>
          <w:szCs w:val="24"/>
        </w:rPr>
      </w:pPr>
    </w:p>
    <w:sectPr w:rsidR="00301171" w:rsidRPr="00FE5CDC" w:rsidSect="003455BB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171" w:rsidRDefault="00301171" w:rsidP="006A2EF4">
      <w:pPr>
        <w:spacing w:after="0" w:line="240" w:lineRule="auto"/>
      </w:pPr>
      <w:r>
        <w:separator/>
      </w:r>
    </w:p>
  </w:endnote>
  <w:endnote w:type="continuationSeparator" w:id="0">
    <w:p w:rsidR="00301171" w:rsidRDefault="00301171" w:rsidP="006A2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171" w:rsidRDefault="00301171" w:rsidP="006A2EF4">
      <w:pPr>
        <w:spacing w:after="0" w:line="240" w:lineRule="auto"/>
      </w:pPr>
      <w:r>
        <w:separator/>
      </w:r>
    </w:p>
  </w:footnote>
  <w:footnote w:type="continuationSeparator" w:id="0">
    <w:p w:rsidR="00301171" w:rsidRDefault="00301171" w:rsidP="006A2E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E31B0"/>
    <w:multiLevelType w:val="hybridMultilevel"/>
    <w:tmpl w:val="3F7AB896"/>
    <w:lvl w:ilvl="0" w:tplc="1A0E012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E33216"/>
    <w:multiLevelType w:val="hybridMultilevel"/>
    <w:tmpl w:val="3672FA6E"/>
    <w:lvl w:ilvl="0" w:tplc="F87C33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9135BF"/>
    <w:multiLevelType w:val="hybridMultilevel"/>
    <w:tmpl w:val="95FED0B4"/>
    <w:lvl w:ilvl="0" w:tplc="2438FC1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5F816B3"/>
    <w:multiLevelType w:val="hybridMultilevel"/>
    <w:tmpl w:val="47829440"/>
    <w:lvl w:ilvl="0" w:tplc="F3BAD76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217D05"/>
    <w:multiLevelType w:val="hybridMultilevel"/>
    <w:tmpl w:val="C28CF860"/>
    <w:lvl w:ilvl="0" w:tplc="584E41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2E4596"/>
    <w:multiLevelType w:val="hybridMultilevel"/>
    <w:tmpl w:val="89C48A7E"/>
    <w:lvl w:ilvl="0" w:tplc="02222D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9C83BC1"/>
    <w:multiLevelType w:val="hybridMultilevel"/>
    <w:tmpl w:val="77985D28"/>
    <w:lvl w:ilvl="0" w:tplc="038E98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E5376B"/>
    <w:multiLevelType w:val="hybridMultilevel"/>
    <w:tmpl w:val="35DC8390"/>
    <w:lvl w:ilvl="0" w:tplc="94B677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E10B0F"/>
    <w:multiLevelType w:val="hybridMultilevel"/>
    <w:tmpl w:val="6520EA02"/>
    <w:lvl w:ilvl="0" w:tplc="024C693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41D"/>
    <w:rsid w:val="00050F25"/>
    <w:rsid w:val="000F6225"/>
    <w:rsid w:val="0010228E"/>
    <w:rsid w:val="00102C48"/>
    <w:rsid w:val="00154B17"/>
    <w:rsid w:val="0015775D"/>
    <w:rsid w:val="0015799B"/>
    <w:rsid w:val="001646FB"/>
    <w:rsid w:val="00173C6A"/>
    <w:rsid w:val="001A153C"/>
    <w:rsid w:val="001C5E07"/>
    <w:rsid w:val="001F6B32"/>
    <w:rsid w:val="001F7AEB"/>
    <w:rsid w:val="00227876"/>
    <w:rsid w:val="002A2DE1"/>
    <w:rsid w:val="002A34F8"/>
    <w:rsid w:val="002A6CBC"/>
    <w:rsid w:val="002B1B3F"/>
    <w:rsid w:val="002C028E"/>
    <w:rsid w:val="00301171"/>
    <w:rsid w:val="00305193"/>
    <w:rsid w:val="00320242"/>
    <w:rsid w:val="003220CC"/>
    <w:rsid w:val="003455BB"/>
    <w:rsid w:val="00347683"/>
    <w:rsid w:val="00372809"/>
    <w:rsid w:val="00385AF9"/>
    <w:rsid w:val="003A4342"/>
    <w:rsid w:val="003A7740"/>
    <w:rsid w:val="003E530C"/>
    <w:rsid w:val="00425F86"/>
    <w:rsid w:val="004278C3"/>
    <w:rsid w:val="00433D62"/>
    <w:rsid w:val="00465B27"/>
    <w:rsid w:val="004A0591"/>
    <w:rsid w:val="004A4A74"/>
    <w:rsid w:val="004B0F43"/>
    <w:rsid w:val="004D5EB9"/>
    <w:rsid w:val="004E3FB6"/>
    <w:rsid w:val="004F4DD2"/>
    <w:rsid w:val="00540387"/>
    <w:rsid w:val="00564A92"/>
    <w:rsid w:val="005E3551"/>
    <w:rsid w:val="005F6094"/>
    <w:rsid w:val="00602045"/>
    <w:rsid w:val="006372BB"/>
    <w:rsid w:val="006A2EF4"/>
    <w:rsid w:val="006C0C6C"/>
    <w:rsid w:val="00707D2B"/>
    <w:rsid w:val="007369EA"/>
    <w:rsid w:val="0075641D"/>
    <w:rsid w:val="00796E65"/>
    <w:rsid w:val="007A1E53"/>
    <w:rsid w:val="007A2F6C"/>
    <w:rsid w:val="008411D9"/>
    <w:rsid w:val="008C007A"/>
    <w:rsid w:val="009325FE"/>
    <w:rsid w:val="009B191B"/>
    <w:rsid w:val="009B2CBB"/>
    <w:rsid w:val="009E510F"/>
    <w:rsid w:val="00A0496A"/>
    <w:rsid w:val="00A055E5"/>
    <w:rsid w:val="00A25BF7"/>
    <w:rsid w:val="00A32A7E"/>
    <w:rsid w:val="00A561C8"/>
    <w:rsid w:val="00A70B63"/>
    <w:rsid w:val="00A75D60"/>
    <w:rsid w:val="00A93DB3"/>
    <w:rsid w:val="00B0239F"/>
    <w:rsid w:val="00B05CE0"/>
    <w:rsid w:val="00B308F5"/>
    <w:rsid w:val="00B92B8C"/>
    <w:rsid w:val="00BA1BDC"/>
    <w:rsid w:val="00C0026B"/>
    <w:rsid w:val="00C04533"/>
    <w:rsid w:val="00C04737"/>
    <w:rsid w:val="00C10E66"/>
    <w:rsid w:val="00C5191A"/>
    <w:rsid w:val="00C65B5F"/>
    <w:rsid w:val="00C70D01"/>
    <w:rsid w:val="00C9688B"/>
    <w:rsid w:val="00CA2BDD"/>
    <w:rsid w:val="00CB750D"/>
    <w:rsid w:val="00CD0C41"/>
    <w:rsid w:val="00CD6DC0"/>
    <w:rsid w:val="00CF3C4A"/>
    <w:rsid w:val="00D53E39"/>
    <w:rsid w:val="00D7306A"/>
    <w:rsid w:val="00D9244F"/>
    <w:rsid w:val="00D92E24"/>
    <w:rsid w:val="00DA3B6F"/>
    <w:rsid w:val="00DB64C7"/>
    <w:rsid w:val="00E06919"/>
    <w:rsid w:val="00E13AE3"/>
    <w:rsid w:val="00E223B8"/>
    <w:rsid w:val="00E45687"/>
    <w:rsid w:val="00E73D9B"/>
    <w:rsid w:val="00EC414B"/>
    <w:rsid w:val="00ED0294"/>
    <w:rsid w:val="00ED2839"/>
    <w:rsid w:val="00FE5CDC"/>
    <w:rsid w:val="00FF0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44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56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64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A2EF4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6A2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2EF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A2E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2EF4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1F7AE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F3C4A"/>
    <w:rPr>
      <w:rFonts w:ascii="Times New Roman" w:hAnsi="Times New Roman" w:cs="Calibri"/>
      <w:sz w:val="2"/>
      <w:lang w:eastAsia="en-US"/>
    </w:rPr>
  </w:style>
  <w:style w:type="paragraph" w:styleId="NoSpacing">
    <w:name w:val="No Spacing"/>
    <w:uiPriority w:val="99"/>
    <w:qFormat/>
    <w:rsid w:val="00DB64C7"/>
    <w:rPr>
      <w:lang w:eastAsia="en-US"/>
    </w:rPr>
  </w:style>
  <w:style w:type="character" w:styleId="Hyperlink">
    <w:name w:val="Hyperlink"/>
    <w:basedOn w:val="DefaultParagraphFont"/>
    <w:uiPriority w:val="99"/>
    <w:rsid w:val="00ED283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41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6.pn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http://images.google.com.tr/imgres?imgurl=http://www.haberobjektif.net/Resimler/oyyyyyyy.jpg&amp;imgrefurl=http://www.haberobjektif.net/?sayfa=336&amp;usg=__JGOyb5A2zlaODGdP7i5yBuHwX0s=&amp;h=204&amp;w=272&amp;sz=11&amp;hl=tr&amp;start=13&amp;tbnid=jMFLXNayb6t_hM:&amp;tbnh=85&amp;tbnw=113&amp;prev=/images?q=oy+kullanma&amp;gbv=2&amp;hl=tr&amp;sa=G" TargetMode="External"/><Relationship Id="rId33" Type="http://schemas.openxmlformats.org/officeDocument/2006/relationships/image" Target="media/image25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4.jpeg"/><Relationship Id="rId37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gif"/><Relationship Id="rId23" Type="http://schemas.openxmlformats.org/officeDocument/2006/relationships/image" Target="media/image16.jpeg"/><Relationship Id="rId28" Type="http://schemas.openxmlformats.org/officeDocument/2006/relationships/image" Target="media/image20.png"/><Relationship Id="rId36" Type="http://schemas.openxmlformats.org/officeDocument/2006/relationships/image" Target="media/image27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www.akbabahaber.com/resimler/1/5353.jpg&amp;imgrefurl=http://www.akbabahaber.com/haber/muglada-35truzim-haftasi-kutlaniyor-5353.html&amp;usg=__KLeVCbQ0LZKtZpqZgF19dwxFmYs=&amp;h=615&amp;w=640&amp;sz=63&amp;hl=tr&amp;start=5&amp;zoom=1&amp;tbnid=KjzyHeT1toqLXM:&amp;tbnh=132&amp;tbnw=137&amp;ei=7Qa8TaPGDoKl4Ab4gf25BQ&amp;prev=/search?q=bursa+valili%C4%9Fi&amp;hl=tr&amp;biw=1276&amp;bih=599&amp;gbv=2&amp;tbs=itp:lineart,ic:color&amp;tbm=isch&amp;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gif"/><Relationship Id="rId30" Type="http://schemas.openxmlformats.org/officeDocument/2006/relationships/image" Target="media/image22.gif"/><Relationship Id="rId35" Type="http://schemas.openxmlformats.org/officeDocument/2006/relationships/hyperlink" Target="http://www.ohasanguneyio.k12.tr/upload/o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4</Pages>
  <Words>700</Words>
  <Characters>3990</Characters>
  <Application>Microsoft Office Outlook</Application>
  <DocSecurity>0</DocSecurity>
  <Lines>0</Lines>
  <Paragraphs>0</Paragraphs>
  <ScaleCrop>false</ScaleCrop>
  <Company>Milli Eğitim Bakanlığı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FATMANUR</dc:creator>
  <cp:keywords/>
  <dc:description/>
  <cp:lastModifiedBy>edanur</cp:lastModifiedBy>
  <cp:revision>38</cp:revision>
  <dcterms:created xsi:type="dcterms:W3CDTF">2011-05-17T15:09:00Z</dcterms:created>
  <dcterms:modified xsi:type="dcterms:W3CDTF">2012-04-13T15:35:00Z</dcterms:modified>
</cp:coreProperties>
</file>