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46" w:rsidRPr="008B6CFA" w:rsidRDefault="00CA1446" w:rsidP="001608F4">
      <w:pPr>
        <w:pStyle w:val="NoSpacing"/>
        <w:rPr>
          <w:shd w:val="clear" w:color="auto" w:fill="B8CCE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7" o:spid="_x0000_s1026" type="#_x0000_t75" style="position:absolute;margin-left:-14.05pt;margin-top:-15.2pt;width:32.4pt;height:32.25pt;z-index:251664896;visibility:visible">
            <v:imagedata r:id="rId7" o:title=""/>
          </v:shape>
        </w:pict>
      </w:r>
      <w:r>
        <w:rPr>
          <w:noProof/>
          <w:lang w:eastAsia="tr-TR"/>
        </w:rPr>
        <w:pict>
          <v:rect id="Rectangle 2" o:spid="_x0000_s1027" style="position:absolute;margin-left:-18.35pt;margin-top:-19.3pt;width:546.5pt;height:36.35pt;z-index:251636224;visibility:visible">
            <v:textbox>
              <w:txbxContent>
                <w:p w:rsidR="00CA1446" w:rsidRPr="00411DF6" w:rsidRDefault="00CA1446" w:rsidP="00411DF6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Genel Tarama Soruları</w:t>
                  </w:r>
                </w:p>
                <w:p w:rsidR="00CA1446" w:rsidRPr="0039576D" w:rsidRDefault="00CA1446" w:rsidP="004F6112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Adım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Soyadım: ………………………………………………………………Okul Numaram: …………………PUAN: ………………………</w:t>
                  </w:r>
                </w:p>
                <w:p w:rsidR="00CA1446" w:rsidRPr="002A45D6" w:rsidRDefault="00CA1446" w:rsidP="00CB5980">
                  <w:pPr>
                    <w:jc w:val="center"/>
                    <w:rPr>
                      <w:rFonts w:ascii="Book Antiqua" w:hAnsi="Book Antiqua" w:cs="Book Antiqua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CA1446" w:rsidRPr="008B6CFA" w:rsidRDefault="00CA1446" w:rsidP="001608F4">
      <w:pPr>
        <w:pStyle w:val="NoSpacing"/>
        <w:rPr>
          <w:shd w:val="clear" w:color="auto" w:fill="B8CCE4"/>
        </w:rPr>
      </w:pPr>
    </w:p>
    <w:p w:rsidR="00CA1446" w:rsidRPr="003258E6" w:rsidRDefault="00CA1446" w:rsidP="003258E6">
      <w:pPr>
        <w:pStyle w:val="NoSpacing"/>
        <w:tabs>
          <w:tab w:val="left" w:pos="284"/>
          <w:tab w:val="left" w:pos="2694"/>
          <w:tab w:val="left" w:pos="3402"/>
        </w:tabs>
      </w:pPr>
      <w:r>
        <w:rPr>
          <w:noProof/>
          <w:lang w:eastAsia="tr-TR"/>
        </w:rPr>
        <w:pict>
          <v:shape id="Resim 7" o:spid="_x0000_s1028" type="#_x0000_t75" style="position:absolute;margin-left:7.8pt;margin-top:26.45pt;width:31.5pt;height:35.4pt;z-index:-251677184;visibility:visible">
            <v:imagedata r:id="rId8" o:title=""/>
          </v:shape>
        </w:pict>
      </w:r>
      <w:r w:rsidRPr="008B6CFA">
        <w:rPr>
          <w:b/>
          <w:bCs/>
          <w:bdr w:val="single" w:sz="4" w:space="0" w:color="auto"/>
          <w:shd w:val="clear" w:color="auto" w:fill="FDE9D9"/>
        </w:rPr>
        <w:t xml:space="preserve">1. </w:t>
      </w:r>
      <w:r>
        <w:t xml:space="preserve">  Aşağıdaki çocuklardan hangisi </w:t>
      </w:r>
      <w:r w:rsidRPr="003258E6">
        <w:rPr>
          <w:b/>
          <w:bCs/>
          <w:u w:val="single"/>
        </w:rPr>
        <w:t>doğru</w:t>
      </w:r>
      <w:r>
        <w:t xml:space="preserve"> söylemektedir?</w:t>
      </w:r>
      <w:r w:rsidRPr="00EB7D41">
        <w:rPr>
          <w:b/>
          <w:bCs/>
        </w:rPr>
        <w:t xml:space="preserve"> </w:t>
      </w:r>
    </w:p>
    <w:p w:rsidR="00CA1446" w:rsidRDefault="00CA1446" w:rsidP="00EB7D41">
      <w:pPr>
        <w:pStyle w:val="NoSpacing"/>
        <w:tabs>
          <w:tab w:val="left" w:pos="2694"/>
        </w:tabs>
        <w:rPr>
          <w:b/>
          <w:bCs/>
        </w:rPr>
      </w:pPr>
      <w:r>
        <w:rPr>
          <w:noProof/>
          <w:lang w:eastAsia="tr-TR"/>
        </w:rPr>
        <w:pict>
          <v:rect id="Rectangle 1051" o:spid="_x0000_s1029" style="position:absolute;margin-left:41.6pt;margin-top:5.9pt;width:183.65pt;height:27.75pt;z-index:251638272;visibility:visible" strokeweight="1pt">
            <v:textbox>
              <w:txbxContent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Türkiye’de aktif volkanik dağ vardır.</w:t>
                  </w:r>
                </w:p>
              </w:txbxContent>
            </v:textbox>
          </v:rect>
        </w:pict>
      </w:r>
    </w:p>
    <w:p w:rsidR="00CA1446" w:rsidRDefault="00CA1446" w:rsidP="00EB7D41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tab/>
      </w:r>
    </w:p>
    <w:p w:rsidR="00CA1446" w:rsidRDefault="00CA1446" w:rsidP="00EB7D41">
      <w:pPr>
        <w:pStyle w:val="NoSpacing"/>
        <w:tabs>
          <w:tab w:val="left" w:pos="2694"/>
        </w:tabs>
        <w:rPr>
          <w:noProof/>
        </w:rPr>
      </w:pPr>
    </w:p>
    <w:p w:rsidR="00CA1446" w:rsidRDefault="00CA1446" w:rsidP="00EB7D41">
      <w:pPr>
        <w:pStyle w:val="NoSpacing"/>
        <w:tabs>
          <w:tab w:val="left" w:pos="2694"/>
        </w:tabs>
        <w:rPr>
          <w:noProof/>
        </w:rPr>
      </w:pPr>
      <w:r>
        <w:rPr>
          <w:noProof/>
          <w:lang w:eastAsia="tr-TR"/>
        </w:rPr>
        <w:pict>
          <v:rect id="Rectangle 1279" o:spid="_x0000_s1030" style="position:absolute;margin-left:9.05pt;margin-top:8.8pt;width:179.7pt;height:32.6pt;z-index:251643392;visibility:visible" strokeweight="1pt">
            <v:textbox>
              <w:txbxContent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Türkiye’nin en uzun dağı Erciyes Dağı’dır.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9" o:spid="_x0000_s1031" type="#_x0000_t75" style="position:absolute;margin-left:193.05pt;margin-top:8.6pt;width:34.5pt;height:28.05pt;z-index:-251676160;visibility:visible">
            <v:imagedata r:id="rId9" o:title=""/>
          </v:shape>
        </w:pict>
      </w:r>
    </w:p>
    <w:p w:rsidR="00CA1446" w:rsidRPr="009E5889" w:rsidRDefault="00CA1446" w:rsidP="00EB7D41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 xml:space="preserve"> </w:t>
      </w:r>
    </w:p>
    <w:p w:rsidR="00CA1446" w:rsidRDefault="00CA1446" w:rsidP="00EB7D41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EB7D41">
      <w:pPr>
        <w:pStyle w:val="NoSpacing"/>
        <w:tabs>
          <w:tab w:val="left" w:pos="2694"/>
        </w:tabs>
        <w:rPr>
          <w:b/>
          <w:bCs/>
        </w:rPr>
      </w:pPr>
      <w:r>
        <w:rPr>
          <w:noProof/>
          <w:lang w:eastAsia="tr-TR"/>
        </w:rPr>
        <w:pict>
          <v:shape id="Resim 12" o:spid="_x0000_s1032" type="#_x0000_t75" style="position:absolute;margin-left:9.55pt;margin-top:4.55pt;width:32pt;height:32.95pt;z-index:-251675136;visibility:visible">
            <v:imagedata r:id="rId10" o:title=""/>
          </v:shape>
        </w:pict>
      </w:r>
      <w:r>
        <w:rPr>
          <w:noProof/>
          <w:lang w:eastAsia="tr-TR"/>
        </w:rPr>
        <w:pict>
          <v:rect id="Rectangle 1281" o:spid="_x0000_s1033" style="position:absolute;margin-left:40.95pt;margin-top:11.5pt;width:184.65pt;height:26.5pt;z-index:251645440;visibility:visible" strokeweight="1pt">
            <v:textbox>
              <w:txbxContent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Türkiye’nin en büyük gölü Van Gölü’dür.</w:t>
                  </w:r>
                </w:p>
              </w:txbxContent>
            </v:textbox>
          </v:rect>
        </w:pict>
      </w:r>
    </w:p>
    <w:p w:rsidR="00CA1446" w:rsidRDefault="00CA1446" w:rsidP="00EB7D41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tab/>
      </w:r>
    </w:p>
    <w:p w:rsidR="00CA1446" w:rsidRDefault="00CA1446" w:rsidP="00EB7D41">
      <w:pPr>
        <w:pStyle w:val="NoSpacing"/>
        <w:tabs>
          <w:tab w:val="left" w:pos="2694"/>
        </w:tabs>
        <w:rPr>
          <w:noProof/>
        </w:rPr>
      </w:pPr>
    </w:p>
    <w:p w:rsidR="00CA1446" w:rsidRDefault="00CA1446" w:rsidP="00EB7D41">
      <w:pPr>
        <w:pStyle w:val="NoSpacing"/>
        <w:tabs>
          <w:tab w:val="left" w:pos="2694"/>
        </w:tabs>
        <w:rPr>
          <w:noProof/>
        </w:rPr>
      </w:pPr>
      <w:r>
        <w:rPr>
          <w:noProof/>
          <w:lang w:eastAsia="tr-TR"/>
        </w:rPr>
        <w:pict>
          <v:rect id="Rectangle 1280" o:spid="_x0000_s1034" style="position:absolute;margin-left:10.45pt;margin-top:8.4pt;width:179.1pt;height:34.65pt;z-index:251644416;visibility:visible" strokeweight="1pt">
            <v:textbox>
              <w:txbxContent>
                <w:p w:rsidR="00CA1446" w:rsidRPr="00E37144" w:rsidRDefault="00CA1446" w:rsidP="00201E7C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</w:rPr>
                    <w:t>Türkiye’de yükselti Doğudan batıya doğru çıkar.</w:t>
                  </w:r>
                </w:p>
                <w:p w:rsidR="00CA1446" w:rsidRPr="00E37144" w:rsidRDefault="00CA1446" w:rsidP="00E37144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14" o:spid="_x0000_s1035" type="#_x0000_t75" style="position:absolute;margin-left:193.2pt;margin-top:6.25pt;width:31pt;height:32.45pt;z-index:-251674112;visibility:visible">
            <v:imagedata r:id="rId11" o:title=""/>
          </v:shape>
        </w:pict>
      </w:r>
    </w:p>
    <w:p w:rsidR="00CA1446" w:rsidRPr="00235C44" w:rsidRDefault="00CA1446" w:rsidP="00EB7D41">
      <w:pPr>
        <w:pStyle w:val="NoSpacing"/>
        <w:tabs>
          <w:tab w:val="left" w:pos="2694"/>
        </w:tabs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 xml:space="preserve"> </w:t>
      </w:r>
    </w:p>
    <w:p w:rsidR="00CA1446" w:rsidRPr="008B6CFA" w:rsidRDefault="00CA1446" w:rsidP="00EB7D41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Pr="008B6CFA" w:rsidRDefault="00CA1446" w:rsidP="00453AEE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27" o:spid="_x0000_s1036" type="#_x0000_t202" style="position:absolute;margin-left:248.9pt;margin-top:8.35pt;width:26.7pt;height:263.55pt;z-index:-251679232;visibility:visible" stroked="f">
            <v:textbox style="layout-flow:vertical;mso-layout-flow-alt:bottom-to-top">
              <w:txbxContent>
                <w:p w:rsidR="00CA1446" w:rsidRPr="008B6CFA" w:rsidRDefault="00CA1446">
                  <w:pPr>
                    <w:rPr>
                      <w:rFonts w:ascii="Lucida Handwriting" w:hAnsi="Lucida Handwriting" w:cs="Lucida Handwriting"/>
                      <w:color w:val="F2F2F2"/>
                      <w:sz w:val="16"/>
                      <w:szCs w:val="16"/>
                    </w:rPr>
                  </w:pPr>
                  <w:r w:rsidRPr="008B6CFA">
                    <w:rPr>
                      <w:rFonts w:ascii="Lucida Handwriting" w:hAnsi="Lucida Handwriting" w:cs="Lucida Handwriting"/>
                      <w:color w:val="F2F2F2"/>
                      <w:sz w:val="16"/>
                      <w:szCs w:val="16"/>
                    </w:rPr>
                    <w:t>S  ü  l  e  y  m  a  n     O  C  A  K     –     o  c  a  k  5  5  6  7</w:t>
                  </w:r>
                </w:p>
              </w:txbxContent>
            </v:textbox>
          </v:shape>
        </w:pict>
      </w:r>
      <w:r w:rsidRPr="008B6CFA">
        <w:rPr>
          <w:b/>
          <w:bCs/>
          <w:bdr w:val="single" w:sz="4" w:space="0" w:color="auto"/>
          <w:shd w:val="clear" w:color="auto" w:fill="FDE9D9"/>
        </w:rPr>
        <w:t>2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 </w:t>
      </w:r>
      <w:r>
        <w:t xml:space="preserve">Aşağıdaki yerleşim yerlerinden hangisi insan yaşamına </w:t>
      </w:r>
      <w:r w:rsidRPr="00255750">
        <w:rPr>
          <w:b/>
          <w:bCs/>
          <w:u w:val="single"/>
        </w:rPr>
        <w:t>daha az</w:t>
      </w:r>
      <w:r>
        <w:t xml:space="preserve"> elverişlidir?</w:t>
      </w:r>
    </w:p>
    <w:p w:rsidR="00CA1446" w:rsidRPr="00EE0F65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  <w:sz w:val="6"/>
          <w:szCs w:val="6"/>
        </w:rPr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Pr="00525097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  <w:r>
        <w:rPr>
          <w:b/>
          <w:bCs/>
        </w:rPr>
        <w:t>A)</w:t>
      </w:r>
      <w:r>
        <w:t xml:space="preserve"> Ovalar</w:t>
      </w: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Pr="00255750" w:rsidRDefault="00CA1446" w:rsidP="00B35C50">
      <w:pPr>
        <w:pStyle w:val="NoSpacing"/>
        <w:tabs>
          <w:tab w:val="left" w:pos="284"/>
          <w:tab w:val="left" w:pos="2694"/>
          <w:tab w:val="left" w:pos="3402"/>
        </w:tabs>
      </w:pPr>
      <w:r w:rsidRPr="00525097">
        <w:rPr>
          <w:b/>
          <w:bCs/>
        </w:rPr>
        <w:t>B)</w:t>
      </w:r>
      <w:r>
        <w:rPr>
          <w:b/>
          <w:bCs/>
        </w:rPr>
        <w:t xml:space="preserve"> </w:t>
      </w:r>
      <w:r>
        <w:t>Ormanlar</w:t>
      </w: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C) </w:t>
      </w:r>
      <w:r>
        <w:t>Dağ yamaçları</w:t>
      </w: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B35C50">
      <w:pPr>
        <w:pStyle w:val="NoSpacing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D) </w:t>
      </w:r>
      <w:r>
        <w:t>Deniz kenarı</w:t>
      </w:r>
    </w:p>
    <w:p w:rsidR="00CA1446" w:rsidRDefault="00CA1446" w:rsidP="00361262">
      <w:pPr>
        <w:pStyle w:val="NoSpacing"/>
        <w:tabs>
          <w:tab w:val="left" w:pos="1418"/>
          <w:tab w:val="left" w:pos="2694"/>
          <w:tab w:val="left" w:pos="3969"/>
        </w:tabs>
      </w:pPr>
    </w:p>
    <w:p w:rsidR="00CA1446" w:rsidRDefault="00CA1446" w:rsidP="00E37144">
      <w:pPr>
        <w:pStyle w:val="NoSpacing"/>
        <w:tabs>
          <w:tab w:val="left" w:pos="709"/>
        </w:tabs>
        <w:rPr>
          <w:b/>
          <w:bCs/>
        </w:rPr>
      </w:pPr>
    </w:p>
    <w:p w:rsidR="00CA1446" w:rsidRDefault="00CA1446" w:rsidP="00E37144">
      <w:pPr>
        <w:pStyle w:val="NoSpacing"/>
        <w:tabs>
          <w:tab w:val="left" w:pos="709"/>
        </w:tabs>
        <w:rPr>
          <w:b/>
          <w:bCs/>
        </w:rPr>
      </w:pPr>
    </w:p>
    <w:p w:rsidR="00CA1446" w:rsidRDefault="00CA1446" w:rsidP="00E37144">
      <w:pPr>
        <w:pStyle w:val="NoSpacing"/>
        <w:tabs>
          <w:tab w:val="left" w:pos="709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3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</w:t>
      </w:r>
    </w:p>
    <w:p w:rsidR="00CA1446" w:rsidRDefault="00CA1446" w:rsidP="00E37144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578" o:spid="_x0000_s1037" type="#_x0000_t111" style="position:absolute;margin-left:124.45pt;margin-top:12.1pt;width:106.65pt;height:31.9pt;z-index:251650560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Konya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Veri 1579" o:spid="_x0000_s1038" type="#_x0000_t111" style="position:absolute;margin-left:116.95pt;margin-top:48.1pt;width:106.65pt;height:31.9pt;z-index:251651584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Sivas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Veri 1576" o:spid="_x0000_s1039" type="#_x0000_t111" style="position:absolute;margin-left:10.45pt;margin-top:12.15pt;width:106.65pt;height:31.9pt;z-index:251648512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Malatya</w:t>
                  </w:r>
                </w:p>
              </w:txbxContent>
            </v:textbox>
          </v:shape>
        </w:pict>
      </w:r>
    </w:p>
    <w:p w:rsidR="00CA1446" w:rsidRDefault="00CA1446" w:rsidP="00E37144">
      <w:pPr>
        <w:pStyle w:val="NoSpacing"/>
        <w:tabs>
          <w:tab w:val="left" w:pos="709"/>
        </w:tabs>
      </w:pPr>
    </w:p>
    <w:p w:rsidR="00CA1446" w:rsidRDefault="00CA1446" w:rsidP="00E37144">
      <w:pPr>
        <w:pStyle w:val="NoSpacing"/>
        <w:tabs>
          <w:tab w:val="left" w:pos="709"/>
        </w:tabs>
      </w:pPr>
    </w:p>
    <w:p w:rsidR="00CA1446" w:rsidRDefault="00CA1446" w:rsidP="00E37144">
      <w:pPr>
        <w:pStyle w:val="NoSpacing"/>
        <w:tabs>
          <w:tab w:val="left" w:pos="709"/>
        </w:tabs>
      </w:pPr>
      <w:r>
        <w:rPr>
          <w:noProof/>
          <w:lang w:eastAsia="tr-TR"/>
        </w:rPr>
        <w:pict>
          <v:shape id="Akış Çizelgesi: Veri 1577" o:spid="_x0000_s1040" type="#_x0000_t111" style="position:absolute;margin-left:2.95pt;margin-top:7.8pt;width:106.65pt;height:31.9pt;z-index:251649536;visibility:visible;v-text-anchor:middle" strokecolor="#f79646" strokeweight="2pt">
            <v:textbox>
              <w:txbxContent>
                <w:p w:rsidR="00CA1446" w:rsidRDefault="00CA1446" w:rsidP="00255750">
                  <w:pPr>
                    <w:jc w:val="center"/>
                  </w:pPr>
                  <w:r>
                    <w:t>Kırşehir</w:t>
                  </w:r>
                </w:p>
              </w:txbxContent>
            </v:textbox>
          </v:shape>
        </w:pict>
      </w:r>
    </w:p>
    <w:p w:rsidR="00CA1446" w:rsidRDefault="00CA1446" w:rsidP="00E37144">
      <w:pPr>
        <w:pStyle w:val="NoSpacing"/>
        <w:tabs>
          <w:tab w:val="left" w:pos="709"/>
        </w:tabs>
      </w:pPr>
    </w:p>
    <w:p w:rsidR="00CA1446" w:rsidRDefault="00CA1446" w:rsidP="00057EE2">
      <w:pPr>
        <w:pStyle w:val="NoSpacing"/>
        <w:tabs>
          <w:tab w:val="left" w:pos="709"/>
        </w:tabs>
      </w:pPr>
    </w:p>
    <w:p w:rsidR="00CA1446" w:rsidRDefault="00CA1446" w:rsidP="00B06256">
      <w:pPr>
        <w:pStyle w:val="NoSpacing"/>
        <w:tabs>
          <w:tab w:val="left" w:pos="709"/>
          <w:tab w:val="left" w:pos="3119"/>
          <w:tab w:val="left" w:pos="3828"/>
        </w:tabs>
      </w:pPr>
      <w:r>
        <w:t>Yukarıdaki verilen şehirlerden hangisi farklı bir bölgede yer almaktadır?</w:t>
      </w:r>
    </w:p>
    <w:p w:rsidR="00CA1446" w:rsidRDefault="00CA1446" w:rsidP="00B06256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Pr="00525097" w:rsidRDefault="00CA1446" w:rsidP="002557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  <w:r>
        <w:rPr>
          <w:b/>
          <w:bCs/>
        </w:rPr>
        <w:t>A)</w:t>
      </w:r>
      <w:r>
        <w:t xml:space="preserve"> Malatya</w:t>
      </w: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Pr="00255750" w:rsidRDefault="00CA1446" w:rsidP="00255750">
      <w:pPr>
        <w:pStyle w:val="NoSpacing"/>
        <w:tabs>
          <w:tab w:val="left" w:pos="284"/>
          <w:tab w:val="left" w:pos="2694"/>
          <w:tab w:val="left" w:pos="3402"/>
        </w:tabs>
      </w:pPr>
      <w:r w:rsidRPr="00525097">
        <w:rPr>
          <w:b/>
          <w:bCs/>
        </w:rPr>
        <w:t>B)</w:t>
      </w:r>
      <w:r>
        <w:rPr>
          <w:b/>
          <w:bCs/>
        </w:rPr>
        <w:t xml:space="preserve"> </w:t>
      </w:r>
      <w:r>
        <w:t>Kırşehir</w:t>
      </w: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</w:pP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C) </w:t>
      </w:r>
      <w:r>
        <w:t>Konya</w:t>
      </w: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</w:pP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</w:p>
    <w:p w:rsidR="00CA1446" w:rsidRDefault="00CA1446" w:rsidP="00255750">
      <w:pPr>
        <w:pStyle w:val="NoSpacing"/>
        <w:tabs>
          <w:tab w:val="left" w:pos="284"/>
          <w:tab w:val="left" w:pos="2694"/>
          <w:tab w:val="left" w:pos="3402"/>
        </w:tabs>
      </w:pPr>
      <w:r>
        <w:rPr>
          <w:b/>
          <w:bCs/>
        </w:rPr>
        <w:t xml:space="preserve">D) </w:t>
      </w:r>
      <w:r>
        <w:t>Sivas</w:t>
      </w:r>
    </w:p>
    <w:p w:rsidR="00CA1446" w:rsidRDefault="00CA1446" w:rsidP="00B06256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Default="00CA1446" w:rsidP="00B06256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Default="00CA1446" w:rsidP="00B06256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Default="00CA1446" w:rsidP="00B06256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Pr="008B6CFA" w:rsidRDefault="00CA1446" w:rsidP="00057EE2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shape id="Resim 2" o:spid="_x0000_s1041" type="#_x0000_t75" style="position:absolute;margin-left:220.25pt;margin-top:-15.2pt;width:32.4pt;height:32.25pt;z-index:251663872;visibility:visible">
            <v:imagedata r:id="rId7" o:title=""/>
          </v:shape>
        </w:pict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  <w:bdr w:val="single" w:sz="4" w:space="0" w:color="auto"/>
          <w:shd w:val="clear" w:color="auto" w:fill="FDE9D9"/>
        </w:rPr>
      </w:pPr>
      <w:r>
        <w:rPr>
          <w:noProof/>
          <w:lang w:eastAsia="tr-TR"/>
        </w:rPr>
        <w:pict>
          <v:shape id="Metin Kutusu 2" o:spid="_x0000_s1042" type="#_x0000_t202" style="position:absolute;margin-left:74.35pt;margin-top:11.05pt;width:118.2pt;height:19pt;z-index:251657728;visibility:visible">
            <v:textbox>
              <w:txbxContent>
                <w:p w:rsidR="00CA1446" w:rsidRDefault="00CA1446" w:rsidP="008C28D2">
                  <w:r>
                    <w:t>Haymana Platosu</w:t>
                  </w:r>
                </w:p>
              </w:txbxContent>
            </v:textbox>
          </v:shape>
        </w:pict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4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 </w:t>
      </w:r>
      <w:r>
        <w:rPr>
          <w:b/>
          <w:bCs/>
          <w:i/>
          <w:iCs/>
        </w:rPr>
        <w:tab/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84" o:spid="_x0000_s1043" type="#_x0000_t32" style="position:absolute;margin-left:120.25pt;margin-top:3.45pt;width:0;height:20.35pt;flip:y;z-index:251654656;visibility:visible" strokecolor="#4579b8">
            <v:stroke endarrow="open"/>
          </v:shape>
        </w:pict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oval id="Oval 1580" o:spid="_x0000_s1044" style="position:absolute;margin-left:74pt;margin-top:2.95pt;width:87.75pt;height:55pt;z-index:251652608;visibility:visible;v-text-anchor:middle" strokecolor="#f79646" strokeweight="2pt">
            <v:textbox>
              <w:txbxContent>
                <w:p w:rsidR="00CA1446" w:rsidRDefault="00CA1446" w:rsidP="008C28D2">
                  <w:pPr>
                    <w:jc w:val="center"/>
                  </w:pPr>
                  <w:r>
                    <w:t>……….</w:t>
                  </w:r>
                </w:p>
                <w:p w:rsidR="00CA1446" w:rsidRDefault="00CA1446" w:rsidP="008C28D2">
                  <w:pPr>
                    <w:jc w:val="center"/>
                  </w:pPr>
                  <w:r>
                    <w:t>Bölgesi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5" type="#_x0000_t202" style="position:absolute;margin-left:1.3pt;margin-top:13.3pt;width:54.3pt;height:155.55pt;z-index:251656704;visibility:visible">
            <v:textbox style="mso-fit-shape-to-text:t">
              <w:txbxContent>
                <w:p w:rsidR="00CA1446" w:rsidRDefault="00CA1446">
                  <w:r>
                    <w:t xml:space="preserve">Bozok </w:t>
                  </w:r>
                </w:p>
                <w:p w:rsidR="00CA1446" w:rsidRDefault="00CA1446">
                  <w:r>
                    <w:t>Platosu</w:t>
                  </w:r>
                </w:p>
              </w:txbxContent>
            </v:textbox>
          </v:shape>
        </w:pict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 id="_x0000_s1046" type="#_x0000_t202" style="position:absolute;margin-left:193.15pt;margin-top:2pt;width:69.3pt;height:154.8pt;z-index:251658752;visibility:visible">
            <v:textbox style="mso-fit-shape-to-text:t">
              <w:txbxContent>
                <w:p w:rsidR="00CA1446" w:rsidRDefault="00CA1446" w:rsidP="008C28D2">
                  <w:r>
                    <w:t>Cihanbeyli</w:t>
                  </w:r>
                </w:p>
                <w:p w:rsidR="00CA1446" w:rsidRDefault="00CA1446" w:rsidP="008C28D2">
                  <w:r>
                    <w:t>Platosu</w:t>
                  </w:r>
                </w:p>
              </w:txbxContent>
            </v:textbox>
          </v:shape>
        </w:pict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 id="Düz Ok Bağlayıcısı 1581" o:spid="_x0000_s1047" type="#_x0000_t32" style="position:absolute;margin-left:55.15pt;margin-top:2.5pt;width:30.25pt;height:0;flip:x;z-index:251653632;visibility:visible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85" o:spid="_x0000_s1048" type="#_x0000_t32" style="position:absolute;margin-left:158.05pt;margin-top:2.5pt;width:30.15pt;height:0;z-index:251655680;visibility:visible" strokecolor="#4579b8">
            <v:stroke endarrow="open"/>
          </v:shape>
        </w:pict>
      </w: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</w:p>
    <w:p w:rsidR="00CA1446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</w:rPr>
      </w:pPr>
    </w:p>
    <w:p w:rsidR="00CA1446" w:rsidRPr="008C28D2" w:rsidRDefault="00CA1446" w:rsidP="008C28D2">
      <w:pPr>
        <w:pStyle w:val="NoSpacing"/>
        <w:tabs>
          <w:tab w:val="left" w:pos="284"/>
          <w:tab w:val="left" w:pos="567"/>
          <w:tab w:val="left" w:pos="3402"/>
        </w:tabs>
      </w:pPr>
      <w:r>
        <w:t>Yukarıdaki “……………….” yerine hangi ifade getirilmelidir?</w:t>
      </w:r>
    </w:p>
    <w:p w:rsidR="00CA1446" w:rsidRPr="00C51500" w:rsidRDefault="00CA1446" w:rsidP="008C28D2">
      <w:pPr>
        <w:pStyle w:val="NoSpacing"/>
        <w:tabs>
          <w:tab w:val="left" w:pos="284"/>
          <w:tab w:val="left" w:pos="567"/>
          <w:tab w:val="left" w:pos="3402"/>
        </w:tabs>
        <w:rPr>
          <w:b/>
          <w:bCs/>
          <w:i/>
          <w:iCs/>
        </w:rPr>
      </w:pPr>
      <w:r w:rsidRPr="00C5280F">
        <w:rPr>
          <w:noProof/>
        </w:rPr>
        <w:t xml:space="preserve"> </w:t>
      </w:r>
    </w:p>
    <w:p w:rsidR="00CA1446" w:rsidRPr="00140D79" w:rsidRDefault="00CA1446" w:rsidP="00935ED4">
      <w:pPr>
        <w:pStyle w:val="NoSpacing"/>
        <w:tabs>
          <w:tab w:val="left" w:pos="2694"/>
        </w:tabs>
        <w:rPr>
          <w:sz w:val="6"/>
          <w:szCs w:val="6"/>
        </w:rPr>
      </w:pPr>
    </w:p>
    <w:p w:rsidR="00CA1446" w:rsidRDefault="00CA1446" w:rsidP="00935ED4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süt</w:t>
      </w:r>
      <w:r>
        <w:rPr>
          <w:b/>
          <w:bCs/>
        </w:rPr>
        <w:tab/>
        <w:t>B)</w:t>
      </w:r>
      <w:r w:rsidRPr="00960987">
        <w:rPr>
          <w:noProof/>
        </w:rPr>
        <w:t xml:space="preserve"> </w:t>
      </w:r>
      <w:r>
        <w:rPr>
          <w:noProof/>
        </w:rPr>
        <w:t>bezelye</w:t>
      </w:r>
    </w:p>
    <w:p w:rsidR="00CA1446" w:rsidRPr="00235C44" w:rsidRDefault="00CA1446" w:rsidP="00935ED4">
      <w:pPr>
        <w:pStyle w:val="NoSpacing"/>
        <w:tabs>
          <w:tab w:val="left" w:pos="2694"/>
        </w:tabs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zeytin</w:t>
      </w:r>
      <w:r>
        <w:rPr>
          <w:noProof/>
        </w:rPr>
        <w:tab/>
      </w: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yumurta</w:t>
      </w:r>
    </w:p>
    <w:p w:rsidR="00CA1446" w:rsidRPr="008B6CFA" w:rsidRDefault="00CA1446" w:rsidP="00935ED4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  <w:bdr w:val="single" w:sz="4" w:space="0" w:color="auto"/>
          <w:shd w:val="clear" w:color="auto" w:fill="FBD4B4"/>
        </w:rPr>
      </w:pPr>
    </w:p>
    <w:p w:rsidR="00CA1446" w:rsidRDefault="00CA1446" w:rsidP="00C5280F">
      <w:pPr>
        <w:pStyle w:val="NoSpacing"/>
        <w:tabs>
          <w:tab w:val="left" w:pos="709"/>
        </w:tabs>
        <w:rPr>
          <w:noProof/>
        </w:rPr>
      </w:pPr>
    </w:p>
    <w:p w:rsidR="00CA1446" w:rsidRPr="00140D79" w:rsidRDefault="00CA1446" w:rsidP="00577938">
      <w:pPr>
        <w:pStyle w:val="NoSpacing"/>
        <w:tabs>
          <w:tab w:val="left" w:pos="2694"/>
        </w:tabs>
        <w:rPr>
          <w:sz w:val="6"/>
          <w:szCs w:val="6"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5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Gül ve pamuk en çok hangi illerimizde yetişir?</w:t>
      </w: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Isparta-Bursa</w:t>
      </w:r>
      <w:r>
        <w:rPr>
          <w:b/>
          <w:bCs/>
        </w:rPr>
        <w:tab/>
        <w:t>B)</w:t>
      </w:r>
      <w:r w:rsidRPr="00960987">
        <w:rPr>
          <w:noProof/>
        </w:rPr>
        <w:t xml:space="preserve"> </w:t>
      </w:r>
      <w:r>
        <w:rPr>
          <w:noProof/>
        </w:rPr>
        <w:t>Isparta-Adana</w:t>
      </w:r>
      <w:r>
        <w:rPr>
          <w:b/>
          <w:bCs/>
        </w:rPr>
        <w:tab/>
      </w: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Pr="00064674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 xml:space="preserve">C) </w:t>
      </w:r>
      <w:r>
        <w:t>Isparta-Pamukkale</w:t>
      </w:r>
      <w:r>
        <w:rPr>
          <w:noProof/>
        </w:rPr>
        <w:tab/>
      </w: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Isparta-Mersin</w:t>
      </w:r>
    </w:p>
    <w:p w:rsidR="00CA1446" w:rsidRDefault="00CA1446" w:rsidP="00577938">
      <w:pPr>
        <w:pStyle w:val="NoSpacing"/>
        <w:tabs>
          <w:tab w:val="left" w:pos="2694"/>
        </w:tabs>
      </w:pPr>
    </w:p>
    <w:p w:rsidR="00CA1446" w:rsidRDefault="00CA1446" w:rsidP="009F244A">
      <w:pPr>
        <w:pStyle w:val="NoSpacing"/>
        <w:tabs>
          <w:tab w:val="left" w:pos="1843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6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</w:t>
      </w:r>
      <w:r w:rsidRPr="00CD1119">
        <w:rPr>
          <w:b/>
          <w:bCs/>
        </w:rPr>
        <w:t>Sosyal Bilgiler dersinde benzetmeler yapan Şule Öğretmen, Doğu Anadolu Bölgesi’ni bir evin çatısına benzetmiştir.</w:t>
      </w:r>
    </w:p>
    <w:p w:rsidR="00CA1446" w:rsidRPr="00C51500" w:rsidRDefault="00CA1446" w:rsidP="009F244A">
      <w:pPr>
        <w:pStyle w:val="NoSpacing"/>
        <w:tabs>
          <w:tab w:val="left" w:pos="1843"/>
        </w:tabs>
        <w:rPr>
          <w:b/>
          <w:bCs/>
          <w:i/>
          <w:iCs/>
        </w:rPr>
      </w:pPr>
      <w:r>
        <w:t>Buna göre buna göre Şule Öğretmenin bu benzetmesinde aşağıdakilerden hangisi etkili olmuştur?</w:t>
      </w:r>
    </w:p>
    <w:p w:rsidR="00CA1446" w:rsidRPr="00140D79" w:rsidRDefault="00CA1446" w:rsidP="009F244A">
      <w:pPr>
        <w:pStyle w:val="NoSpacing"/>
        <w:tabs>
          <w:tab w:val="left" w:pos="2694"/>
        </w:tabs>
        <w:rPr>
          <w:sz w:val="6"/>
          <w:szCs w:val="6"/>
        </w:rPr>
      </w:pPr>
    </w:p>
    <w:p w:rsidR="00CA1446" w:rsidRDefault="00CA1446" w:rsidP="009F244A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Deprem bölgesinde olmayışı.</w:t>
      </w:r>
      <w:r>
        <w:rPr>
          <w:b/>
          <w:bCs/>
        </w:rPr>
        <w:tab/>
      </w:r>
    </w:p>
    <w:p w:rsidR="00CA1446" w:rsidRDefault="00CA1446" w:rsidP="009F244A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9F244A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Toprağın kremit rengi oluşu.</w:t>
      </w:r>
    </w:p>
    <w:p w:rsidR="00CA1446" w:rsidRDefault="00CA1446" w:rsidP="009F244A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9F244A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Yüksekliğin fazla oluşu.</w:t>
      </w:r>
      <w:r>
        <w:rPr>
          <w:noProof/>
        </w:rPr>
        <w:tab/>
      </w:r>
    </w:p>
    <w:p w:rsidR="00CA1446" w:rsidRDefault="00CA1446" w:rsidP="009F244A">
      <w:pPr>
        <w:pStyle w:val="NoSpacing"/>
        <w:tabs>
          <w:tab w:val="left" w:pos="2694"/>
        </w:tabs>
        <w:rPr>
          <w:b/>
          <w:bCs/>
        </w:rPr>
      </w:pPr>
    </w:p>
    <w:p w:rsidR="00CA1446" w:rsidRPr="00235C44" w:rsidRDefault="00CA1446" w:rsidP="009F244A">
      <w:pPr>
        <w:pStyle w:val="NoSpacing"/>
        <w:tabs>
          <w:tab w:val="left" w:pos="2694"/>
        </w:tabs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Yağmur sularını toprağı emmesi.</w:t>
      </w:r>
    </w:p>
    <w:p w:rsidR="00CA1446" w:rsidRDefault="00CA1446" w:rsidP="009F244A">
      <w:pPr>
        <w:pStyle w:val="NoSpacing"/>
        <w:tabs>
          <w:tab w:val="left" w:pos="2694"/>
        </w:tabs>
      </w:pPr>
    </w:p>
    <w:p w:rsidR="00CA1446" w:rsidRDefault="00CA1446" w:rsidP="004E575B">
      <w:pPr>
        <w:pStyle w:val="NoSpacing"/>
        <w:tabs>
          <w:tab w:val="left" w:pos="284"/>
          <w:tab w:val="left" w:pos="2694"/>
          <w:tab w:val="left" w:pos="3402"/>
        </w:tabs>
        <w:rPr>
          <w:b/>
          <w:bCs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89" o:spid="_x0000_s1049" type="#_x0000_t62" style="position:absolute;margin-left:127.25pt;margin-top:8.45pt;width:114.75pt;height:81.5pt;z-index:251660800;visibility:visible;v-text-anchor:middle" adj="-10654,10934" strokecolor="#f79646" strokeweight="2pt">
            <v:textbox>
              <w:txbxContent>
                <w:p w:rsidR="00CA1446" w:rsidRPr="00CD1119" w:rsidRDefault="00CA1446" w:rsidP="00CD1119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D1119">
                    <w:rPr>
                      <w:rFonts w:ascii="Comic Sans MS" w:hAnsi="Comic Sans MS" w:cs="Comic Sans MS"/>
                      <w:sz w:val="20"/>
                      <w:szCs w:val="20"/>
                    </w:rPr>
                    <w:t>Ben ve ailem nüfusun az olduğu bir kır yerleşim yerinde yaşıyoruz.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588" o:spid="_x0000_s1050" type="#_x0000_t75" style="position:absolute;margin-left:.5pt;margin-top:.2pt;width:121.6pt;height:87.75pt;z-index:-251656704;visibility:visible" wrapcoords="11733 185 11067 738 11067 3138 3733 5908 2933 6831 2400 8123 2267 12000 800 12000 400 13292 667 15692 1067 17908 0 17908 -133 18092 -133 21415 20800 21415 21333 20862 21467 19938 21200 16246 20400 12554 20400 10892 19200 9415 18000 9046 18400 6092 18133 3138 13067 185 11733 185">
            <v:imagedata r:id="rId12" o:title=""/>
            <w10:wrap type="tight"/>
          </v:shape>
        </w:pict>
      </w:r>
      <w:r w:rsidRPr="008B6CFA">
        <w:rPr>
          <w:b/>
          <w:bCs/>
          <w:bdr w:val="single" w:sz="4" w:space="0" w:color="auto"/>
          <w:shd w:val="clear" w:color="auto" w:fill="FDE9D9"/>
        </w:rPr>
        <w:t>7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                   </w:t>
      </w:r>
    </w:p>
    <w:p w:rsidR="00CA1446" w:rsidRPr="00140D79" w:rsidRDefault="00CA1446" w:rsidP="004E575B">
      <w:pPr>
        <w:pStyle w:val="NoSpacing"/>
        <w:tabs>
          <w:tab w:val="left" w:pos="2694"/>
        </w:tabs>
        <w:rPr>
          <w:sz w:val="6"/>
          <w:szCs w:val="6"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bookmarkStart w:id="0" w:name="_GoBack"/>
      <w:bookmarkEnd w:id="0"/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Buna göre, yukarıdaki aile hangi ekonomik faaliyetle uğraşıyor olabilir?</w:t>
      </w:r>
    </w:p>
    <w:p w:rsidR="00CA1446" w:rsidRPr="00064674" w:rsidRDefault="00CA1446" w:rsidP="00064674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Sanayi</w:t>
      </w:r>
      <w:r>
        <w:rPr>
          <w:b/>
          <w:bCs/>
        </w:rPr>
        <w:tab/>
        <w:t>B)</w:t>
      </w:r>
      <w:r w:rsidRPr="00960987">
        <w:rPr>
          <w:noProof/>
        </w:rPr>
        <w:t xml:space="preserve"> </w:t>
      </w:r>
      <w:r>
        <w:rPr>
          <w:noProof/>
        </w:rPr>
        <w:t>Turizm</w:t>
      </w:r>
      <w:r>
        <w:rPr>
          <w:b/>
          <w:bCs/>
        </w:rPr>
        <w:tab/>
        <w:t>C)</w:t>
      </w:r>
      <w:r w:rsidRPr="00960987">
        <w:rPr>
          <w:noProof/>
        </w:rPr>
        <w:t xml:space="preserve"> </w:t>
      </w:r>
      <w:r>
        <w:rPr>
          <w:noProof/>
        </w:rPr>
        <w:t>Tarım</w:t>
      </w:r>
      <w:r>
        <w:rPr>
          <w:noProof/>
        </w:rPr>
        <w:tab/>
      </w: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Ticaret</w:t>
      </w:r>
    </w:p>
    <w:p w:rsidR="00CA1446" w:rsidRPr="008B6CFA" w:rsidRDefault="00CA1446" w:rsidP="008A396B">
      <w:pPr>
        <w:pStyle w:val="NoSpacing"/>
        <w:tabs>
          <w:tab w:val="left" w:pos="709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161F9C">
      <w:pPr>
        <w:pStyle w:val="NoSpacing"/>
        <w:tabs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8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t xml:space="preserve"> </w:t>
      </w:r>
    </w:p>
    <w:p w:rsidR="00CA1446" w:rsidRDefault="00CA1446" w:rsidP="00161F9C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Köşeleri Yuvarlanmış Dikdörtgen Belirtme Çizgisi 1593" o:spid="_x0000_s1051" type="#_x0000_t62" style="position:absolute;margin-left:100.25pt;margin-top:5.95pt;width:141.75pt;height:70.5pt;z-index:251662848;visibility:visible;v-text-anchor:middle" adj="-2729,14897" strokecolor="#f79646" strokeweight="2pt">
            <v:textbox>
              <w:txbxContent>
                <w:p w:rsidR="00CA1446" w:rsidRDefault="00CA1446" w:rsidP="00B9390E">
                  <w:pPr>
                    <w:jc w:val="center"/>
                  </w:pPr>
                  <w:r>
                    <w:t>Ben en çok Doğu Karadeniz Bölümünde bulunurum.</w:t>
                  </w:r>
                </w:p>
                <w:p w:rsidR="00CA1446" w:rsidRDefault="00CA1446" w:rsidP="00B9390E">
                  <w:pPr>
                    <w:jc w:val="center"/>
                  </w:pPr>
                  <w:r>
                    <w:t>Benim adım ……..’dır.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590" o:spid="_x0000_s1052" style="position:absolute;margin-left:20.2pt;margin-top:6.3pt;width:57.05pt;height:54.3pt;z-index:251661824;visibility:visible;v-text-anchor:middle" strokecolor="#f79646" strokeweight="2pt">
            <v:textbox>
              <w:txbxContent>
                <w:p w:rsidR="00CA1446" w:rsidRPr="00161F9C" w:rsidRDefault="00CA1446" w:rsidP="00161F9C">
                  <w:pPr>
                    <w:jc w:val="center"/>
                    <w:rPr>
                      <w:sz w:val="56"/>
                      <w:szCs w:val="56"/>
                    </w:rPr>
                  </w:pPr>
                  <w:r w:rsidRPr="00161F9C">
                    <w:rPr>
                      <w:sz w:val="56"/>
                      <w:szCs w:val="56"/>
                    </w:rPr>
                    <w:t>?</w:t>
                  </w:r>
                </w:p>
              </w:txbxContent>
            </v:textbox>
          </v:oval>
        </w:pict>
      </w:r>
    </w:p>
    <w:p w:rsidR="00CA1446" w:rsidRDefault="00CA1446" w:rsidP="00161F9C">
      <w:pPr>
        <w:pStyle w:val="NoSpacing"/>
        <w:tabs>
          <w:tab w:val="left" w:pos="2694"/>
        </w:tabs>
      </w:pPr>
    </w:p>
    <w:p w:rsidR="00CA1446" w:rsidRDefault="00CA1446" w:rsidP="00161F9C">
      <w:pPr>
        <w:pStyle w:val="NoSpacing"/>
        <w:tabs>
          <w:tab w:val="left" w:pos="2694"/>
        </w:tabs>
      </w:pPr>
    </w:p>
    <w:p w:rsidR="00CA1446" w:rsidRDefault="00CA1446" w:rsidP="00161F9C">
      <w:pPr>
        <w:pStyle w:val="NoSpacing"/>
        <w:tabs>
          <w:tab w:val="left" w:pos="2694"/>
        </w:tabs>
      </w:pPr>
    </w:p>
    <w:p w:rsidR="00CA1446" w:rsidRDefault="00CA1446" w:rsidP="00161F9C">
      <w:pPr>
        <w:pStyle w:val="NoSpacing"/>
        <w:tabs>
          <w:tab w:val="left" w:pos="2694"/>
        </w:tabs>
      </w:pPr>
    </w:p>
    <w:p w:rsidR="00CA1446" w:rsidRDefault="00CA1446" w:rsidP="00161F9C">
      <w:pPr>
        <w:pStyle w:val="NoSpacing"/>
        <w:tabs>
          <w:tab w:val="left" w:pos="2694"/>
        </w:tabs>
      </w:pPr>
    </w:p>
    <w:p w:rsidR="00CA1446" w:rsidRDefault="00CA1446" w:rsidP="00161F9C">
      <w:pPr>
        <w:pStyle w:val="NoSpacing"/>
        <w:tabs>
          <w:tab w:val="left" w:pos="2694"/>
        </w:tabs>
      </w:pPr>
    </w:p>
    <w:p w:rsidR="00CA1446" w:rsidRDefault="00CA1446" w:rsidP="00161F9C">
      <w:pPr>
        <w:pStyle w:val="NoSpacing"/>
        <w:tabs>
          <w:tab w:val="left" w:pos="2694"/>
        </w:tabs>
      </w:pPr>
      <w:r>
        <w:t>Buna göre “………”ne olabilir?</w:t>
      </w:r>
    </w:p>
    <w:p w:rsidR="00CA1446" w:rsidRDefault="00CA1446" w:rsidP="00A57C74">
      <w:pPr>
        <w:pStyle w:val="NoSpacing"/>
        <w:tabs>
          <w:tab w:val="left" w:pos="709"/>
          <w:tab w:val="left" w:pos="3119"/>
          <w:tab w:val="left" w:pos="3828"/>
        </w:tabs>
      </w:pPr>
      <w:r w:rsidRPr="00B9390E">
        <w:rPr>
          <w:b/>
          <w:bCs/>
        </w:rPr>
        <w:t>A)</w:t>
      </w:r>
      <w:r>
        <w:t xml:space="preserve"> Buğday           </w:t>
      </w:r>
      <w:r w:rsidRPr="00B9390E">
        <w:rPr>
          <w:b/>
          <w:bCs/>
        </w:rPr>
        <w:t>B)</w:t>
      </w:r>
      <w:r>
        <w:t xml:space="preserve"> Çay           </w:t>
      </w:r>
      <w:r w:rsidRPr="00B9390E">
        <w:rPr>
          <w:b/>
          <w:bCs/>
        </w:rPr>
        <w:t>C)</w:t>
      </w:r>
      <w:r>
        <w:t xml:space="preserve"> Dondurma     </w:t>
      </w:r>
      <w:r w:rsidRPr="00B9390E">
        <w:rPr>
          <w:b/>
          <w:bCs/>
        </w:rPr>
        <w:t>D)</w:t>
      </w:r>
      <w:r>
        <w:t xml:space="preserve"> Kayısı</w:t>
      </w:r>
    </w:p>
    <w:p w:rsidR="00CA1446" w:rsidRDefault="00CA1446" w:rsidP="00A57C74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Default="00CA1446" w:rsidP="00A57C74">
      <w:pPr>
        <w:pStyle w:val="NoSpacing"/>
        <w:tabs>
          <w:tab w:val="left" w:pos="709"/>
          <w:tab w:val="left" w:pos="3119"/>
          <w:tab w:val="left" w:pos="3828"/>
        </w:tabs>
      </w:pPr>
    </w:p>
    <w:p w:rsidR="00CA1446" w:rsidRDefault="00CA1446" w:rsidP="00060D4A">
      <w:pPr>
        <w:pStyle w:val="NoSpacing"/>
        <w:tabs>
          <w:tab w:val="left" w:pos="284"/>
          <w:tab w:val="left" w:pos="567"/>
          <w:tab w:val="left" w:pos="3402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9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a_ Ege Bölgesi’nde dağlar denize paraleldir.</w:t>
      </w:r>
    </w:p>
    <w:p w:rsidR="00CA1446" w:rsidRDefault="00CA1446" w:rsidP="00060D4A">
      <w:pPr>
        <w:pStyle w:val="NoSpacing"/>
        <w:tabs>
          <w:tab w:val="left" w:pos="284"/>
          <w:tab w:val="left" w:pos="567"/>
          <w:tab w:val="left" w:pos="3402"/>
        </w:tabs>
      </w:pPr>
      <w:r>
        <w:t xml:space="preserve">      b_ En fazla plato İç Anadolu Bölgesi’ndedir.</w:t>
      </w:r>
      <w:r>
        <w:tab/>
      </w:r>
    </w:p>
    <w:p w:rsidR="00CA1446" w:rsidRDefault="00CA1446" w:rsidP="00060D4A">
      <w:pPr>
        <w:pStyle w:val="NoSpacing"/>
        <w:tabs>
          <w:tab w:val="left" w:pos="284"/>
          <w:tab w:val="left" w:pos="567"/>
          <w:tab w:val="left" w:pos="3402"/>
        </w:tabs>
      </w:pPr>
    </w:p>
    <w:p w:rsidR="00CA1446" w:rsidRDefault="00CA1446" w:rsidP="000B523A">
      <w:pPr>
        <w:pStyle w:val="NoSpacing"/>
        <w:tabs>
          <w:tab w:val="left" w:pos="284"/>
          <w:tab w:val="left" w:pos="567"/>
          <w:tab w:val="left" w:pos="3402"/>
        </w:tabs>
      </w:pPr>
      <w:r>
        <w:t xml:space="preserve">Yukarıdakilerden hangisi yada hangileri </w:t>
      </w:r>
      <w:r w:rsidRPr="000B523A">
        <w:rPr>
          <w:b/>
          <w:bCs/>
          <w:u w:val="single"/>
        </w:rPr>
        <w:t>doğrudur?</w:t>
      </w:r>
    </w:p>
    <w:p w:rsidR="00CA1446" w:rsidRPr="000B523A" w:rsidRDefault="00CA1446" w:rsidP="000B523A">
      <w:pPr>
        <w:pStyle w:val="NoSpacing"/>
        <w:tabs>
          <w:tab w:val="left" w:pos="284"/>
          <w:tab w:val="left" w:pos="567"/>
          <w:tab w:val="left" w:pos="3402"/>
        </w:tabs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 xml:space="preserve">Yalnız a                                    </w:t>
      </w: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Yalnız b</w:t>
      </w:r>
    </w:p>
    <w:p w:rsidR="00CA1446" w:rsidRPr="00235C44" w:rsidRDefault="00CA1446" w:rsidP="00EB1ACF">
      <w:pPr>
        <w:pStyle w:val="NoSpacing"/>
        <w:tabs>
          <w:tab w:val="left" w:pos="2694"/>
        </w:tabs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Her ikiside yanlıştır.</w:t>
      </w:r>
      <w:r>
        <w:rPr>
          <w:noProof/>
        </w:rPr>
        <w:tab/>
      </w: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Her ikiside doğrudur.</w:t>
      </w:r>
    </w:p>
    <w:p w:rsidR="00CA1446" w:rsidRDefault="00CA1446" w:rsidP="00064674">
      <w:pPr>
        <w:pStyle w:val="NoSpacing"/>
        <w:tabs>
          <w:tab w:val="left" w:pos="426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Pr="00C51500" w:rsidRDefault="00CA1446" w:rsidP="00064674">
      <w:pPr>
        <w:pStyle w:val="NoSpacing"/>
        <w:tabs>
          <w:tab w:val="left" w:pos="2694"/>
        </w:tabs>
        <w:rPr>
          <w:b/>
          <w:bCs/>
          <w:i/>
          <w:iCs/>
        </w:rPr>
      </w:pPr>
      <w:r>
        <w:rPr>
          <w:noProof/>
          <w:lang w:eastAsia="tr-TR"/>
        </w:rPr>
        <w:pict>
          <v:shape id="Resim 1" o:spid="_x0000_s1053" type="#_x0000_t75" alt="http://t1.gstatic.com/images?q=tbn:ANd9GcQefBizR20WBscDJDRuSdN1QtCiP2xizJiFqZT0iVC2XrdnuIx4doVnpDiq1A" style="position:absolute;margin-left:123.15pt;margin-top:2.4pt;width:112.5pt;height:84.25pt;z-index:251665920;visibility:visible">
            <v:imagedata r:id="rId13" o:title=""/>
            <w10:wrap type="square"/>
          </v:shape>
        </w:pict>
      </w: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0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Resimde görülen Efes Antik Kenti hangi bölgemizdedir?</w:t>
      </w:r>
      <w:r w:rsidRPr="009E0DCC">
        <w:t xml:space="preserve"> </w:t>
      </w:r>
    </w:p>
    <w:p w:rsidR="00CA1446" w:rsidRPr="00140D79" w:rsidRDefault="00CA1446" w:rsidP="00064674">
      <w:pPr>
        <w:pStyle w:val="NoSpacing"/>
        <w:tabs>
          <w:tab w:val="left" w:pos="2694"/>
        </w:tabs>
        <w:rPr>
          <w:sz w:val="6"/>
          <w:szCs w:val="6"/>
        </w:rPr>
      </w:pPr>
    </w:p>
    <w:p w:rsidR="00CA1446" w:rsidRDefault="00CA1446" w:rsidP="00064674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 xml:space="preserve">Marmara </w:t>
      </w:r>
      <w:r>
        <w:rPr>
          <w:b/>
          <w:bCs/>
        </w:rPr>
        <w:tab/>
      </w:r>
    </w:p>
    <w:p w:rsidR="00CA1446" w:rsidRDefault="00CA1446" w:rsidP="00064674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İç Anadolu</w:t>
      </w:r>
    </w:p>
    <w:p w:rsidR="00CA1446" w:rsidRDefault="00CA1446" w:rsidP="00064674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064674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 xml:space="preserve">Ege  </w:t>
      </w:r>
      <w:r>
        <w:rPr>
          <w:noProof/>
        </w:rPr>
        <w:tab/>
      </w:r>
    </w:p>
    <w:p w:rsidR="00CA1446" w:rsidRDefault="00CA1446" w:rsidP="00064674">
      <w:pPr>
        <w:pStyle w:val="NoSpacing"/>
        <w:tabs>
          <w:tab w:val="left" w:pos="2694"/>
        </w:tabs>
        <w:rPr>
          <w:noProof/>
        </w:rPr>
      </w:pPr>
    </w:p>
    <w:p w:rsidR="00CA1446" w:rsidRPr="00235C44" w:rsidRDefault="00CA1446" w:rsidP="00064674">
      <w:pPr>
        <w:pStyle w:val="NoSpacing"/>
        <w:tabs>
          <w:tab w:val="left" w:pos="2694"/>
        </w:tabs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Akdeniz</w:t>
      </w:r>
    </w:p>
    <w:p w:rsidR="00CA1446" w:rsidRDefault="00CA1446" w:rsidP="001C6F1E">
      <w:pPr>
        <w:pStyle w:val="NoSpacing"/>
        <w:tabs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1C6F1E">
      <w:pPr>
        <w:pStyle w:val="NoSpacing"/>
        <w:tabs>
          <w:tab w:val="left" w:pos="2694"/>
        </w:tabs>
      </w:pPr>
      <w:r>
        <w:rPr>
          <w:noProof/>
          <w:lang w:eastAsia="tr-TR"/>
        </w:rPr>
        <w:pict>
          <v:shape id="_x0000_s1054" type="#_x0000_t202" style="position:absolute;margin-left:20.5pt;margin-top:.8pt;width:160pt;height:58.75pt;z-index:-251668992;visibility:visible">
            <v:textbox>
              <w:txbxContent>
                <w:p w:rsidR="00CA1446" w:rsidRPr="00EB1ACF" w:rsidRDefault="00CA1446">
                  <w:pPr>
                    <w:rPr>
                      <w:rFonts w:ascii="Arial Narrow" w:hAnsi="Arial Narrow" w:cs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>“El dokuması halılar, yöresel kıyafetler  ……………………… örnektir.”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0" o:spid="_x0000_s1055" type="#_x0000_t75" alt="Açıklama: http://t0.gstatic.com/images?q=tbn:ANd9GcS3csRl8-tWFmOUia5dVuWgr61rQshIgDBZMA17aACEsU0h8OQw" style="position:absolute;margin-left:185.45pt;margin-top:-2.95pt;width:44pt;height:71.1pt;z-index:-251670016;visibility:visible" wrapcoords="-366 0 -366 21373 21600 21373 21600 0 -366 0">
            <v:imagedata r:id="rId14" o:title=""/>
            <w10:wrap type="tight"/>
          </v:shape>
        </w:pict>
      </w: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1</w:t>
      </w:r>
      <w:r w:rsidRPr="008B6CFA">
        <w:rPr>
          <w:bdr w:val="single" w:sz="4" w:space="0" w:color="auto"/>
          <w:shd w:val="clear" w:color="auto" w:fill="FDE9D9"/>
        </w:rPr>
        <w:t>.</w:t>
      </w:r>
      <w:r w:rsidRPr="00CC0151">
        <w:t xml:space="preserve">  </w:t>
      </w:r>
    </w:p>
    <w:p w:rsidR="00CA1446" w:rsidRDefault="00CA1446" w:rsidP="001C6F1E">
      <w:pPr>
        <w:pStyle w:val="NoSpacing"/>
        <w:tabs>
          <w:tab w:val="left" w:pos="2694"/>
        </w:tabs>
      </w:pPr>
    </w:p>
    <w:p w:rsidR="00CA1446" w:rsidRDefault="00CA1446" w:rsidP="001C6F1E">
      <w:pPr>
        <w:pStyle w:val="NoSpacing"/>
        <w:tabs>
          <w:tab w:val="left" w:pos="2694"/>
        </w:tabs>
      </w:pPr>
    </w:p>
    <w:p w:rsidR="00CA1446" w:rsidRDefault="00CA1446" w:rsidP="001C6F1E">
      <w:pPr>
        <w:pStyle w:val="NoSpacing"/>
        <w:tabs>
          <w:tab w:val="left" w:pos="2694"/>
        </w:tabs>
      </w:pPr>
    </w:p>
    <w:p w:rsidR="00CA1446" w:rsidRDefault="00CA1446" w:rsidP="001C6F1E">
      <w:pPr>
        <w:pStyle w:val="NoSpacing"/>
        <w:tabs>
          <w:tab w:val="left" w:pos="2694"/>
        </w:tabs>
        <w:rPr>
          <w:spacing w:val="1"/>
        </w:rPr>
      </w:pPr>
    </w:p>
    <w:p w:rsidR="00CA1446" w:rsidRPr="00140D79" w:rsidRDefault="00CA1446" w:rsidP="001C6F1E">
      <w:pPr>
        <w:pStyle w:val="NoSpacing"/>
        <w:tabs>
          <w:tab w:val="left" w:pos="2694"/>
        </w:tabs>
        <w:rPr>
          <w:sz w:val="6"/>
          <w:szCs w:val="6"/>
        </w:rPr>
      </w:pPr>
      <w:r>
        <w:rPr>
          <w:spacing w:val="1"/>
        </w:rPr>
        <w:t>İfadesini aşağıdakilerden hangisi tamamlar?</w:t>
      </w:r>
    </w:p>
    <w:p w:rsidR="00CA1446" w:rsidRDefault="00CA1446" w:rsidP="001C6F1E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1C6F1E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Tarihi eserlere</w:t>
      </w:r>
    </w:p>
    <w:p w:rsidR="00CA1446" w:rsidRDefault="00CA1446" w:rsidP="001C6F1E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1C6F1E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Kültürel özelliklere</w:t>
      </w:r>
    </w:p>
    <w:p w:rsidR="00CA1446" w:rsidRDefault="00CA1446" w:rsidP="001C6F1E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1C6F1E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>Milli bayramlara</w:t>
      </w:r>
    </w:p>
    <w:p w:rsidR="00CA1446" w:rsidRDefault="00CA1446" w:rsidP="00B417A6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B417A6">
      <w:pPr>
        <w:pStyle w:val="NoSpacing"/>
        <w:tabs>
          <w:tab w:val="left" w:pos="2694"/>
        </w:tabs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Kişisel özelliklere</w: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1569" o:spid="_x0000_s1056" style="position:absolute;margin-left:160.7pt;margin-top:1.5pt;width:76pt;height:38.25pt;z-index:251671040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Peri bacaları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57" style="position:absolute;margin-left:20.45pt;margin-top:8.25pt;width:76pt;height:30pt;z-index:251666944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İstanbul</w:t>
                  </w:r>
                </w:p>
              </w:txbxContent>
            </v:textbox>
          </v:roundrect>
        </w:pict>
      </w: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2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</w: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Düz Ok Bağlayıcısı 1575" o:spid="_x0000_s1058" type="#_x0000_t32" style="position:absolute;margin-left:97.7pt;margin-top:.65pt;width:63pt;height:86.25pt;z-index:251677184;visibility:visible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73" o:spid="_x0000_s1059" type="#_x0000_t32" style="position:absolute;margin-left:101.45pt;margin-top:.65pt;width:53.75pt;height:37.5pt;flip:y;z-index:251675136;visibility:visible" strokecolor="#4579b8">
            <v:stroke endarrow="open"/>
          </v:shape>
        </w:pic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1591" o:spid="_x0000_s1060" style="position:absolute;margin-left:295.7pt;margin-top:1.55pt;width:207pt;height:51pt;z-index:251679232;visibility:visible;v-text-anchor:middle" arcsize="30261f" strokecolor="#f79646" strokeweight="2pt">
            <v:textbox>
              <w:txbxContent>
                <w:p w:rsidR="00CA1446" w:rsidRDefault="00CA1446" w:rsidP="00CA2FFD">
                  <w:pPr>
                    <w:jc w:val="center"/>
                  </w:pPr>
                  <w:r>
                    <w:t>Yar bana bir eğlence medet</w:t>
                  </w:r>
                </w:p>
                <w:p w:rsidR="00CA1446" w:rsidRDefault="00CA1446" w:rsidP="00CA2FFD">
                  <w:pPr>
                    <w:jc w:val="center"/>
                  </w:pPr>
                  <w:r>
                    <w:t>Yar bana bir eğlence medet</w:t>
                  </w:r>
                </w:p>
              </w:txbxContent>
            </v:textbox>
            <w10:wrap type="square"/>
          </v:roundrect>
        </w:pict>
      </w:r>
      <w:r>
        <w:rPr>
          <w:noProof/>
          <w:lang w:eastAsia="tr-TR"/>
        </w:rPr>
        <w:pict>
          <v:roundrect id="Yuvarlatılmış Dikdörtgen 1570" o:spid="_x0000_s1061" style="position:absolute;margin-left:160.4pt;margin-top:4.5pt;width:76pt;height:30pt;z-index:251672064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Kuşcenneti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62" style="position:absolute;margin-left:20.45pt;margin-top:5.45pt;width:76pt;height:38.25pt;z-index:251667968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Ürgüp Göreme</w:t>
                  </w:r>
                </w:p>
              </w:txbxContent>
            </v:textbox>
          </v:roundrect>
        </w:pic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Düz Ok Bağlayıcısı 1574" o:spid="_x0000_s1063" type="#_x0000_t32" style="position:absolute;margin-left:101.45pt;margin-top:11.3pt;width:53.75pt;height:43.5pt;flip:y;z-index:251676160;visibility:visible" strokecolor="#4579b8">
            <v:stroke endarrow="open"/>
          </v:shape>
        </w:pic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31" o:spid="_x0000_s1064" style="position:absolute;margin-left:21.05pt;margin-top:12.2pt;width:76pt;height:30pt;z-index:251668992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Manyas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71" o:spid="_x0000_s1065" style="position:absolute;margin-left:160.7pt;margin-top:2.45pt;width:76pt;height:54pt;z-index:251673088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Sultan Ahmet Camii</w:t>
                  </w:r>
                </w:p>
              </w:txbxContent>
            </v:textbox>
          </v:roundrect>
        </w:pic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roundrect id="Yuvarlatılmış Dikdörtgen 1568" o:spid="_x0000_s1066" style="position:absolute;margin-left:22.1pt;margin-top:10.9pt;width:76pt;height:30pt;z-index:251670016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Denizli</w:t>
                  </w:r>
                </w:p>
              </w:txbxContent>
            </v:textbox>
          </v:roundrect>
        </w:pic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  <w:r>
        <w:rPr>
          <w:noProof/>
          <w:lang w:eastAsia="tr-TR"/>
        </w:rPr>
        <w:pict>
          <v:shape id="Düz Ok Bağlayıcısı 1583" o:spid="_x0000_s1067" type="#_x0000_t32" style="position:absolute;margin-left:101.45pt;margin-top:11.75pt;width:48pt;height:7.5pt;z-index:251678208;visibility:visible" strokecolor="#4579b8">
            <v:stroke endarrow="open"/>
          </v:shape>
        </w:pict>
      </w:r>
      <w:r>
        <w:rPr>
          <w:noProof/>
          <w:lang w:eastAsia="tr-TR"/>
        </w:rPr>
        <w:pict>
          <v:roundrect id="Yuvarlatılmış Dikdörtgen 1572" o:spid="_x0000_s1068" style="position:absolute;margin-left:159.2pt;margin-top:7.25pt;width:76pt;height:38.25pt;z-index:-251642368;visibility:visible;v-text-anchor:middle" arcsize="10923f" strokecolor="#f79646" strokeweight="2pt">
            <v:textbox>
              <w:txbxContent>
                <w:p w:rsidR="00CA1446" w:rsidRDefault="00CA1446" w:rsidP="009E0DCC">
                  <w:pPr>
                    <w:jc w:val="center"/>
                  </w:pPr>
                  <w:r>
                    <w:t>Yedi Göller</w:t>
                  </w:r>
                </w:p>
              </w:txbxContent>
            </v:textbox>
          </v:roundrect>
        </w:pict>
      </w: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756F34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C75A69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Pr="00C75A69" w:rsidRDefault="00CA1446" w:rsidP="00C75A69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</w:rPr>
      </w:pPr>
      <w:r>
        <w:t xml:space="preserve"> Yukarıdaki oklardan hangisi yanlış eşleştirilmiştir?</w:t>
      </w:r>
    </w:p>
    <w:p w:rsidR="00CA1446" w:rsidRPr="00EA10FF" w:rsidRDefault="00CA1446" w:rsidP="00796417">
      <w:pPr>
        <w:pStyle w:val="NoSpacing"/>
        <w:tabs>
          <w:tab w:val="left" w:pos="709"/>
        </w:tabs>
        <w:rPr>
          <w:sz w:val="6"/>
          <w:szCs w:val="6"/>
        </w:rPr>
      </w:pP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</w:pPr>
      <w:r w:rsidRPr="0080184C">
        <w:rPr>
          <w:b/>
          <w:bCs/>
        </w:rPr>
        <w:t>A)</w:t>
      </w:r>
      <w:r>
        <w:rPr>
          <w:b/>
          <w:bCs/>
        </w:rPr>
        <w:t xml:space="preserve"> </w:t>
      </w:r>
      <w:r>
        <w:t>Denizli-Yedi Göller</w:t>
      </w:r>
      <w:r w:rsidRPr="0001443B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t xml:space="preserve"> </w:t>
      </w:r>
      <w:r>
        <w:tab/>
      </w: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B) </w:t>
      </w:r>
      <w:r>
        <w:t>İstanbul-Sultan Ahmet Camii</w:t>
      </w:r>
      <w:r>
        <w:rPr>
          <w:b/>
          <w:bCs/>
        </w:rPr>
        <w:t xml:space="preserve"> </w:t>
      </w:r>
      <w:r>
        <w:t xml:space="preserve"> </w:t>
      </w:r>
      <w:r>
        <w:tab/>
      </w: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  <w:r w:rsidRPr="0001443B">
        <w:rPr>
          <w:b/>
          <w:bCs/>
        </w:rPr>
        <w:t>C)</w:t>
      </w:r>
      <w:r>
        <w:rPr>
          <w:b/>
          <w:bCs/>
        </w:rPr>
        <w:t xml:space="preserve"> </w:t>
      </w:r>
      <w:r>
        <w:t>Manyas-Kuşcenneti</w:t>
      </w:r>
      <w:r>
        <w:rPr>
          <w:b/>
          <w:bCs/>
        </w:rPr>
        <w:t xml:space="preserve"> </w:t>
      </w:r>
      <w:r>
        <w:t xml:space="preserve"> </w:t>
      </w:r>
      <w:r>
        <w:rPr>
          <w:b/>
          <w:bCs/>
        </w:rPr>
        <w:tab/>
      </w: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  <w:rPr>
          <w:b/>
          <w:bCs/>
        </w:rPr>
      </w:pPr>
    </w:p>
    <w:p w:rsidR="00CA1446" w:rsidRDefault="00CA1446" w:rsidP="0080184C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 xml:space="preserve">D) </w:t>
      </w:r>
      <w:r>
        <w:t>Ürgüp Göreme-Peribacaları</w:t>
      </w:r>
      <w:r>
        <w:rPr>
          <w:b/>
          <w:bCs/>
        </w:rPr>
        <w:t xml:space="preserve"> </w:t>
      </w:r>
      <w:r>
        <w:t xml:space="preserve"> </w:t>
      </w:r>
    </w:p>
    <w:p w:rsidR="00CA1446" w:rsidRPr="008B6CFA" w:rsidRDefault="00CA1446" w:rsidP="004F059A">
      <w:pPr>
        <w:pStyle w:val="NoSpacing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4F059A">
      <w:pPr>
        <w:pStyle w:val="NoSpacing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4F059A">
      <w:pPr>
        <w:pStyle w:val="NoSpacing"/>
        <w:tabs>
          <w:tab w:val="left" w:pos="709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3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Mevlana  Celaleddin Rumi’nin külliyesi hangi ilimizdedir?</w:t>
      </w:r>
    </w:p>
    <w:p w:rsidR="00CA1446" w:rsidRDefault="00CA1446" w:rsidP="001B083A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A)</w:t>
      </w:r>
      <w:r w:rsidRPr="00960987">
        <w:rPr>
          <w:noProof/>
        </w:rPr>
        <w:t xml:space="preserve"> </w:t>
      </w:r>
      <w:r>
        <w:rPr>
          <w:noProof/>
        </w:rPr>
        <w:t>İzmir</w:t>
      </w:r>
      <w:r>
        <w:rPr>
          <w:b/>
          <w:bCs/>
        </w:rPr>
        <w:tab/>
      </w:r>
    </w:p>
    <w:p w:rsidR="00CA1446" w:rsidRDefault="00CA1446" w:rsidP="001B083A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1B083A">
      <w:pPr>
        <w:pStyle w:val="NoSpacing"/>
        <w:tabs>
          <w:tab w:val="left" w:pos="2694"/>
        </w:tabs>
        <w:rPr>
          <w:b/>
          <w:bCs/>
        </w:rPr>
      </w:pPr>
      <w:r>
        <w:rPr>
          <w:b/>
          <w:bCs/>
        </w:rPr>
        <w:t>B)</w:t>
      </w:r>
      <w:r w:rsidRPr="00960987">
        <w:rPr>
          <w:noProof/>
        </w:rPr>
        <w:t xml:space="preserve"> </w:t>
      </w:r>
      <w:r>
        <w:rPr>
          <w:noProof/>
        </w:rPr>
        <w:t>Bursa</w:t>
      </w:r>
    </w:p>
    <w:p w:rsidR="00CA1446" w:rsidRDefault="00CA1446" w:rsidP="001B083A">
      <w:pPr>
        <w:pStyle w:val="NoSpacing"/>
        <w:tabs>
          <w:tab w:val="left" w:pos="2694"/>
        </w:tabs>
        <w:rPr>
          <w:b/>
          <w:bCs/>
        </w:rPr>
      </w:pPr>
    </w:p>
    <w:p w:rsidR="00CA1446" w:rsidRDefault="00CA1446" w:rsidP="001B083A">
      <w:pPr>
        <w:pStyle w:val="NoSpacing"/>
        <w:tabs>
          <w:tab w:val="left" w:pos="2694"/>
        </w:tabs>
        <w:rPr>
          <w:noProof/>
        </w:rPr>
      </w:pPr>
      <w:r>
        <w:rPr>
          <w:b/>
          <w:bCs/>
        </w:rPr>
        <w:t>C)</w:t>
      </w:r>
      <w:r w:rsidRPr="00960987">
        <w:rPr>
          <w:noProof/>
        </w:rPr>
        <w:t xml:space="preserve"> </w:t>
      </w:r>
      <w:r>
        <w:rPr>
          <w:noProof/>
        </w:rPr>
        <w:t xml:space="preserve">Erzurum </w:t>
      </w:r>
      <w:r>
        <w:rPr>
          <w:noProof/>
        </w:rPr>
        <w:tab/>
      </w:r>
    </w:p>
    <w:p w:rsidR="00CA1446" w:rsidRDefault="00CA1446" w:rsidP="001B083A">
      <w:pPr>
        <w:pStyle w:val="NoSpacing"/>
        <w:tabs>
          <w:tab w:val="left" w:pos="2694"/>
        </w:tabs>
        <w:rPr>
          <w:noProof/>
        </w:rPr>
      </w:pPr>
    </w:p>
    <w:p w:rsidR="00CA1446" w:rsidRDefault="00CA1446" w:rsidP="001B083A">
      <w:pPr>
        <w:pStyle w:val="NoSpacing"/>
        <w:tabs>
          <w:tab w:val="left" w:pos="709"/>
          <w:tab w:val="left" w:pos="2694"/>
        </w:tabs>
      </w:pPr>
      <w:r>
        <w:rPr>
          <w:b/>
          <w:bCs/>
        </w:rPr>
        <w:t>D)</w:t>
      </w:r>
      <w:r w:rsidRPr="00960987">
        <w:rPr>
          <w:noProof/>
        </w:rPr>
        <w:t xml:space="preserve"> </w:t>
      </w:r>
      <w:r>
        <w:rPr>
          <w:noProof/>
        </w:rPr>
        <w:t>Konya</w:t>
      </w:r>
    </w:p>
    <w:p w:rsidR="00CA1446" w:rsidRDefault="00CA1446" w:rsidP="004F059A">
      <w:pPr>
        <w:pStyle w:val="NoSpacing"/>
        <w:tabs>
          <w:tab w:val="left" w:pos="709"/>
          <w:tab w:val="left" w:pos="2694"/>
        </w:tabs>
      </w:pPr>
    </w:p>
    <w:p w:rsidR="00CA1446" w:rsidRDefault="00CA1446" w:rsidP="004912CB">
      <w:pPr>
        <w:pStyle w:val="NoSpacing"/>
        <w:tabs>
          <w:tab w:val="left" w:pos="709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4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</w:t>
      </w:r>
      <w:r>
        <w:t xml:space="preserve"> Aşağıdaki oyunlardan hangisinin bölgesi </w:t>
      </w:r>
      <w:r w:rsidRPr="001B083A">
        <w:rPr>
          <w:b/>
          <w:bCs/>
          <w:u w:val="single"/>
        </w:rPr>
        <w:t xml:space="preserve">yanlış </w:t>
      </w:r>
      <w:r>
        <w:t>verilmiştir?</w:t>
      </w:r>
    </w:p>
    <w:p w:rsidR="00CA1446" w:rsidRPr="008F62F1" w:rsidRDefault="00CA1446" w:rsidP="004912CB">
      <w:pPr>
        <w:pStyle w:val="NoSpacing"/>
        <w:tabs>
          <w:tab w:val="left" w:pos="426"/>
        </w:tabs>
        <w:rPr>
          <w:sz w:val="6"/>
          <w:szCs w:val="6"/>
        </w:rPr>
      </w:pPr>
    </w:p>
    <w:p w:rsidR="00CA1446" w:rsidRDefault="00CA1446" w:rsidP="004912CB">
      <w:pPr>
        <w:pStyle w:val="NoSpacing"/>
        <w:tabs>
          <w:tab w:val="left" w:pos="1560"/>
          <w:tab w:val="left" w:pos="2694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>Karadeniz-Horon</w:t>
      </w:r>
      <w:r>
        <w:tab/>
      </w:r>
      <w:r>
        <w:tab/>
      </w:r>
    </w:p>
    <w:p w:rsidR="00CA1446" w:rsidRDefault="00CA1446" w:rsidP="004912CB">
      <w:pPr>
        <w:pStyle w:val="NoSpacing"/>
        <w:tabs>
          <w:tab w:val="left" w:pos="1560"/>
          <w:tab w:val="left" w:pos="2694"/>
        </w:tabs>
      </w:pPr>
    </w:p>
    <w:p w:rsidR="00CA1446" w:rsidRPr="004912CB" w:rsidRDefault="00CA1446" w:rsidP="004912CB">
      <w:pPr>
        <w:pStyle w:val="NoSpacing"/>
        <w:tabs>
          <w:tab w:val="left" w:pos="1560"/>
          <w:tab w:val="left" w:pos="2694"/>
        </w:tabs>
      </w:pPr>
      <w:r w:rsidRPr="0052737D">
        <w:rPr>
          <w:b/>
          <w:bCs/>
        </w:rPr>
        <w:t>B</w:t>
      </w:r>
      <w:r w:rsidRPr="004912CB">
        <w:rPr>
          <w:b/>
          <w:bCs/>
        </w:rPr>
        <w:t xml:space="preserve">) </w:t>
      </w:r>
      <w:r>
        <w:t>Akdeniz Bölgesi-Atabarı</w:t>
      </w:r>
    </w:p>
    <w:p w:rsidR="00CA1446" w:rsidRDefault="00CA1446" w:rsidP="004912CB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</w:p>
    <w:p w:rsidR="00CA1446" w:rsidRDefault="00CA1446" w:rsidP="004912CB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C) </w:t>
      </w:r>
      <w:r>
        <w:t>Doğu Anadolu Bölgesi- Çaydaçıra</w:t>
      </w:r>
      <w:r>
        <w:rPr>
          <w:b/>
          <w:bCs/>
        </w:rPr>
        <w:tab/>
      </w:r>
      <w:r>
        <w:rPr>
          <w:b/>
          <w:bCs/>
        </w:rPr>
        <w:tab/>
      </w:r>
    </w:p>
    <w:p w:rsidR="00CA1446" w:rsidRDefault="00CA1446" w:rsidP="004912CB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</w:p>
    <w:p w:rsidR="00CA1446" w:rsidRDefault="00CA1446" w:rsidP="004912CB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D) </w:t>
      </w:r>
      <w:r>
        <w:t>Ege Bölgesi-Zeybek</w:t>
      </w:r>
    </w:p>
    <w:p w:rsidR="00CA1446" w:rsidRPr="008B6CFA" w:rsidRDefault="00CA1446" w:rsidP="004912CB">
      <w:pPr>
        <w:pStyle w:val="NoSpacing"/>
        <w:tabs>
          <w:tab w:val="left" w:pos="284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E560A5">
      <w:pPr>
        <w:pStyle w:val="NoSpacing"/>
        <w:tabs>
          <w:tab w:val="left" w:pos="284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5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Fıkralarıyla ünlü olan, yaşamış, kültürümüzü aydınlatan karakter kimdir?</w:t>
      </w:r>
    </w:p>
    <w:p w:rsidR="00CA1446" w:rsidRPr="008F62F1" w:rsidRDefault="00CA1446" w:rsidP="00E560A5">
      <w:pPr>
        <w:pStyle w:val="NoSpacing"/>
        <w:tabs>
          <w:tab w:val="left" w:pos="426"/>
        </w:tabs>
        <w:rPr>
          <w:sz w:val="6"/>
          <w:szCs w:val="6"/>
        </w:rPr>
      </w:pPr>
    </w:p>
    <w:p w:rsidR="00CA1446" w:rsidRDefault="00CA1446" w:rsidP="00BB61C5">
      <w:pPr>
        <w:pStyle w:val="NoSpacing"/>
        <w:tabs>
          <w:tab w:val="left" w:pos="1560"/>
          <w:tab w:val="left" w:pos="2694"/>
          <w:tab w:val="left" w:pos="4111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>Keloğlan</w:t>
      </w:r>
      <w:r>
        <w:tab/>
      </w:r>
      <w:r>
        <w:tab/>
      </w:r>
      <w:r>
        <w:rPr>
          <w:b/>
          <w:bCs/>
        </w:rPr>
        <w:t xml:space="preserve">B) </w:t>
      </w:r>
      <w:r>
        <w:t>Nasrettin Hoca</w:t>
      </w:r>
      <w:r>
        <w:tab/>
      </w:r>
    </w:p>
    <w:p w:rsidR="00CA1446" w:rsidRDefault="00CA1446" w:rsidP="00BB61C5">
      <w:pPr>
        <w:pStyle w:val="NoSpacing"/>
        <w:tabs>
          <w:tab w:val="left" w:pos="1560"/>
          <w:tab w:val="left" w:pos="2694"/>
          <w:tab w:val="left" w:pos="4111"/>
        </w:tabs>
      </w:pPr>
      <w:r w:rsidRPr="0001443B">
        <w:rPr>
          <w:b/>
          <w:bCs/>
        </w:rPr>
        <w:t>C)</w:t>
      </w:r>
      <w:r>
        <w:t xml:space="preserve"> Cem Yılmaz</w:t>
      </w:r>
      <w:r>
        <w:rPr>
          <w:b/>
          <w:bCs/>
        </w:rPr>
        <w:tab/>
        <w:t xml:space="preserve">                       </w:t>
      </w:r>
      <w:r w:rsidRPr="0001443B">
        <w:rPr>
          <w:b/>
          <w:bCs/>
        </w:rPr>
        <w:t xml:space="preserve">D) </w:t>
      </w:r>
      <w:r>
        <w:t>Mevlana</w:t>
      </w:r>
    </w:p>
    <w:p w:rsidR="00CA1446" w:rsidRDefault="00CA1446" w:rsidP="00BB61C5">
      <w:pPr>
        <w:pStyle w:val="NoSpacing"/>
        <w:tabs>
          <w:tab w:val="left" w:pos="709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Pr="00307F12" w:rsidRDefault="00CA1446" w:rsidP="00BB61C5">
      <w:pPr>
        <w:pStyle w:val="NoSpacing"/>
        <w:tabs>
          <w:tab w:val="left" w:pos="284"/>
          <w:tab w:val="left" w:pos="2694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6</w:t>
      </w:r>
      <w:r w:rsidRPr="008B6CFA">
        <w:rPr>
          <w:bdr w:val="single" w:sz="4" w:space="0" w:color="auto"/>
          <w:shd w:val="clear" w:color="auto" w:fill="FDE9D9"/>
        </w:rPr>
        <w:t xml:space="preserve">. </w:t>
      </w:r>
      <w:r>
        <w:rPr>
          <w:b/>
          <w:bCs/>
          <w:i/>
          <w:iCs/>
        </w:rPr>
        <w:t xml:space="preserve"> </w:t>
      </w:r>
      <w:r>
        <w:t xml:space="preserve"> Atatürk’ün, çok istediği halde ana vatana katıldığını göremediği ilimiz aşağıdakilerden hangisidir? </w:t>
      </w:r>
    </w:p>
    <w:p w:rsidR="00CA1446" w:rsidRPr="008F62F1" w:rsidRDefault="00CA1446" w:rsidP="00BB61C5">
      <w:pPr>
        <w:pStyle w:val="NoSpacing"/>
        <w:tabs>
          <w:tab w:val="left" w:pos="426"/>
        </w:tabs>
        <w:rPr>
          <w:sz w:val="6"/>
          <w:szCs w:val="6"/>
        </w:rPr>
      </w:pPr>
    </w:p>
    <w:p w:rsidR="00CA1446" w:rsidRDefault="00CA1446" w:rsidP="00BB61C5">
      <w:pPr>
        <w:pStyle w:val="NoSpacing"/>
        <w:tabs>
          <w:tab w:val="left" w:pos="1418"/>
          <w:tab w:val="left" w:pos="2694"/>
          <w:tab w:val="left" w:pos="3969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>Hakkari</w:t>
      </w:r>
      <w:r>
        <w:tab/>
      </w:r>
      <w:r>
        <w:rPr>
          <w:b/>
          <w:bCs/>
        </w:rPr>
        <w:t xml:space="preserve">B) </w:t>
      </w:r>
      <w:r>
        <w:t>Antalya</w:t>
      </w:r>
      <w:r>
        <w:tab/>
      </w:r>
      <w:r w:rsidRPr="0001443B">
        <w:rPr>
          <w:b/>
          <w:bCs/>
        </w:rPr>
        <w:t>C)</w:t>
      </w:r>
      <w:r>
        <w:rPr>
          <w:b/>
          <w:bCs/>
        </w:rPr>
        <w:t xml:space="preserve"> </w:t>
      </w:r>
      <w:r>
        <w:t>Mersin</w:t>
      </w:r>
      <w:r>
        <w:rPr>
          <w:b/>
          <w:bCs/>
        </w:rPr>
        <w:tab/>
      </w:r>
      <w:r w:rsidRPr="0001443B">
        <w:rPr>
          <w:b/>
          <w:bCs/>
        </w:rPr>
        <w:t>D)</w:t>
      </w:r>
      <w:r>
        <w:t xml:space="preserve"> Hatay</w:t>
      </w:r>
      <w:r w:rsidRPr="0001443B">
        <w:rPr>
          <w:b/>
          <w:bCs/>
        </w:rPr>
        <w:t xml:space="preserve"> </w:t>
      </w:r>
      <w:r>
        <w:t xml:space="preserve"> </w:t>
      </w:r>
    </w:p>
    <w:p w:rsidR="00CA1446" w:rsidRDefault="00CA1446" w:rsidP="00A320FF">
      <w:pPr>
        <w:pStyle w:val="NoSpacing"/>
        <w:tabs>
          <w:tab w:val="left" w:pos="426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Default="00CA1446" w:rsidP="00A320FF">
      <w:pPr>
        <w:pStyle w:val="NoSpacing"/>
        <w:tabs>
          <w:tab w:val="left" w:pos="426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7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Hangi eşleştirme </w:t>
      </w:r>
      <w:r w:rsidRPr="00CA2FFD">
        <w:rPr>
          <w:b/>
          <w:bCs/>
          <w:u w:val="thick"/>
        </w:rPr>
        <w:t>yanlıştır?</w:t>
      </w:r>
    </w:p>
    <w:p w:rsidR="00CA1446" w:rsidRPr="004C7C5B" w:rsidRDefault="00CA1446" w:rsidP="00A320FF">
      <w:pPr>
        <w:pStyle w:val="NoSpacing"/>
        <w:tabs>
          <w:tab w:val="left" w:pos="426"/>
        </w:tabs>
        <w:rPr>
          <w:sz w:val="6"/>
          <w:szCs w:val="6"/>
        </w:rPr>
      </w:pPr>
    </w:p>
    <w:p w:rsidR="00CA1446" w:rsidRDefault="00CA1446" w:rsidP="00A320FF">
      <w:pPr>
        <w:pStyle w:val="NoSpacing"/>
        <w:tabs>
          <w:tab w:val="left" w:pos="1560"/>
          <w:tab w:val="left" w:pos="2694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 xml:space="preserve">Kahramanmaraş-Dondurma </w:t>
      </w:r>
    </w:p>
    <w:p w:rsidR="00CA1446" w:rsidRPr="004912CB" w:rsidRDefault="00CA1446" w:rsidP="00A320FF">
      <w:pPr>
        <w:pStyle w:val="NoSpacing"/>
        <w:tabs>
          <w:tab w:val="left" w:pos="1560"/>
          <w:tab w:val="left" w:pos="2694"/>
        </w:tabs>
      </w:pPr>
      <w:r w:rsidRPr="0052737D">
        <w:rPr>
          <w:b/>
          <w:bCs/>
        </w:rPr>
        <w:t>B</w:t>
      </w:r>
      <w:r w:rsidRPr="004912CB">
        <w:rPr>
          <w:b/>
          <w:bCs/>
        </w:rPr>
        <w:t xml:space="preserve">) </w:t>
      </w:r>
      <w:r w:rsidRPr="004912CB">
        <w:t xml:space="preserve"> </w:t>
      </w:r>
      <w:r>
        <w:t>Diyarbakır-Karpuz</w:t>
      </w:r>
    </w:p>
    <w:p w:rsidR="00CA1446" w:rsidRDefault="00CA1446" w:rsidP="00A320FF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C) </w:t>
      </w:r>
      <w:r>
        <w:t xml:space="preserve"> Elma-İzmir</w:t>
      </w:r>
    </w:p>
    <w:p w:rsidR="00CA1446" w:rsidRDefault="00CA1446" w:rsidP="00A320FF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  <w:r w:rsidRPr="0001443B">
        <w:rPr>
          <w:b/>
          <w:bCs/>
        </w:rPr>
        <w:t xml:space="preserve">D) </w:t>
      </w:r>
      <w:r>
        <w:t xml:space="preserve"> Malatya-Kayısı</w:t>
      </w:r>
    </w:p>
    <w:p w:rsidR="00CA1446" w:rsidRPr="008B6CFA" w:rsidRDefault="00CA1446" w:rsidP="00B173FC">
      <w:pPr>
        <w:pStyle w:val="NoSpacing"/>
        <w:tabs>
          <w:tab w:val="left" w:pos="284"/>
          <w:tab w:val="left" w:pos="2694"/>
        </w:tabs>
        <w:rPr>
          <w:b/>
          <w:bCs/>
          <w:bdr w:val="single" w:sz="4" w:space="0" w:color="auto"/>
          <w:shd w:val="clear" w:color="auto" w:fill="FDE9D9"/>
        </w:rPr>
      </w:pPr>
    </w:p>
    <w:p w:rsidR="00CA1446" w:rsidRPr="00B267A4" w:rsidRDefault="00CA1446" w:rsidP="00891454">
      <w:pPr>
        <w:pStyle w:val="NoSpacing"/>
        <w:tabs>
          <w:tab w:val="left" w:pos="709"/>
          <w:tab w:val="left" w:pos="2694"/>
        </w:tabs>
        <w:rPr>
          <w:sz w:val="6"/>
          <w:szCs w:val="6"/>
        </w:rPr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8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Bu tekerleme ile başlayan gölge oyunu hangisidir? </w:t>
      </w:r>
    </w:p>
    <w:p w:rsidR="00CA1446" w:rsidRPr="00165DE1" w:rsidRDefault="00CA1446" w:rsidP="00891454">
      <w:pPr>
        <w:pStyle w:val="NoSpacing"/>
        <w:tabs>
          <w:tab w:val="left" w:pos="1560"/>
          <w:tab w:val="left" w:pos="2694"/>
        </w:tabs>
      </w:pPr>
      <w:r w:rsidRPr="0001443B">
        <w:rPr>
          <w:b/>
          <w:bCs/>
        </w:rPr>
        <w:t>A)</w:t>
      </w:r>
      <w:r w:rsidRPr="000B76B1">
        <w:t xml:space="preserve"> </w:t>
      </w:r>
      <w:r>
        <w:t xml:space="preserve"> Karagöz ve Hacivat  </w:t>
      </w:r>
      <w:r>
        <w:tab/>
      </w:r>
      <w:r w:rsidRPr="0052737D">
        <w:rPr>
          <w:b/>
          <w:bCs/>
        </w:rPr>
        <w:t>B</w:t>
      </w:r>
      <w:r w:rsidRPr="00165DE1">
        <w:rPr>
          <w:b/>
          <w:bCs/>
        </w:rPr>
        <w:t xml:space="preserve">) </w:t>
      </w:r>
      <w:r w:rsidRPr="00165DE1">
        <w:t xml:space="preserve"> </w:t>
      </w:r>
      <w:r>
        <w:t xml:space="preserve">Çubuk Oyunu </w:t>
      </w:r>
    </w:p>
    <w:p w:rsidR="00CA1446" w:rsidRDefault="00CA1446" w:rsidP="00891454">
      <w:pPr>
        <w:pStyle w:val="NoSpacing"/>
        <w:tabs>
          <w:tab w:val="left" w:pos="284"/>
          <w:tab w:val="left" w:pos="1560"/>
          <w:tab w:val="left" w:pos="2694"/>
        </w:tabs>
      </w:pPr>
      <w:r w:rsidRPr="0001443B">
        <w:rPr>
          <w:b/>
          <w:bCs/>
        </w:rPr>
        <w:t xml:space="preserve">C) </w:t>
      </w:r>
      <w:r>
        <w:t xml:space="preserve"> Orta Oyunu</w:t>
      </w:r>
      <w:r>
        <w:tab/>
      </w:r>
      <w:r>
        <w:rPr>
          <w:b/>
          <w:bCs/>
        </w:rPr>
        <w:tab/>
      </w:r>
      <w:r w:rsidRPr="0001443B">
        <w:rPr>
          <w:b/>
          <w:bCs/>
        </w:rPr>
        <w:t xml:space="preserve">D) </w:t>
      </w:r>
      <w:r>
        <w:t xml:space="preserve"> Kukla Oyunu</w:t>
      </w:r>
    </w:p>
    <w:p w:rsidR="00CA1446" w:rsidRDefault="00CA1446" w:rsidP="00891454">
      <w:pPr>
        <w:pStyle w:val="NoSpacing"/>
        <w:tabs>
          <w:tab w:val="left" w:pos="284"/>
          <w:tab w:val="left" w:pos="1560"/>
          <w:tab w:val="left" w:pos="2694"/>
        </w:tabs>
        <w:rPr>
          <w:b/>
          <w:bCs/>
        </w:rPr>
      </w:pPr>
    </w:p>
    <w:p w:rsidR="00CA1446" w:rsidRDefault="00CA1446" w:rsidP="00256BC2">
      <w:pPr>
        <w:pStyle w:val="NoSpacing"/>
        <w:tabs>
          <w:tab w:val="left" w:pos="426"/>
        </w:tabs>
      </w:pPr>
      <w:r w:rsidRPr="008B6CFA">
        <w:rPr>
          <w:b/>
          <w:bCs/>
          <w:bdr w:val="single" w:sz="4" w:space="0" w:color="auto"/>
          <w:shd w:val="clear" w:color="auto" w:fill="FDE9D9"/>
        </w:rPr>
        <w:t>1</w:t>
      </w:r>
      <w:r>
        <w:rPr>
          <w:b/>
          <w:bCs/>
          <w:bdr w:val="single" w:sz="4" w:space="0" w:color="auto"/>
          <w:shd w:val="clear" w:color="auto" w:fill="FDE9D9"/>
        </w:rPr>
        <w:t>9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Hangi şehrimizde karasal iklim </w:t>
      </w:r>
      <w:r w:rsidRPr="00252113">
        <w:rPr>
          <w:b/>
          <w:bCs/>
          <w:u w:val="thick"/>
        </w:rPr>
        <w:t>görülmez</w:t>
      </w:r>
      <w:r>
        <w:t>?</w:t>
      </w:r>
    </w:p>
    <w:p w:rsidR="00CA1446" w:rsidRDefault="00CA1446" w:rsidP="00256BC2">
      <w:pPr>
        <w:pStyle w:val="NoSpacing"/>
        <w:tabs>
          <w:tab w:val="left" w:pos="2127"/>
          <w:tab w:val="left" w:pos="3544"/>
        </w:tabs>
      </w:pPr>
    </w:p>
    <w:p w:rsidR="00CA1446" w:rsidRPr="004912CB" w:rsidRDefault="00CA1446" w:rsidP="00256BC2">
      <w:pPr>
        <w:pStyle w:val="NoSpacing"/>
        <w:tabs>
          <w:tab w:val="left" w:pos="2127"/>
          <w:tab w:val="left" w:pos="3544"/>
        </w:tabs>
      </w:pPr>
      <w:r w:rsidRPr="0001443B">
        <w:rPr>
          <w:b/>
          <w:bCs/>
        </w:rPr>
        <w:t>A)</w:t>
      </w:r>
      <w:r>
        <w:t xml:space="preserve"> Edirne</w:t>
      </w:r>
      <w:r>
        <w:tab/>
        <w:t xml:space="preserve">         </w:t>
      </w:r>
      <w:r w:rsidRPr="0052737D">
        <w:rPr>
          <w:b/>
          <w:bCs/>
        </w:rPr>
        <w:t>B</w:t>
      </w:r>
      <w:r w:rsidRPr="004912CB">
        <w:rPr>
          <w:b/>
          <w:bCs/>
        </w:rPr>
        <w:t xml:space="preserve">) </w:t>
      </w:r>
      <w:r>
        <w:t>Rize</w:t>
      </w:r>
    </w:p>
    <w:p w:rsidR="00CA1446" w:rsidRDefault="00CA1446" w:rsidP="00256BC2">
      <w:pPr>
        <w:pStyle w:val="NoSpacing"/>
        <w:tabs>
          <w:tab w:val="left" w:pos="284"/>
          <w:tab w:val="left" w:pos="1560"/>
          <w:tab w:val="left" w:pos="2127"/>
        </w:tabs>
        <w:rPr>
          <w:b/>
          <w:bCs/>
        </w:rPr>
      </w:pPr>
      <w:r w:rsidRPr="0001443B">
        <w:rPr>
          <w:b/>
          <w:bCs/>
        </w:rPr>
        <w:t xml:space="preserve">C) </w:t>
      </w:r>
      <w:r>
        <w:t xml:space="preserve">Ankara  </w:t>
      </w:r>
      <w:r>
        <w:rPr>
          <w:b/>
          <w:bCs/>
        </w:rPr>
        <w:tab/>
      </w:r>
      <w:r>
        <w:rPr>
          <w:b/>
          <w:bCs/>
        </w:rPr>
        <w:tab/>
        <w:t xml:space="preserve">         </w:t>
      </w:r>
      <w:r w:rsidRPr="0001443B">
        <w:rPr>
          <w:b/>
          <w:bCs/>
        </w:rPr>
        <w:t xml:space="preserve">D) </w:t>
      </w:r>
      <w:r>
        <w:t>Kars</w:t>
      </w:r>
    </w:p>
    <w:p w:rsidR="00CA1446" w:rsidRPr="00A320FF" w:rsidRDefault="00CA1446" w:rsidP="00891454">
      <w:pPr>
        <w:pStyle w:val="NoSpacing"/>
        <w:tabs>
          <w:tab w:val="left" w:pos="426"/>
        </w:tabs>
      </w:pPr>
    </w:p>
    <w:p w:rsidR="00CA1446" w:rsidRPr="00307F12" w:rsidRDefault="00CA1446" w:rsidP="002837A9">
      <w:pPr>
        <w:pStyle w:val="NoSpacing"/>
        <w:tabs>
          <w:tab w:val="left" w:pos="284"/>
          <w:tab w:val="left" w:pos="2694"/>
        </w:tabs>
      </w:pPr>
      <w:r>
        <w:rPr>
          <w:b/>
          <w:bCs/>
          <w:bdr w:val="single" w:sz="4" w:space="0" w:color="auto"/>
          <w:shd w:val="clear" w:color="auto" w:fill="FDE9D9"/>
        </w:rPr>
        <w:t>20</w:t>
      </w:r>
      <w:r w:rsidRPr="008B6CFA">
        <w:rPr>
          <w:bdr w:val="single" w:sz="4" w:space="0" w:color="auto"/>
          <w:shd w:val="clear" w:color="auto" w:fill="FDE9D9"/>
        </w:rPr>
        <w:t>.</w:t>
      </w:r>
      <w:r>
        <w:t xml:space="preserve">  Hangisi Karadeniz Bölgesi’ne ait bilgi değildir?</w:t>
      </w:r>
      <w:r w:rsidRPr="00307F12">
        <w:t xml:space="preserve"> </w:t>
      </w:r>
    </w:p>
    <w:p w:rsidR="00CA1446" w:rsidRPr="008F62F1" w:rsidRDefault="00CA1446" w:rsidP="002837A9">
      <w:pPr>
        <w:pStyle w:val="NoSpacing"/>
        <w:tabs>
          <w:tab w:val="left" w:pos="426"/>
        </w:tabs>
        <w:rPr>
          <w:sz w:val="6"/>
          <w:szCs w:val="6"/>
        </w:rPr>
      </w:pPr>
    </w:p>
    <w:p w:rsidR="00CA1446" w:rsidRDefault="00CA1446" w:rsidP="00252113">
      <w:pPr>
        <w:pStyle w:val="NoSpacing"/>
        <w:tabs>
          <w:tab w:val="left" w:pos="1418"/>
          <w:tab w:val="left" w:pos="2694"/>
          <w:tab w:val="left" w:pos="3969"/>
        </w:tabs>
      </w:pPr>
      <w:r w:rsidRPr="00252113">
        <w:rPr>
          <w:b/>
          <w:bCs/>
        </w:rPr>
        <w:t>A)</w:t>
      </w:r>
      <w:r>
        <w:t>Tahta evler</w:t>
      </w:r>
      <w:r>
        <w:tab/>
        <w:t xml:space="preserve">                     </w:t>
      </w:r>
      <w:r>
        <w:rPr>
          <w:b/>
          <w:bCs/>
        </w:rPr>
        <w:t>B)</w:t>
      </w:r>
      <w:r>
        <w:t>Fazla Ormanlık Alanlar</w:t>
      </w:r>
      <w:r>
        <w:tab/>
      </w:r>
    </w:p>
    <w:p w:rsidR="00CA1446" w:rsidRDefault="00CA1446" w:rsidP="00252113">
      <w:pPr>
        <w:pStyle w:val="NoSpacing"/>
        <w:tabs>
          <w:tab w:val="left" w:pos="1418"/>
          <w:tab w:val="left" w:pos="2694"/>
          <w:tab w:val="left" w:pos="3969"/>
        </w:tabs>
      </w:pPr>
      <w:r>
        <w:rPr>
          <w:b/>
          <w:bCs/>
        </w:rPr>
        <w:t>C)</w:t>
      </w:r>
      <w:r>
        <w:t xml:space="preserve">Küre Dağları vardır            </w:t>
      </w:r>
      <w:r w:rsidRPr="0001443B">
        <w:rPr>
          <w:b/>
          <w:bCs/>
        </w:rPr>
        <w:t>D)</w:t>
      </w:r>
      <w:r w:rsidRPr="00252113">
        <w:t xml:space="preserve">Yıldız dağları ordadır. </w:t>
      </w:r>
    </w:p>
    <w:p w:rsidR="00CA1446" w:rsidRDefault="00CA1446" w:rsidP="00A8533E">
      <w:pPr>
        <w:pStyle w:val="NoSpacing"/>
        <w:tabs>
          <w:tab w:val="left" w:pos="709"/>
          <w:tab w:val="left" w:pos="1276"/>
          <w:tab w:val="left" w:pos="2552"/>
          <w:tab w:val="left" w:pos="3828"/>
        </w:tabs>
      </w:pPr>
    </w:p>
    <w:p w:rsidR="00CA1446" w:rsidRDefault="00CA1446" w:rsidP="00A8533E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i/>
          <w:iCs/>
          <w:u w:val="thick"/>
        </w:rPr>
      </w:pPr>
      <w:r>
        <w:t xml:space="preserve">                   </w:t>
      </w:r>
      <w:r w:rsidRPr="00252113">
        <w:rPr>
          <w:b/>
          <w:bCs/>
          <w:i/>
          <w:iCs/>
          <w:u w:val="thick"/>
        </w:rPr>
        <w:t>Her soru 5 puandır.</w:t>
      </w:r>
    </w:p>
    <w:p w:rsidR="00CA1446" w:rsidRDefault="00CA1446" w:rsidP="00A8533E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  <w:i/>
          <w:iCs/>
          <w:u w:val="thick"/>
        </w:rPr>
      </w:pPr>
    </w:p>
    <w:p w:rsidR="00CA1446" w:rsidRPr="00CB5C22" w:rsidRDefault="00CA1446" w:rsidP="00CB5C22">
      <w:pPr>
        <w:pStyle w:val="NoSpacing"/>
        <w:tabs>
          <w:tab w:val="left" w:pos="709"/>
          <w:tab w:val="left" w:pos="1276"/>
          <w:tab w:val="left" w:pos="2552"/>
          <w:tab w:val="left" w:pos="3828"/>
        </w:tabs>
        <w:rPr>
          <w:b/>
          <w:bCs/>
        </w:rPr>
      </w:pPr>
      <w:r w:rsidRPr="00252113">
        <w:rPr>
          <w:b/>
          <w:bCs/>
          <w:i/>
          <w:iCs/>
        </w:rPr>
        <w:t xml:space="preserve">                       </w:t>
      </w:r>
      <w:r w:rsidRPr="00252113">
        <w:rPr>
          <w:b/>
          <w:bCs/>
        </w:rPr>
        <w:t>Başarılar</w:t>
      </w:r>
      <w:r>
        <w:rPr>
          <w:b/>
          <w:bCs/>
        </w:rPr>
        <w:t>...</w:t>
      </w:r>
    </w:p>
    <w:sectPr w:rsidR="00CA1446" w:rsidRPr="00CB5C22" w:rsidSect="001608F4">
      <w:pgSz w:w="11906" w:h="16838" w:code="9"/>
      <w:pgMar w:top="709" w:right="567" w:bottom="454" w:left="851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446" w:rsidRDefault="00CA1446" w:rsidP="00E24287">
      <w:r>
        <w:separator/>
      </w:r>
    </w:p>
  </w:endnote>
  <w:endnote w:type="continuationSeparator" w:id="0">
    <w:p w:rsidR="00CA1446" w:rsidRDefault="00CA1446" w:rsidP="00E2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446" w:rsidRDefault="00CA1446" w:rsidP="00E24287">
      <w:r>
        <w:separator/>
      </w:r>
    </w:p>
  </w:footnote>
  <w:footnote w:type="continuationSeparator" w:id="0">
    <w:p w:rsidR="00CA1446" w:rsidRDefault="00CA1446" w:rsidP="00E24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="Calibri" w:hAnsi="Calibri" w:cs="Calibri" w:hint="default"/>
        <w:b/>
        <w:bCs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75AAD"/>
    <w:multiLevelType w:val="hybridMultilevel"/>
    <w:tmpl w:val="B630EF76"/>
    <w:lvl w:ilvl="0" w:tplc="98EE65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2" w:hanging="360"/>
      </w:pPr>
    </w:lvl>
    <w:lvl w:ilvl="2" w:tplc="041F001B">
      <w:start w:val="1"/>
      <w:numFmt w:val="lowerRoman"/>
      <w:lvlText w:val="%3."/>
      <w:lvlJc w:val="right"/>
      <w:pPr>
        <w:ind w:left="1872" w:hanging="180"/>
      </w:pPr>
    </w:lvl>
    <w:lvl w:ilvl="3" w:tplc="041F000F">
      <w:start w:val="1"/>
      <w:numFmt w:val="decimal"/>
      <w:lvlText w:val="%4."/>
      <w:lvlJc w:val="left"/>
      <w:pPr>
        <w:ind w:left="2592" w:hanging="360"/>
      </w:pPr>
    </w:lvl>
    <w:lvl w:ilvl="4" w:tplc="041F0019">
      <w:start w:val="1"/>
      <w:numFmt w:val="lowerLetter"/>
      <w:lvlText w:val="%5."/>
      <w:lvlJc w:val="left"/>
      <w:pPr>
        <w:ind w:left="3312" w:hanging="360"/>
      </w:pPr>
    </w:lvl>
    <w:lvl w:ilvl="5" w:tplc="041F001B">
      <w:start w:val="1"/>
      <w:numFmt w:val="lowerRoman"/>
      <w:lvlText w:val="%6."/>
      <w:lvlJc w:val="right"/>
      <w:pPr>
        <w:ind w:left="4032" w:hanging="180"/>
      </w:pPr>
    </w:lvl>
    <w:lvl w:ilvl="6" w:tplc="041F000F">
      <w:start w:val="1"/>
      <w:numFmt w:val="decimal"/>
      <w:lvlText w:val="%7."/>
      <w:lvlJc w:val="left"/>
      <w:pPr>
        <w:ind w:left="4752" w:hanging="360"/>
      </w:pPr>
    </w:lvl>
    <w:lvl w:ilvl="7" w:tplc="041F0019">
      <w:start w:val="1"/>
      <w:numFmt w:val="lowerLetter"/>
      <w:lvlText w:val="%8."/>
      <w:lvlJc w:val="left"/>
      <w:pPr>
        <w:ind w:left="5472" w:hanging="360"/>
      </w:pPr>
    </w:lvl>
    <w:lvl w:ilvl="8" w:tplc="041F001B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36F8D"/>
    <w:multiLevelType w:val="hybridMultilevel"/>
    <w:tmpl w:val="E90CF55C"/>
    <w:lvl w:ilvl="0" w:tplc="FFC0F99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515F9"/>
    <w:multiLevelType w:val="hybridMultilevel"/>
    <w:tmpl w:val="40A8EB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C1C6E"/>
    <w:multiLevelType w:val="hybridMultilevel"/>
    <w:tmpl w:val="F4ECAA20"/>
    <w:lvl w:ilvl="0" w:tplc="6D001312">
      <w:start w:val="1"/>
      <w:numFmt w:val="upperLetter"/>
      <w:lvlText w:val="%1)"/>
      <w:lvlJc w:val="left"/>
      <w:pPr>
        <w:ind w:left="3060" w:hanging="270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D2C20"/>
    <w:multiLevelType w:val="hybridMultilevel"/>
    <w:tmpl w:val="6638D46C"/>
    <w:lvl w:ilvl="0" w:tplc="A9C6BFE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B03C5"/>
    <w:multiLevelType w:val="hybridMultilevel"/>
    <w:tmpl w:val="FAFC4464"/>
    <w:lvl w:ilvl="0" w:tplc="1CA09B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E56914"/>
    <w:multiLevelType w:val="hybridMultilevel"/>
    <w:tmpl w:val="3A9E262E"/>
    <w:lvl w:ilvl="0" w:tplc="618A6416">
      <w:start w:val="1"/>
      <w:numFmt w:val="bullet"/>
      <w:lvlText w:val="I"/>
      <w:lvlJc w:val="left"/>
      <w:pPr>
        <w:ind w:left="360" w:hanging="360"/>
      </w:pPr>
      <w:rPr>
        <w:rFonts w:ascii="Sylfaen" w:hAnsi="Sylfaen" w:cs="Sylfae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FE23AAB"/>
    <w:multiLevelType w:val="hybridMultilevel"/>
    <w:tmpl w:val="047C55B6"/>
    <w:lvl w:ilvl="0" w:tplc="EF369E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991F7C"/>
    <w:multiLevelType w:val="hybridMultilevel"/>
    <w:tmpl w:val="E35E4128"/>
    <w:lvl w:ilvl="0" w:tplc="00F076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B00F1"/>
    <w:multiLevelType w:val="hybridMultilevel"/>
    <w:tmpl w:val="DD5CBD8C"/>
    <w:lvl w:ilvl="0" w:tplc="9A901FBC">
      <w:start w:val="1"/>
      <w:numFmt w:val="upperLetter"/>
      <w:lvlText w:val="%1)"/>
      <w:lvlJc w:val="left"/>
      <w:pPr>
        <w:ind w:left="1785" w:hanging="142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21"/>
  </w:num>
  <w:num w:numId="5">
    <w:abstractNumId w:val="12"/>
  </w:num>
  <w:num w:numId="6">
    <w:abstractNumId w:val="17"/>
  </w:num>
  <w:num w:numId="7">
    <w:abstractNumId w:val="27"/>
  </w:num>
  <w:num w:numId="8">
    <w:abstractNumId w:val="13"/>
  </w:num>
  <w:num w:numId="9">
    <w:abstractNumId w:val="30"/>
  </w:num>
  <w:num w:numId="10">
    <w:abstractNumId w:val="32"/>
  </w:num>
  <w:num w:numId="11">
    <w:abstractNumId w:val="16"/>
  </w:num>
  <w:num w:numId="12">
    <w:abstractNumId w:val="29"/>
  </w:num>
  <w:num w:numId="13">
    <w:abstractNumId w:val="3"/>
  </w:num>
  <w:num w:numId="14">
    <w:abstractNumId w:val="9"/>
  </w:num>
  <w:num w:numId="15">
    <w:abstractNumId w:val="22"/>
  </w:num>
  <w:num w:numId="16">
    <w:abstractNumId w:val="15"/>
  </w:num>
  <w:num w:numId="17">
    <w:abstractNumId w:val="23"/>
  </w:num>
  <w:num w:numId="18">
    <w:abstractNumId w:val="5"/>
  </w:num>
  <w:num w:numId="19">
    <w:abstractNumId w:val="28"/>
  </w:num>
  <w:num w:numId="20">
    <w:abstractNumId w:val="6"/>
  </w:num>
  <w:num w:numId="21">
    <w:abstractNumId w:val="8"/>
  </w:num>
  <w:num w:numId="22">
    <w:abstractNumId w:val="0"/>
  </w:num>
  <w:num w:numId="23">
    <w:abstractNumId w:val="1"/>
  </w:num>
  <w:num w:numId="24">
    <w:abstractNumId w:val="24"/>
  </w:num>
  <w:num w:numId="25">
    <w:abstractNumId w:val="31"/>
  </w:num>
  <w:num w:numId="26">
    <w:abstractNumId w:val="4"/>
  </w:num>
  <w:num w:numId="27">
    <w:abstractNumId w:val="10"/>
  </w:num>
  <w:num w:numId="28">
    <w:abstractNumId w:val="26"/>
  </w:num>
  <w:num w:numId="29">
    <w:abstractNumId w:val="20"/>
  </w:num>
  <w:num w:numId="30">
    <w:abstractNumId w:val="18"/>
  </w:num>
  <w:num w:numId="31">
    <w:abstractNumId w:val="14"/>
  </w:num>
  <w:num w:numId="32">
    <w:abstractNumId w:val="25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980"/>
    <w:rsid w:val="00001128"/>
    <w:rsid w:val="00002862"/>
    <w:rsid w:val="00006042"/>
    <w:rsid w:val="000107B1"/>
    <w:rsid w:val="00011992"/>
    <w:rsid w:val="0001407D"/>
    <w:rsid w:val="0001443B"/>
    <w:rsid w:val="00020FAA"/>
    <w:rsid w:val="00021737"/>
    <w:rsid w:val="00022C56"/>
    <w:rsid w:val="00024BC9"/>
    <w:rsid w:val="00026E23"/>
    <w:rsid w:val="00026E5B"/>
    <w:rsid w:val="000279CB"/>
    <w:rsid w:val="00031B94"/>
    <w:rsid w:val="00031FC7"/>
    <w:rsid w:val="00032213"/>
    <w:rsid w:val="000335FE"/>
    <w:rsid w:val="000338E7"/>
    <w:rsid w:val="00033DF6"/>
    <w:rsid w:val="00033F07"/>
    <w:rsid w:val="000345CA"/>
    <w:rsid w:val="0003668F"/>
    <w:rsid w:val="00036E86"/>
    <w:rsid w:val="000407AC"/>
    <w:rsid w:val="00040BFA"/>
    <w:rsid w:val="00044263"/>
    <w:rsid w:val="00044AD6"/>
    <w:rsid w:val="00046DDD"/>
    <w:rsid w:val="000473EE"/>
    <w:rsid w:val="00051AA9"/>
    <w:rsid w:val="0005266E"/>
    <w:rsid w:val="000529A4"/>
    <w:rsid w:val="00052EEC"/>
    <w:rsid w:val="00057EE2"/>
    <w:rsid w:val="000605BF"/>
    <w:rsid w:val="00060D4A"/>
    <w:rsid w:val="00061D0B"/>
    <w:rsid w:val="0006231F"/>
    <w:rsid w:val="00064674"/>
    <w:rsid w:val="00064DEA"/>
    <w:rsid w:val="00066448"/>
    <w:rsid w:val="0007147E"/>
    <w:rsid w:val="000749B6"/>
    <w:rsid w:val="000777DB"/>
    <w:rsid w:val="00080450"/>
    <w:rsid w:val="000834F9"/>
    <w:rsid w:val="00086907"/>
    <w:rsid w:val="00086CA2"/>
    <w:rsid w:val="00086FF4"/>
    <w:rsid w:val="00090738"/>
    <w:rsid w:val="00090F3A"/>
    <w:rsid w:val="00092FAB"/>
    <w:rsid w:val="000A34EC"/>
    <w:rsid w:val="000A60F2"/>
    <w:rsid w:val="000A6FA6"/>
    <w:rsid w:val="000A75ED"/>
    <w:rsid w:val="000B1CD5"/>
    <w:rsid w:val="000B523A"/>
    <w:rsid w:val="000B5736"/>
    <w:rsid w:val="000B76B1"/>
    <w:rsid w:val="000C0106"/>
    <w:rsid w:val="000C1AE9"/>
    <w:rsid w:val="000C301A"/>
    <w:rsid w:val="000C3F55"/>
    <w:rsid w:val="000C4BEA"/>
    <w:rsid w:val="000C5717"/>
    <w:rsid w:val="000C5DEC"/>
    <w:rsid w:val="000D02F3"/>
    <w:rsid w:val="000D3FC0"/>
    <w:rsid w:val="000D4DE8"/>
    <w:rsid w:val="000D586C"/>
    <w:rsid w:val="000E1812"/>
    <w:rsid w:val="000E30A4"/>
    <w:rsid w:val="000E496F"/>
    <w:rsid w:val="000E69EC"/>
    <w:rsid w:val="000F0934"/>
    <w:rsid w:val="000F131D"/>
    <w:rsid w:val="000F176A"/>
    <w:rsid w:val="000F6115"/>
    <w:rsid w:val="000F6710"/>
    <w:rsid w:val="000F6978"/>
    <w:rsid w:val="000F6F3B"/>
    <w:rsid w:val="00100D87"/>
    <w:rsid w:val="001010FC"/>
    <w:rsid w:val="0010426A"/>
    <w:rsid w:val="0010454A"/>
    <w:rsid w:val="00104AAF"/>
    <w:rsid w:val="001101F2"/>
    <w:rsid w:val="00110546"/>
    <w:rsid w:val="00112C73"/>
    <w:rsid w:val="00112E8E"/>
    <w:rsid w:val="00113219"/>
    <w:rsid w:val="001149B2"/>
    <w:rsid w:val="00117F3B"/>
    <w:rsid w:val="0012130C"/>
    <w:rsid w:val="001224A7"/>
    <w:rsid w:val="00127AEC"/>
    <w:rsid w:val="0013413F"/>
    <w:rsid w:val="00136018"/>
    <w:rsid w:val="00140D79"/>
    <w:rsid w:val="00145A61"/>
    <w:rsid w:val="0015244C"/>
    <w:rsid w:val="001531C8"/>
    <w:rsid w:val="001608F4"/>
    <w:rsid w:val="00161595"/>
    <w:rsid w:val="00161F9C"/>
    <w:rsid w:val="0016451A"/>
    <w:rsid w:val="00165677"/>
    <w:rsid w:val="00165DE1"/>
    <w:rsid w:val="00166F72"/>
    <w:rsid w:val="001704AD"/>
    <w:rsid w:val="001724F1"/>
    <w:rsid w:val="00173914"/>
    <w:rsid w:val="00176C25"/>
    <w:rsid w:val="001775D0"/>
    <w:rsid w:val="00177ADA"/>
    <w:rsid w:val="00180852"/>
    <w:rsid w:val="00181F2F"/>
    <w:rsid w:val="00186702"/>
    <w:rsid w:val="0019543B"/>
    <w:rsid w:val="001A0A94"/>
    <w:rsid w:val="001A1072"/>
    <w:rsid w:val="001A2506"/>
    <w:rsid w:val="001A2D79"/>
    <w:rsid w:val="001A4736"/>
    <w:rsid w:val="001A5608"/>
    <w:rsid w:val="001A79A5"/>
    <w:rsid w:val="001B083A"/>
    <w:rsid w:val="001B2892"/>
    <w:rsid w:val="001B2BE0"/>
    <w:rsid w:val="001B46EF"/>
    <w:rsid w:val="001B4943"/>
    <w:rsid w:val="001B7902"/>
    <w:rsid w:val="001B7A03"/>
    <w:rsid w:val="001C0ED6"/>
    <w:rsid w:val="001C179A"/>
    <w:rsid w:val="001C2468"/>
    <w:rsid w:val="001C339F"/>
    <w:rsid w:val="001C3BB9"/>
    <w:rsid w:val="001C6F1E"/>
    <w:rsid w:val="001C7891"/>
    <w:rsid w:val="001D0783"/>
    <w:rsid w:val="001D159A"/>
    <w:rsid w:val="001D47B5"/>
    <w:rsid w:val="001D69F6"/>
    <w:rsid w:val="001D7B7A"/>
    <w:rsid w:val="001E0DE9"/>
    <w:rsid w:val="001E1C24"/>
    <w:rsid w:val="001E7F71"/>
    <w:rsid w:val="001F35B8"/>
    <w:rsid w:val="001F3633"/>
    <w:rsid w:val="001F46E7"/>
    <w:rsid w:val="00200291"/>
    <w:rsid w:val="00201E7C"/>
    <w:rsid w:val="0020400F"/>
    <w:rsid w:val="00207064"/>
    <w:rsid w:val="002103C3"/>
    <w:rsid w:val="002129EC"/>
    <w:rsid w:val="0021396E"/>
    <w:rsid w:val="00215E5C"/>
    <w:rsid w:val="00217AD6"/>
    <w:rsid w:val="00217F97"/>
    <w:rsid w:val="00223D54"/>
    <w:rsid w:val="00231368"/>
    <w:rsid w:val="00233178"/>
    <w:rsid w:val="002332C5"/>
    <w:rsid w:val="002334A3"/>
    <w:rsid w:val="00233E49"/>
    <w:rsid w:val="00234C26"/>
    <w:rsid w:val="002353FA"/>
    <w:rsid w:val="00235C44"/>
    <w:rsid w:val="00236510"/>
    <w:rsid w:val="00236BAF"/>
    <w:rsid w:val="002451BE"/>
    <w:rsid w:val="00250783"/>
    <w:rsid w:val="0025184A"/>
    <w:rsid w:val="00251DA7"/>
    <w:rsid w:val="00252113"/>
    <w:rsid w:val="00255750"/>
    <w:rsid w:val="0025655F"/>
    <w:rsid w:val="00256BC2"/>
    <w:rsid w:val="00257621"/>
    <w:rsid w:val="00257752"/>
    <w:rsid w:val="002603E3"/>
    <w:rsid w:val="00266BC2"/>
    <w:rsid w:val="002706CE"/>
    <w:rsid w:val="00270EB3"/>
    <w:rsid w:val="00271B87"/>
    <w:rsid w:val="002742F6"/>
    <w:rsid w:val="00274F62"/>
    <w:rsid w:val="00281429"/>
    <w:rsid w:val="002831B3"/>
    <w:rsid w:val="002837A9"/>
    <w:rsid w:val="00283A2C"/>
    <w:rsid w:val="0028585E"/>
    <w:rsid w:val="0028607B"/>
    <w:rsid w:val="00290A1D"/>
    <w:rsid w:val="0029120F"/>
    <w:rsid w:val="00291B92"/>
    <w:rsid w:val="00292298"/>
    <w:rsid w:val="00292B8B"/>
    <w:rsid w:val="00292F2F"/>
    <w:rsid w:val="002977AF"/>
    <w:rsid w:val="002978A8"/>
    <w:rsid w:val="002A0C5C"/>
    <w:rsid w:val="002A25D1"/>
    <w:rsid w:val="002A2D58"/>
    <w:rsid w:val="002A4410"/>
    <w:rsid w:val="002A45D6"/>
    <w:rsid w:val="002A5196"/>
    <w:rsid w:val="002A7CA6"/>
    <w:rsid w:val="002B33AD"/>
    <w:rsid w:val="002B5187"/>
    <w:rsid w:val="002B5B91"/>
    <w:rsid w:val="002C56D8"/>
    <w:rsid w:val="002C7125"/>
    <w:rsid w:val="002D02DC"/>
    <w:rsid w:val="002D03FB"/>
    <w:rsid w:val="002D45FF"/>
    <w:rsid w:val="002D6AC5"/>
    <w:rsid w:val="002E058E"/>
    <w:rsid w:val="002E0856"/>
    <w:rsid w:val="002E29DD"/>
    <w:rsid w:val="002E6C7D"/>
    <w:rsid w:val="002F04EE"/>
    <w:rsid w:val="002F07E5"/>
    <w:rsid w:val="002F2C7E"/>
    <w:rsid w:val="002F2D9D"/>
    <w:rsid w:val="002F34C8"/>
    <w:rsid w:val="002F63F1"/>
    <w:rsid w:val="00302440"/>
    <w:rsid w:val="003026DC"/>
    <w:rsid w:val="00302DE0"/>
    <w:rsid w:val="003041A3"/>
    <w:rsid w:val="00305346"/>
    <w:rsid w:val="00307F12"/>
    <w:rsid w:val="0031190A"/>
    <w:rsid w:val="00315BB3"/>
    <w:rsid w:val="003174F7"/>
    <w:rsid w:val="003246DC"/>
    <w:rsid w:val="003248D3"/>
    <w:rsid w:val="003258E6"/>
    <w:rsid w:val="00326476"/>
    <w:rsid w:val="00327FE0"/>
    <w:rsid w:val="00330CC7"/>
    <w:rsid w:val="003318E5"/>
    <w:rsid w:val="00333433"/>
    <w:rsid w:val="00333932"/>
    <w:rsid w:val="003340B1"/>
    <w:rsid w:val="003373AE"/>
    <w:rsid w:val="00342D79"/>
    <w:rsid w:val="00342E7D"/>
    <w:rsid w:val="00343C73"/>
    <w:rsid w:val="00344107"/>
    <w:rsid w:val="00346629"/>
    <w:rsid w:val="003539B8"/>
    <w:rsid w:val="003556DC"/>
    <w:rsid w:val="00361262"/>
    <w:rsid w:val="003625F3"/>
    <w:rsid w:val="00364BE2"/>
    <w:rsid w:val="00365129"/>
    <w:rsid w:val="00365B2A"/>
    <w:rsid w:val="00366EC7"/>
    <w:rsid w:val="00371992"/>
    <w:rsid w:val="003725AB"/>
    <w:rsid w:val="00374E41"/>
    <w:rsid w:val="00380A03"/>
    <w:rsid w:val="00380F62"/>
    <w:rsid w:val="00383446"/>
    <w:rsid w:val="00384797"/>
    <w:rsid w:val="0038561E"/>
    <w:rsid w:val="00386920"/>
    <w:rsid w:val="0038734A"/>
    <w:rsid w:val="00391337"/>
    <w:rsid w:val="00391983"/>
    <w:rsid w:val="003925A7"/>
    <w:rsid w:val="0039576D"/>
    <w:rsid w:val="003A035D"/>
    <w:rsid w:val="003A0BC7"/>
    <w:rsid w:val="003A5450"/>
    <w:rsid w:val="003B2ADA"/>
    <w:rsid w:val="003B399A"/>
    <w:rsid w:val="003C074F"/>
    <w:rsid w:val="003C18B6"/>
    <w:rsid w:val="003C3043"/>
    <w:rsid w:val="003C5ED9"/>
    <w:rsid w:val="003D09A6"/>
    <w:rsid w:val="003D0B34"/>
    <w:rsid w:val="003D4B7A"/>
    <w:rsid w:val="003D69AA"/>
    <w:rsid w:val="003D6BE2"/>
    <w:rsid w:val="003E0DFA"/>
    <w:rsid w:val="003F0A0D"/>
    <w:rsid w:val="003F38D0"/>
    <w:rsid w:val="003F44E2"/>
    <w:rsid w:val="003F506F"/>
    <w:rsid w:val="00400CCC"/>
    <w:rsid w:val="00405158"/>
    <w:rsid w:val="004051A7"/>
    <w:rsid w:val="00410939"/>
    <w:rsid w:val="00411DF6"/>
    <w:rsid w:val="00412F62"/>
    <w:rsid w:val="00417FC3"/>
    <w:rsid w:val="00420B12"/>
    <w:rsid w:val="00421449"/>
    <w:rsid w:val="00431F91"/>
    <w:rsid w:val="00433DA1"/>
    <w:rsid w:val="00434A8E"/>
    <w:rsid w:val="00440531"/>
    <w:rsid w:val="00441EE9"/>
    <w:rsid w:val="004441BF"/>
    <w:rsid w:val="0044457C"/>
    <w:rsid w:val="00446082"/>
    <w:rsid w:val="00453AEE"/>
    <w:rsid w:val="00454196"/>
    <w:rsid w:val="0045480A"/>
    <w:rsid w:val="00454930"/>
    <w:rsid w:val="00455B0B"/>
    <w:rsid w:val="00455F74"/>
    <w:rsid w:val="00461C82"/>
    <w:rsid w:val="004635EF"/>
    <w:rsid w:val="00463F3E"/>
    <w:rsid w:val="00465CC1"/>
    <w:rsid w:val="00466A04"/>
    <w:rsid w:val="00466CC0"/>
    <w:rsid w:val="00467901"/>
    <w:rsid w:val="00470908"/>
    <w:rsid w:val="00471E96"/>
    <w:rsid w:val="00471F15"/>
    <w:rsid w:val="004745A1"/>
    <w:rsid w:val="00474626"/>
    <w:rsid w:val="0047462D"/>
    <w:rsid w:val="00476185"/>
    <w:rsid w:val="004802E7"/>
    <w:rsid w:val="00480815"/>
    <w:rsid w:val="00481CE3"/>
    <w:rsid w:val="00481F43"/>
    <w:rsid w:val="0048273F"/>
    <w:rsid w:val="0048518A"/>
    <w:rsid w:val="00485CC4"/>
    <w:rsid w:val="004912CB"/>
    <w:rsid w:val="00493A1C"/>
    <w:rsid w:val="00494B4A"/>
    <w:rsid w:val="00494E21"/>
    <w:rsid w:val="00496757"/>
    <w:rsid w:val="00497092"/>
    <w:rsid w:val="004A064D"/>
    <w:rsid w:val="004A0D5A"/>
    <w:rsid w:val="004A12DE"/>
    <w:rsid w:val="004A2292"/>
    <w:rsid w:val="004A35C9"/>
    <w:rsid w:val="004A3BE0"/>
    <w:rsid w:val="004A4DE3"/>
    <w:rsid w:val="004A4FC4"/>
    <w:rsid w:val="004B165B"/>
    <w:rsid w:val="004B25DD"/>
    <w:rsid w:val="004B2F4D"/>
    <w:rsid w:val="004B3040"/>
    <w:rsid w:val="004B5EBB"/>
    <w:rsid w:val="004B70AD"/>
    <w:rsid w:val="004C2261"/>
    <w:rsid w:val="004C396C"/>
    <w:rsid w:val="004C41DF"/>
    <w:rsid w:val="004C54B4"/>
    <w:rsid w:val="004C6A5D"/>
    <w:rsid w:val="004C7975"/>
    <w:rsid w:val="004C7C5B"/>
    <w:rsid w:val="004D0070"/>
    <w:rsid w:val="004D136F"/>
    <w:rsid w:val="004D152E"/>
    <w:rsid w:val="004D1AD9"/>
    <w:rsid w:val="004D2AF1"/>
    <w:rsid w:val="004D3C07"/>
    <w:rsid w:val="004D7598"/>
    <w:rsid w:val="004E4EBF"/>
    <w:rsid w:val="004E575B"/>
    <w:rsid w:val="004F059A"/>
    <w:rsid w:val="004F346B"/>
    <w:rsid w:val="004F4B35"/>
    <w:rsid w:val="004F6112"/>
    <w:rsid w:val="0050258F"/>
    <w:rsid w:val="00504FA9"/>
    <w:rsid w:val="0050571F"/>
    <w:rsid w:val="00510A25"/>
    <w:rsid w:val="00510E34"/>
    <w:rsid w:val="005112D4"/>
    <w:rsid w:val="00511961"/>
    <w:rsid w:val="00520CE8"/>
    <w:rsid w:val="00520D2C"/>
    <w:rsid w:val="0052117B"/>
    <w:rsid w:val="00521605"/>
    <w:rsid w:val="00525097"/>
    <w:rsid w:val="00526B35"/>
    <w:rsid w:val="0052737D"/>
    <w:rsid w:val="0053082D"/>
    <w:rsid w:val="00530F44"/>
    <w:rsid w:val="00533266"/>
    <w:rsid w:val="00536386"/>
    <w:rsid w:val="00536BB6"/>
    <w:rsid w:val="005446CA"/>
    <w:rsid w:val="00544B1F"/>
    <w:rsid w:val="00551FF9"/>
    <w:rsid w:val="0055364E"/>
    <w:rsid w:val="00553B7D"/>
    <w:rsid w:val="00556BD5"/>
    <w:rsid w:val="0056720E"/>
    <w:rsid w:val="00571B62"/>
    <w:rsid w:val="00571B68"/>
    <w:rsid w:val="0057404F"/>
    <w:rsid w:val="00574FAE"/>
    <w:rsid w:val="0057601E"/>
    <w:rsid w:val="00577284"/>
    <w:rsid w:val="00577938"/>
    <w:rsid w:val="00582DC3"/>
    <w:rsid w:val="00583D7D"/>
    <w:rsid w:val="00586567"/>
    <w:rsid w:val="00593C23"/>
    <w:rsid w:val="00594EB8"/>
    <w:rsid w:val="00596C8E"/>
    <w:rsid w:val="005A34B1"/>
    <w:rsid w:val="005A3521"/>
    <w:rsid w:val="005A4A88"/>
    <w:rsid w:val="005A52F1"/>
    <w:rsid w:val="005A5BFF"/>
    <w:rsid w:val="005A5C26"/>
    <w:rsid w:val="005A604F"/>
    <w:rsid w:val="005B0CC8"/>
    <w:rsid w:val="005B3CD1"/>
    <w:rsid w:val="005B6320"/>
    <w:rsid w:val="005B6E33"/>
    <w:rsid w:val="005C0676"/>
    <w:rsid w:val="005C092E"/>
    <w:rsid w:val="005C0BA0"/>
    <w:rsid w:val="005C6508"/>
    <w:rsid w:val="005C7495"/>
    <w:rsid w:val="005D1D9C"/>
    <w:rsid w:val="005D3365"/>
    <w:rsid w:val="005D4C74"/>
    <w:rsid w:val="005D7A8B"/>
    <w:rsid w:val="005E0D33"/>
    <w:rsid w:val="005E2CEE"/>
    <w:rsid w:val="005E31BF"/>
    <w:rsid w:val="005E60B9"/>
    <w:rsid w:val="005F1612"/>
    <w:rsid w:val="005F3C07"/>
    <w:rsid w:val="005F4EE6"/>
    <w:rsid w:val="00601A93"/>
    <w:rsid w:val="00605BAA"/>
    <w:rsid w:val="00605BC6"/>
    <w:rsid w:val="006067E1"/>
    <w:rsid w:val="00610992"/>
    <w:rsid w:val="00611868"/>
    <w:rsid w:val="00614C20"/>
    <w:rsid w:val="006158C8"/>
    <w:rsid w:val="006160E9"/>
    <w:rsid w:val="0061622D"/>
    <w:rsid w:val="00617214"/>
    <w:rsid w:val="006174EE"/>
    <w:rsid w:val="0062337D"/>
    <w:rsid w:val="006249AF"/>
    <w:rsid w:val="00626143"/>
    <w:rsid w:val="006329D8"/>
    <w:rsid w:val="00634117"/>
    <w:rsid w:val="0063474D"/>
    <w:rsid w:val="00641040"/>
    <w:rsid w:val="006416A8"/>
    <w:rsid w:val="00642DFF"/>
    <w:rsid w:val="006453B9"/>
    <w:rsid w:val="006476A0"/>
    <w:rsid w:val="00647E8C"/>
    <w:rsid w:val="00651CFB"/>
    <w:rsid w:val="00654765"/>
    <w:rsid w:val="00656374"/>
    <w:rsid w:val="006603D1"/>
    <w:rsid w:val="00662D3B"/>
    <w:rsid w:val="00664398"/>
    <w:rsid w:val="006704E8"/>
    <w:rsid w:val="00675A43"/>
    <w:rsid w:val="006765F9"/>
    <w:rsid w:val="006768B2"/>
    <w:rsid w:val="00683071"/>
    <w:rsid w:val="006832D8"/>
    <w:rsid w:val="0068470C"/>
    <w:rsid w:val="00684B3A"/>
    <w:rsid w:val="00687992"/>
    <w:rsid w:val="00691FC6"/>
    <w:rsid w:val="0069233C"/>
    <w:rsid w:val="0069446B"/>
    <w:rsid w:val="006961A2"/>
    <w:rsid w:val="006A017A"/>
    <w:rsid w:val="006A10A4"/>
    <w:rsid w:val="006A3021"/>
    <w:rsid w:val="006A3340"/>
    <w:rsid w:val="006A55F1"/>
    <w:rsid w:val="006A6095"/>
    <w:rsid w:val="006B1C36"/>
    <w:rsid w:val="006B20DC"/>
    <w:rsid w:val="006B478D"/>
    <w:rsid w:val="006B6E84"/>
    <w:rsid w:val="006B6F51"/>
    <w:rsid w:val="006B7DBB"/>
    <w:rsid w:val="006C19F3"/>
    <w:rsid w:val="006C5185"/>
    <w:rsid w:val="006D1043"/>
    <w:rsid w:val="006D3783"/>
    <w:rsid w:val="006D3C62"/>
    <w:rsid w:val="006E0976"/>
    <w:rsid w:val="006E11C2"/>
    <w:rsid w:val="006E1E5A"/>
    <w:rsid w:val="006E7B3A"/>
    <w:rsid w:val="006F3760"/>
    <w:rsid w:val="006F718D"/>
    <w:rsid w:val="00700AFF"/>
    <w:rsid w:val="00702BAE"/>
    <w:rsid w:val="007058C4"/>
    <w:rsid w:val="0070773A"/>
    <w:rsid w:val="007105AB"/>
    <w:rsid w:val="00711B16"/>
    <w:rsid w:val="0071408F"/>
    <w:rsid w:val="00714624"/>
    <w:rsid w:val="0071622F"/>
    <w:rsid w:val="007169EE"/>
    <w:rsid w:val="007171FB"/>
    <w:rsid w:val="0071722F"/>
    <w:rsid w:val="00720A77"/>
    <w:rsid w:val="00723C1B"/>
    <w:rsid w:val="007245C3"/>
    <w:rsid w:val="00724BB0"/>
    <w:rsid w:val="00725372"/>
    <w:rsid w:val="00743676"/>
    <w:rsid w:val="0074377F"/>
    <w:rsid w:val="00743985"/>
    <w:rsid w:val="00744B77"/>
    <w:rsid w:val="00750D2C"/>
    <w:rsid w:val="00756F34"/>
    <w:rsid w:val="00757B48"/>
    <w:rsid w:val="00757C11"/>
    <w:rsid w:val="00760BCB"/>
    <w:rsid w:val="0076187A"/>
    <w:rsid w:val="007626BB"/>
    <w:rsid w:val="00762FA5"/>
    <w:rsid w:val="00764422"/>
    <w:rsid w:val="00765AD7"/>
    <w:rsid w:val="00767037"/>
    <w:rsid w:val="007712CC"/>
    <w:rsid w:val="0077203E"/>
    <w:rsid w:val="00773FA0"/>
    <w:rsid w:val="00774813"/>
    <w:rsid w:val="00776D5A"/>
    <w:rsid w:val="00777CBD"/>
    <w:rsid w:val="00782088"/>
    <w:rsid w:val="007843ED"/>
    <w:rsid w:val="00785B92"/>
    <w:rsid w:val="00791E87"/>
    <w:rsid w:val="007925E2"/>
    <w:rsid w:val="007931A2"/>
    <w:rsid w:val="00796285"/>
    <w:rsid w:val="00796417"/>
    <w:rsid w:val="00796694"/>
    <w:rsid w:val="007A0691"/>
    <w:rsid w:val="007A2AC6"/>
    <w:rsid w:val="007A3A0B"/>
    <w:rsid w:val="007A49AA"/>
    <w:rsid w:val="007A56FC"/>
    <w:rsid w:val="007A68CF"/>
    <w:rsid w:val="007B03E4"/>
    <w:rsid w:val="007B0CB9"/>
    <w:rsid w:val="007B2CE7"/>
    <w:rsid w:val="007B4748"/>
    <w:rsid w:val="007C158A"/>
    <w:rsid w:val="007C173F"/>
    <w:rsid w:val="007C3819"/>
    <w:rsid w:val="007C4E83"/>
    <w:rsid w:val="007C5B9F"/>
    <w:rsid w:val="007C74EF"/>
    <w:rsid w:val="007D09E0"/>
    <w:rsid w:val="007D1A53"/>
    <w:rsid w:val="007D2287"/>
    <w:rsid w:val="007D35DE"/>
    <w:rsid w:val="007D3622"/>
    <w:rsid w:val="007D440F"/>
    <w:rsid w:val="007D6B22"/>
    <w:rsid w:val="007E023D"/>
    <w:rsid w:val="007E02DA"/>
    <w:rsid w:val="007E0AB8"/>
    <w:rsid w:val="007E3A08"/>
    <w:rsid w:val="007F04DE"/>
    <w:rsid w:val="007F099E"/>
    <w:rsid w:val="007F21AB"/>
    <w:rsid w:val="007F324D"/>
    <w:rsid w:val="007F3D21"/>
    <w:rsid w:val="007F6A17"/>
    <w:rsid w:val="00800AA0"/>
    <w:rsid w:val="00801545"/>
    <w:rsid w:val="0080184C"/>
    <w:rsid w:val="008027C8"/>
    <w:rsid w:val="0080490E"/>
    <w:rsid w:val="008051BC"/>
    <w:rsid w:val="008066B8"/>
    <w:rsid w:val="00807433"/>
    <w:rsid w:val="00810627"/>
    <w:rsid w:val="0081090C"/>
    <w:rsid w:val="0081277F"/>
    <w:rsid w:val="00813851"/>
    <w:rsid w:val="00813DDB"/>
    <w:rsid w:val="008166DB"/>
    <w:rsid w:val="00817165"/>
    <w:rsid w:val="00826111"/>
    <w:rsid w:val="00826219"/>
    <w:rsid w:val="0083151A"/>
    <w:rsid w:val="00832219"/>
    <w:rsid w:val="00833FA3"/>
    <w:rsid w:val="00834268"/>
    <w:rsid w:val="00836ED0"/>
    <w:rsid w:val="00844231"/>
    <w:rsid w:val="00844439"/>
    <w:rsid w:val="008452FD"/>
    <w:rsid w:val="0084576E"/>
    <w:rsid w:val="00846D33"/>
    <w:rsid w:val="00850D4F"/>
    <w:rsid w:val="00851842"/>
    <w:rsid w:val="0085289F"/>
    <w:rsid w:val="00856310"/>
    <w:rsid w:val="008612D6"/>
    <w:rsid w:val="008662B4"/>
    <w:rsid w:val="008677CC"/>
    <w:rsid w:val="00871531"/>
    <w:rsid w:val="008728DF"/>
    <w:rsid w:val="00872C2F"/>
    <w:rsid w:val="00874818"/>
    <w:rsid w:val="0087662D"/>
    <w:rsid w:val="00880ABD"/>
    <w:rsid w:val="00882203"/>
    <w:rsid w:val="00882525"/>
    <w:rsid w:val="00882D88"/>
    <w:rsid w:val="0088596D"/>
    <w:rsid w:val="00885CC1"/>
    <w:rsid w:val="008864A3"/>
    <w:rsid w:val="00890972"/>
    <w:rsid w:val="00891454"/>
    <w:rsid w:val="008920B5"/>
    <w:rsid w:val="0089263B"/>
    <w:rsid w:val="008928EE"/>
    <w:rsid w:val="00892A67"/>
    <w:rsid w:val="0089364C"/>
    <w:rsid w:val="0089386E"/>
    <w:rsid w:val="00893BE4"/>
    <w:rsid w:val="00893E32"/>
    <w:rsid w:val="008949CF"/>
    <w:rsid w:val="008966E2"/>
    <w:rsid w:val="00896BED"/>
    <w:rsid w:val="008A08AE"/>
    <w:rsid w:val="008A2CB4"/>
    <w:rsid w:val="008A38C8"/>
    <w:rsid w:val="008A396B"/>
    <w:rsid w:val="008A417B"/>
    <w:rsid w:val="008B0FFE"/>
    <w:rsid w:val="008B1D32"/>
    <w:rsid w:val="008B3CAE"/>
    <w:rsid w:val="008B5743"/>
    <w:rsid w:val="008B6CFA"/>
    <w:rsid w:val="008B73BD"/>
    <w:rsid w:val="008B76E6"/>
    <w:rsid w:val="008C0A29"/>
    <w:rsid w:val="008C12C8"/>
    <w:rsid w:val="008C15A0"/>
    <w:rsid w:val="008C1DB5"/>
    <w:rsid w:val="008C28D2"/>
    <w:rsid w:val="008C4478"/>
    <w:rsid w:val="008C4764"/>
    <w:rsid w:val="008C5D1D"/>
    <w:rsid w:val="008D100D"/>
    <w:rsid w:val="008D1C5E"/>
    <w:rsid w:val="008D4531"/>
    <w:rsid w:val="008D7659"/>
    <w:rsid w:val="008D7B2E"/>
    <w:rsid w:val="008E2A0E"/>
    <w:rsid w:val="008E2DA5"/>
    <w:rsid w:val="008E4441"/>
    <w:rsid w:val="008E46AA"/>
    <w:rsid w:val="008E46E6"/>
    <w:rsid w:val="008F0219"/>
    <w:rsid w:val="008F0E7E"/>
    <w:rsid w:val="008F198F"/>
    <w:rsid w:val="008F2A6D"/>
    <w:rsid w:val="008F2BD1"/>
    <w:rsid w:val="008F2CA1"/>
    <w:rsid w:val="008F514B"/>
    <w:rsid w:val="008F62F1"/>
    <w:rsid w:val="008F68C0"/>
    <w:rsid w:val="008F6A30"/>
    <w:rsid w:val="00901F09"/>
    <w:rsid w:val="00902CA4"/>
    <w:rsid w:val="00903F9C"/>
    <w:rsid w:val="0090686C"/>
    <w:rsid w:val="0091115D"/>
    <w:rsid w:val="00911370"/>
    <w:rsid w:val="00912C3E"/>
    <w:rsid w:val="0091347E"/>
    <w:rsid w:val="009167BC"/>
    <w:rsid w:val="00920331"/>
    <w:rsid w:val="00922F10"/>
    <w:rsid w:val="0092311F"/>
    <w:rsid w:val="00926B15"/>
    <w:rsid w:val="009315D7"/>
    <w:rsid w:val="009319BB"/>
    <w:rsid w:val="00932475"/>
    <w:rsid w:val="00935ED4"/>
    <w:rsid w:val="00941FEF"/>
    <w:rsid w:val="00945DBB"/>
    <w:rsid w:val="00945FDF"/>
    <w:rsid w:val="00946321"/>
    <w:rsid w:val="00946631"/>
    <w:rsid w:val="00946990"/>
    <w:rsid w:val="00947D95"/>
    <w:rsid w:val="00951593"/>
    <w:rsid w:val="00951ABA"/>
    <w:rsid w:val="0095385C"/>
    <w:rsid w:val="009554CA"/>
    <w:rsid w:val="00960915"/>
    <w:rsid w:val="00960987"/>
    <w:rsid w:val="0096227B"/>
    <w:rsid w:val="00963618"/>
    <w:rsid w:val="00966A4A"/>
    <w:rsid w:val="00967AAB"/>
    <w:rsid w:val="00967CEC"/>
    <w:rsid w:val="009712FB"/>
    <w:rsid w:val="00971D8B"/>
    <w:rsid w:val="00973835"/>
    <w:rsid w:val="00974542"/>
    <w:rsid w:val="009779D4"/>
    <w:rsid w:val="00980B4B"/>
    <w:rsid w:val="00982219"/>
    <w:rsid w:val="0098246A"/>
    <w:rsid w:val="00982F5F"/>
    <w:rsid w:val="00983DC1"/>
    <w:rsid w:val="00983ECA"/>
    <w:rsid w:val="00984C25"/>
    <w:rsid w:val="009879C9"/>
    <w:rsid w:val="00990E3E"/>
    <w:rsid w:val="00990FA4"/>
    <w:rsid w:val="00992CE1"/>
    <w:rsid w:val="009932C3"/>
    <w:rsid w:val="00993C26"/>
    <w:rsid w:val="00993F47"/>
    <w:rsid w:val="00994154"/>
    <w:rsid w:val="00995366"/>
    <w:rsid w:val="009953E9"/>
    <w:rsid w:val="0099556D"/>
    <w:rsid w:val="0099686F"/>
    <w:rsid w:val="00997AD8"/>
    <w:rsid w:val="009A3956"/>
    <w:rsid w:val="009A57B9"/>
    <w:rsid w:val="009A5BF6"/>
    <w:rsid w:val="009B3421"/>
    <w:rsid w:val="009B3DF5"/>
    <w:rsid w:val="009B4213"/>
    <w:rsid w:val="009B55A7"/>
    <w:rsid w:val="009B5B52"/>
    <w:rsid w:val="009C3E11"/>
    <w:rsid w:val="009C7D09"/>
    <w:rsid w:val="009D253B"/>
    <w:rsid w:val="009D2822"/>
    <w:rsid w:val="009D5886"/>
    <w:rsid w:val="009D7AD6"/>
    <w:rsid w:val="009E0DCC"/>
    <w:rsid w:val="009E173C"/>
    <w:rsid w:val="009E1751"/>
    <w:rsid w:val="009E4116"/>
    <w:rsid w:val="009E4BA4"/>
    <w:rsid w:val="009E5889"/>
    <w:rsid w:val="009E63DC"/>
    <w:rsid w:val="009F1395"/>
    <w:rsid w:val="009F244A"/>
    <w:rsid w:val="009F3E94"/>
    <w:rsid w:val="009F5C64"/>
    <w:rsid w:val="009F62E9"/>
    <w:rsid w:val="009F6863"/>
    <w:rsid w:val="009F7C68"/>
    <w:rsid w:val="00A027C5"/>
    <w:rsid w:val="00A04483"/>
    <w:rsid w:val="00A04EFF"/>
    <w:rsid w:val="00A05BE9"/>
    <w:rsid w:val="00A14EDA"/>
    <w:rsid w:val="00A15EF7"/>
    <w:rsid w:val="00A1651D"/>
    <w:rsid w:val="00A16B49"/>
    <w:rsid w:val="00A23D67"/>
    <w:rsid w:val="00A24112"/>
    <w:rsid w:val="00A265EB"/>
    <w:rsid w:val="00A26D0C"/>
    <w:rsid w:val="00A2723B"/>
    <w:rsid w:val="00A2768B"/>
    <w:rsid w:val="00A27B53"/>
    <w:rsid w:val="00A320FF"/>
    <w:rsid w:val="00A330E0"/>
    <w:rsid w:val="00A3437A"/>
    <w:rsid w:val="00A34DA3"/>
    <w:rsid w:val="00A350AC"/>
    <w:rsid w:val="00A40173"/>
    <w:rsid w:val="00A40FCC"/>
    <w:rsid w:val="00A4225B"/>
    <w:rsid w:val="00A50038"/>
    <w:rsid w:val="00A52A2B"/>
    <w:rsid w:val="00A54C15"/>
    <w:rsid w:val="00A550C1"/>
    <w:rsid w:val="00A55A2E"/>
    <w:rsid w:val="00A57C74"/>
    <w:rsid w:val="00A63C0E"/>
    <w:rsid w:val="00A63E1B"/>
    <w:rsid w:val="00A64FB2"/>
    <w:rsid w:val="00A65B06"/>
    <w:rsid w:val="00A7069F"/>
    <w:rsid w:val="00A73E9F"/>
    <w:rsid w:val="00A75D92"/>
    <w:rsid w:val="00A7748C"/>
    <w:rsid w:val="00A8012B"/>
    <w:rsid w:val="00A81D49"/>
    <w:rsid w:val="00A8399D"/>
    <w:rsid w:val="00A84833"/>
    <w:rsid w:val="00A8533E"/>
    <w:rsid w:val="00A86C0E"/>
    <w:rsid w:val="00A911BD"/>
    <w:rsid w:val="00A932EF"/>
    <w:rsid w:val="00A974EE"/>
    <w:rsid w:val="00AA14C1"/>
    <w:rsid w:val="00AA2B32"/>
    <w:rsid w:val="00AA396D"/>
    <w:rsid w:val="00AA58A3"/>
    <w:rsid w:val="00AA747E"/>
    <w:rsid w:val="00AB21E6"/>
    <w:rsid w:val="00AB3063"/>
    <w:rsid w:val="00AB30EB"/>
    <w:rsid w:val="00AB3F8D"/>
    <w:rsid w:val="00AB48C4"/>
    <w:rsid w:val="00AB6019"/>
    <w:rsid w:val="00AB6CDF"/>
    <w:rsid w:val="00AC0E1F"/>
    <w:rsid w:val="00AC1005"/>
    <w:rsid w:val="00AC1466"/>
    <w:rsid w:val="00AC1639"/>
    <w:rsid w:val="00AC27CC"/>
    <w:rsid w:val="00AC429D"/>
    <w:rsid w:val="00AD2C09"/>
    <w:rsid w:val="00AD2C48"/>
    <w:rsid w:val="00AD4E0E"/>
    <w:rsid w:val="00AD54C0"/>
    <w:rsid w:val="00AD5786"/>
    <w:rsid w:val="00AE12FA"/>
    <w:rsid w:val="00AE4455"/>
    <w:rsid w:val="00AE655F"/>
    <w:rsid w:val="00AE7670"/>
    <w:rsid w:val="00AF0400"/>
    <w:rsid w:val="00AF042A"/>
    <w:rsid w:val="00AF1E30"/>
    <w:rsid w:val="00AF7611"/>
    <w:rsid w:val="00AF7F51"/>
    <w:rsid w:val="00B029D4"/>
    <w:rsid w:val="00B05113"/>
    <w:rsid w:val="00B06256"/>
    <w:rsid w:val="00B0682A"/>
    <w:rsid w:val="00B06E2E"/>
    <w:rsid w:val="00B07D87"/>
    <w:rsid w:val="00B07E7D"/>
    <w:rsid w:val="00B11B0D"/>
    <w:rsid w:val="00B15931"/>
    <w:rsid w:val="00B170B3"/>
    <w:rsid w:val="00B173FC"/>
    <w:rsid w:val="00B20045"/>
    <w:rsid w:val="00B21F77"/>
    <w:rsid w:val="00B22A7C"/>
    <w:rsid w:val="00B267A4"/>
    <w:rsid w:val="00B32690"/>
    <w:rsid w:val="00B34142"/>
    <w:rsid w:val="00B35C50"/>
    <w:rsid w:val="00B403CB"/>
    <w:rsid w:val="00B40C55"/>
    <w:rsid w:val="00B40D01"/>
    <w:rsid w:val="00B417A6"/>
    <w:rsid w:val="00B46C66"/>
    <w:rsid w:val="00B46D46"/>
    <w:rsid w:val="00B536AB"/>
    <w:rsid w:val="00B53860"/>
    <w:rsid w:val="00B53C87"/>
    <w:rsid w:val="00B61E71"/>
    <w:rsid w:val="00B66281"/>
    <w:rsid w:val="00B74B33"/>
    <w:rsid w:val="00B7672F"/>
    <w:rsid w:val="00B7693B"/>
    <w:rsid w:val="00B77C76"/>
    <w:rsid w:val="00B80F00"/>
    <w:rsid w:val="00B8551D"/>
    <w:rsid w:val="00B8718B"/>
    <w:rsid w:val="00B936E7"/>
    <w:rsid w:val="00B9390E"/>
    <w:rsid w:val="00B954C6"/>
    <w:rsid w:val="00B96493"/>
    <w:rsid w:val="00BA37B2"/>
    <w:rsid w:val="00BA44FC"/>
    <w:rsid w:val="00BA500B"/>
    <w:rsid w:val="00BA5C76"/>
    <w:rsid w:val="00BB4283"/>
    <w:rsid w:val="00BB582E"/>
    <w:rsid w:val="00BB61C5"/>
    <w:rsid w:val="00BB6202"/>
    <w:rsid w:val="00BC2442"/>
    <w:rsid w:val="00BC24B5"/>
    <w:rsid w:val="00BD0F9F"/>
    <w:rsid w:val="00BD1AB4"/>
    <w:rsid w:val="00BD1CEF"/>
    <w:rsid w:val="00BD1EAC"/>
    <w:rsid w:val="00BD318E"/>
    <w:rsid w:val="00BD69E1"/>
    <w:rsid w:val="00BE0D0B"/>
    <w:rsid w:val="00BE33AE"/>
    <w:rsid w:val="00BE5721"/>
    <w:rsid w:val="00BE7581"/>
    <w:rsid w:val="00BF079D"/>
    <w:rsid w:val="00BF1355"/>
    <w:rsid w:val="00BF367B"/>
    <w:rsid w:val="00BF5F86"/>
    <w:rsid w:val="00BF62C9"/>
    <w:rsid w:val="00BF7073"/>
    <w:rsid w:val="00C00639"/>
    <w:rsid w:val="00C015A5"/>
    <w:rsid w:val="00C05C08"/>
    <w:rsid w:val="00C06A13"/>
    <w:rsid w:val="00C073E6"/>
    <w:rsid w:val="00C0746F"/>
    <w:rsid w:val="00C12538"/>
    <w:rsid w:val="00C1253C"/>
    <w:rsid w:val="00C128DB"/>
    <w:rsid w:val="00C16B4D"/>
    <w:rsid w:val="00C2018D"/>
    <w:rsid w:val="00C20A1F"/>
    <w:rsid w:val="00C20C41"/>
    <w:rsid w:val="00C216E0"/>
    <w:rsid w:val="00C23787"/>
    <w:rsid w:val="00C25F1E"/>
    <w:rsid w:val="00C31D88"/>
    <w:rsid w:val="00C32F5B"/>
    <w:rsid w:val="00C33407"/>
    <w:rsid w:val="00C33C01"/>
    <w:rsid w:val="00C34326"/>
    <w:rsid w:val="00C36B2B"/>
    <w:rsid w:val="00C36F28"/>
    <w:rsid w:val="00C377C1"/>
    <w:rsid w:val="00C4503A"/>
    <w:rsid w:val="00C45BC0"/>
    <w:rsid w:val="00C46F5A"/>
    <w:rsid w:val="00C5069F"/>
    <w:rsid w:val="00C51500"/>
    <w:rsid w:val="00C520A5"/>
    <w:rsid w:val="00C5280F"/>
    <w:rsid w:val="00C534E6"/>
    <w:rsid w:val="00C53576"/>
    <w:rsid w:val="00C6024B"/>
    <w:rsid w:val="00C60B51"/>
    <w:rsid w:val="00C64884"/>
    <w:rsid w:val="00C6589E"/>
    <w:rsid w:val="00C67F63"/>
    <w:rsid w:val="00C72141"/>
    <w:rsid w:val="00C72AF8"/>
    <w:rsid w:val="00C7309A"/>
    <w:rsid w:val="00C73CCC"/>
    <w:rsid w:val="00C74CF1"/>
    <w:rsid w:val="00C75A69"/>
    <w:rsid w:val="00C77831"/>
    <w:rsid w:val="00C77E3C"/>
    <w:rsid w:val="00C81F4E"/>
    <w:rsid w:val="00C842AF"/>
    <w:rsid w:val="00C852A9"/>
    <w:rsid w:val="00C87371"/>
    <w:rsid w:val="00C90F5C"/>
    <w:rsid w:val="00C921F8"/>
    <w:rsid w:val="00C929CC"/>
    <w:rsid w:val="00C95E0A"/>
    <w:rsid w:val="00C96CD8"/>
    <w:rsid w:val="00CA1446"/>
    <w:rsid w:val="00CA28AA"/>
    <w:rsid w:val="00CA2FFD"/>
    <w:rsid w:val="00CA3C08"/>
    <w:rsid w:val="00CA4CC0"/>
    <w:rsid w:val="00CA517F"/>
    <w:rsid w:val="00CA60F4"/>
    <w:rsid w:val="00CA714A"/>
    <w:rsid w:val="00CB03CA"/>
    <w:rsid w:val="00CB15B4"/>
    <w:rsid w:val="00CB16B6"/>
    <w:rsid w:val="00CB485E"/>
    <w:rsid w:val="00CB57EA"/>
    <w:rsid w:val="00CB5980"/>
    <w:rsid w:val="00CB5C22"/>
    <w:rsid w:val="00CC0151"/>
    <w:rsid w:val="00CC0202"/>
    <w:rsid w:val="00CC3FDD"/>
    <w:rsid w:val="00CC4101"/>
    <w:rsid w:val="00CC74DE"/>
    <w:rsid w:val="00CD1119"/>
    <w:rsid w:val="00CD1E7D"/>
    <w:rsid w:val="00CD3992"/>
    <w:rsid w:val="00CD41A1"/>
    <w:rsid w:val="00CD4A3D"/>
    <w:rsid w:val="00CD6B79"/>
    <w:rsid w:val="00CE04A9"/>
    <w:rsid w:val="00CE1E4F"/>
    <w:rsid w:val="00CF730B"/>
    <w:rsid w:val="00CF74F8"/>
    <w:rsid w:val="00CF7D62"/>
    <w:rsid w:val="00D00C7C"/>
    <w:rsid w:val="00D02C83"/>
    <w:rsid w:val="00D032F2"/>
    <w:rsid w:val="00D0597F"/>
    <w:rsid w:val="00D06433"/>
    <w:rsid w:val="00D07E24"/>
    <w:rsid w:val="00D117AF"/>
    <w:rsid w:val="00D12534"/>
    <w:rsid w:val="00D14D70"/>
    <w:rsid w:val="00D154DE"/>
    <w:rsid w:val="00D164DD"/>
    <w:rsid w:val="00D20079"/>
    <w:rsid w:val="00D21F7B"/>
    <w:rsid w:val="00D242AE"/>
    <w:rsid w:val="00D321C6"/>
    <w:rsid w:val="00D34020"/>
    <w:rsid w:val="00D34E20"/>
    <w:rsid w:val="00D374BB"/>
    <w:rsid w:val="00D4014B"/>
    <w:rsid w:val="00D401B7"/>
    <w:rsid w:val="00D4060A"/>
    <w:rsid w:val="00D40BC0"/>
    <w:rsid w:val="00D4192C"/>
    <w:rsid w:val="00D42CCD"/>
    <w:rsid w:val="00D44EC8"/>
    <w:rsid w:val="00D46B3A"/>
    <w:rsid w:val="00D47954"/>
    <w:rsid w:val="00D50B69"/>
    <w:rsid w:val="00D53C67"/>
    <w:rsid w:val="00D55954"/>
    <w:rsid w:val="00D6007A"/>
    <w:rsid w:val="00D6033A"/>
    <w:rsid w:val="00D60408"/>
    <w:rsid w:val="00D6235B"/>
    <w:rsid w:val="00D62431"/>
    <w:rsid w:val="00D65635"/>
    <w:rsid w:val="00D6704C"/>
    <w:rsid w:val="00D6751F"/>
    <w:rsid w:val="00D719DF"/>
    <w:rsid w:val="00D73E88"/>
    <w:rsid w:val="00D74E91"/>
    <w:rsid w:val="00D81349"/>
    <w:rsid w:val="00D8235C"/>
    <w:rsid w:val="00D82EE5"/>
    <w:rsid w:val="00D8652E"/>
    <w:rsid w:val="00D875A4"/>
    <w:rsid w:val="00D87FB3"/>
    <w:rsid w:val="00D9186B"/>
    <w:rsid w:val="00D94A8B"/>
    <w:rsid w:val="00D979EA"/>
    <w:rsid w:val="00DA3575"/>
    <w:rsid w:val="00DA4833"/>
    <w:rsid w:val="00DA4B86"/>
    <w:rsid w:val="00DA68B2"/>
    <w:rsid w:val="00DB2A59"/>
    <w:rsid w:val="00DC1322"/>
    <w:rsid w:val="00DC1E18"/>
    <w:rsid w:val="00DC3E09"/>
    <w:rsid w:val="00DC4F8C"/>
    <w:rsid w:val="00DC5FAA"/>
    <w:rsid w:val="00DC7B65"/>
    <w:rsid w:val="00DC7F63"/>
    <w:rsid w:val="00DD180E"/>
    <w:rsid w:val="00DD47DF"/>
    <w:rsid w:val="00DD5943"/>
    <w:rsid w:val="00DD735E"/>
    <w:rsid w:val="00DE1ED2"/>
    <w:rsid w:val="00DF08E5"/>
    <w:rsid w:val="00DF0E93"/>
    <w:rsid w:val="00DF1FFA"/>
    <w:rsid w:val="00DF3027"/>
    <w:rsid w:val="00DF3F07"/>
    <w:rsid w:val="00DF4812"/>
    <w:rsid w:val="00DF5EFB"/>
    <w:rsid w:val="00E00412"/>
    <w:rsid w:val="00E0064A"/>
    <w:rsid w:val="00E0101F"/>
    <w:rsid w:val="00E02FAA"/>
    <w:rsid w:val="00E04490"/>
    <w:rsid w:val="00E05D94"/>
    <w:rsid w:val="00E06BF6"/>
    <w:rsid w:val="00E06D6A"/>
    <w:rsid w:val="00E10560"/>
    <w:rsid w:val="00E10685"/>
    <w:rsid w:val="00E12A0D"/>
    <w:rsid w:val="00E13551"/>
    <w:rsid w:val="00E144B0"/>
    <w:rsid w:val="00E159AC"/>
    <w:rsid w:val="00E16AF3"/>
    <w:rsid w:val="00E20733"/>
    <w:rsid w:val="00E20BC0"/>
    <w:rsid w:val="00E214C4"/>
    <w:rsid w:val="00E22AE8"/>
    <w:rsid w:val="00E23CF7"/>
    <w:rsid w:val="00E24287"/>
    <w:rsid w:val="00E274E9"/>
    <w:rsid w:val="00E30DF9"/>
    <w:rsid w:val="00E340E4"/>
    <w:rsid w:val="00E351F5"/>
    <w:rsid w:val="00E352AA"/>
    <w:rsid w:val="00E35D41"/>
    <w:rsid w:val="00E36F4E"/>
    <w:rsid w:val="00E37144"/>
    <w:rsid w:val="00E42D1C"/>
    <w:rsid w:val="00E50845"/>
    <w:rsid w:val="00E50C8C"/>
    <w:rsid w:val="00E52A85"/>
    <w:rsid w:val="00E53D7C"/>
    <w:rsid w:val="00E548B6"/>
    <w:rsid w:val="00E555E5"/>
    <w:rsid w:val="00E560A5"/>
    <w:rsid w:val="00E60395"/>
    <w:rsid w:val="00E6083A"/>
    <w:rsid w:val="00E62D31"/>
    <w:rsid w:val="00E63510"/>
    <w:rsid w:val="00E66E45"/>
    <w:rsid w:val="00E71122"/>
    <w:rsid w:val="00E71653"/>
    <w:rsid w:val="00E728AC"/>
    <w:rsid w:val="00E739CD"/>
    <w:rsid w:val="00E73D9F"/>
    <w:rsid w:val="00E752A1"/>
    <w:rsid w:val="00E75414"/>
    <w:rsid w:val="00E75FF4"/>
    <w:rsid w:val="00E761C6"/>
    <w:rsid w:val="00E76BFD"/>
    <w:rsid w:val="00E808FD"/>
    <w:rsid w:val="00E81327"/>
    <w:rsid w:val="00E82188"/>
    <w:rsid w:val="00E9066C"/>
    <w:rsid w:val="00E9085C"/>
    <w:rsid w:val="00E91496"/>
    <w:rsid w:val="00E91554"/>
    <w:rsid w:val="00E92AAC"/>
    <w:rsid w:val="00E94E6D"/>
    <w:rsid w:val="00E97238"/>
    <w:rsid w:val="00EA0349"/>
    <w:rsid w:val="00EA10FF"/>
    <w:rsid w:val="00EA3DE8"/>
    <w:rsid w:val="00EA458A"/>
    <w:rsid w:val="00EA7BD8"/>
    <w:rsid w:val="00EB1ACF"/>
    <w:rsid w:val="00EB4B7B"/>
    <w:rsid w:val="00EB551C"/>
    <w:rsid w:val="00EB7D41"/>
    <w:rsid w:val="00EC4338"/>
    <w:rsid w:val="00EC5B4B"/>
    <w:rsid w:val="00EC5B86"/>
    <w:rsid w:val="00EC5C72"/>
    <w:rsid w:val="00EC5FA8"/>
    <w:rsid w:val="00EC6096"/>
    <w:rsid w:val="00ED05DC"/>
    <w:rsid w:val="00ED090E"/>
    <w:rsid w:val="00ED114B"/>
    <w:rsid w:val="00ED3BD6"/>
    <w:rsid w:val="00EE0DD6"/>
    <w:rsid w:val="00EE0F65"/>
    <w:rsid w:val="00EE11A0"/>
    <w:rsid w:val="00EE1516"/>
    <w:rsid w:val="00EE1DAC"/>
    <w:rsid w:val="00EE4FE8"/>
    <w:rsid w:val="00EE53A9"/>
    <w:rsid w:val="00EE7071"/>
    <w:rsid w:val="00EE7725"/>
    <w:rsid w:val="00EF0F78"/>
    <w:rsid w:val="00EF1475"/>
    <w:rsid w:val="00EF5029"/>
    <w:rsid w:val="00EF62DE"/>
    <w:rsid w:val="00EF6443"/>
    <w:rsid w:val="00F005F6"/>
    <w:rsid w:val="00F04A68"/>
    <w:rsid w:val="00F04F61"/>
    <w:rsid w:val="00F0605A"/>
    <w:rsid w:val="00F07665"/>
    <w:rsid w:val="00F126CB"/>
    <w:rsid w:val="00F1272D"/>
    <w:rsid w:val="00F155C9"/>
    <w:rsid w:val="00F1597D"/>
    <w:rsid w:val="00F16B10"/>
    <w:rsid w:val="00F219D8"/>
    <w:rsid w:val="00F2456A"/>
    <w:rsid w:val="00F24840"/>
    <w:rsid w:val="00F2726C"/>
    <w:rsid w:val="00F31C42"/>
    <w:rsid w:val="00F322A4"/>
    <w:rsid w:val="00F32ADB"/>
    <w:rsid w:val="00F35FF3"/>
    <w:rsid w:val="00F36226"/>
    <w:rsid w:val="00F40C98"/>
    <w:rsid w:val="00F414AF"/>
    <w:rsid w:val="00F52244"/>
    <w:rsid w:val="00F57120"/>
    <w:rsid w:val="00F57FF0"/>
    <w:rsid w:val="00F610D5"/>
    <w:rsid w:val="00F61171"/>
    <w:rsid w:val="00F61A49"/>
    <w:rsid w:val="00F62337"/>
    <w:rsid w:val="00F63409"/>
    <w:rsid w:val="00F65030"/>
    <w:rsid w:val="00F6566C"/>
    <w:rsid w:val="00F667C1"/>
    <w:rsid w:val="00F66B0A"/>
    <w:rsid w:val="00F67B70"/>
    <w:rsid w:val="00F71177"/>
    <w:rsid w:val="00F73F83"/>
    <w:rsid w:val="00F74575"/>
    <w:rsid w:val="00F74D0E"/>
    <w:rsid w:val="00F809C5"/>
    <w:rsid w:val="00F8183E"/>
    <w:rsid w:val="00F82AD3"/>
    <w:rsid w:val="00F83FF5"/>
    <w:rsid w:val="00F846FE"/>
    <w:rsid w:val="00F84AB2"/>
    <w:rsid w:val="00F85704"/>
    <w:rsid w:val="00F9169D"/>
    <w:rsid w:val="00F94362"/>
    <w:rsid w:val="00F9464A"/>
    <w:rsid w:val="00F94C30"/>
    <w:rsid w:val="00F958B1"/>
    <w:rsid w:val="00F96B41"/>
    <w:rsid w:val="00F97254"/>
    <w:rsid w:val="00F9735E"/>
    <w:rsid w:val="00F978EA"/>
    <w:rsid w:val="00FA1971"/>
    <w:rsid w:val="00FA3563"/>
    <w:rsid w:val="00FA43C5"/>
    <w:rsid w:val="00FA4B14"/>
    <w:rsid w:val="00FA5DDD"/>
    <w:rsid w:val="00FA5F77"/>
    <w:rsid w:val="00FA7DD3"/>
    <w:rsid w:val="00FB0B42"/>
    <w:rsid w:val="00FB2928"/>
    <w:rsid w:val="00FB2A7F"/>
    <w:rsid w:val="00FB4FF2"/>
    <w:rsid w:val="00FB54CC"/>
    <w:rsid w:val="00FB68F3"/>
    <w:rsid w:val="00FC27E9"/>
    <w:rsid w:val="00FC5045"/>
    <w:rsid w:val="00FC63AE"/>
    <w:rsid w:val="00FC7A0D"/>
    <w:rsid w:val="00FD1B0D"/>
    <w:rsid w:val="00FD3750"/>
    <w:rsid w:val="00FD4BAF"/>
    <w:rsid w:val="00FD4DD7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C74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2FA5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link w:val="Heading5Char"/>
    <w:uiPriority w:val="9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62FA5"/>
    <w:rPr>
      <w:rFonts w:ascii="Cambria" w:hAnsi="Cambria" w:cs="Cambria"/>
      <w:b/>
      <w:bCs/>
      <w:color w:val="4F81BD"/>
      <w:sz w:val="24"/>
      <w:szCs w:val="24"/>
      <w:lang w:eastAsia="tr-TR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5B9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uiPriority w:val="99"/>
    <w:qFormat/>
    <w:rsid w:val="00CB5980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E3A08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3A0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46B3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F2A85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762FA5"/>
  </w:style>
  <w:style w:type="character" w:customStyle="1" w:styleId="apple-converted-space">
    <w:name w:val="apple-converted-space"/>
    <w:basedOn w:val="DefaultParagraphFont"/>
    <w:uiPriority w:val="99"/>
    <w:rsid w:val="00762FA5"/>
  </w:style>
  <w:style w:type="character" w:styleId="Hyperlink">
    <w:name w:val="Hyperlink"/>
    <w:basedOn w:val="DefaultParagraphFont"/>
    <w:uiPriority w:val="99"/>
    <w:semiHidden/>
    <w:rsid w:val="009324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242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24287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E242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24287"/>
    <w:rPr>
      <w:rFonts w:ascii="Times New Roman" w:hAnsi="Times New Roman" w:cs="Times New Roman"/>
      <w:sz w:val="24"/>
      <w:szCs w:val="24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6C19F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64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474</Words>
  <Characters>2703</Characters>
  <Application>Microsoft Office Outlook</Application>
  <DocSecurity>0</DocSecurity>
  <Lines>0</Lines>
  <Paragraphs>0</Paragraphs>
  <ScaleCrop>false</ScaleCrop>
  <Company>bizimocak55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Yunus Emre OCAK</dc:creator>
  <cp:keywords>www.sorubak.com; Eğitim-Öğretim</cp:keywords>
  <dc:description>www.sorubak.com</dc:description>
  <cp:lastModifiedBy>edanur</cp:lastModifiedBy>
  <cp:revision>8</cp:revision>
  <cp:lastPrinted>2011-10-24T03:28:00Z</cp:lastPrinted>
  <dcterms:created xsi:type="dcterms:W3CDTF">2011-12-26T17:11:00Z</dcterms:created>
  <dcterms:modified xsi:type="dcterms:W3CDTF">2012-01-05T21:03:00Z</dcterms:modified>
  <cp:category>www.sorubak.com; Değerlendirme Sınavları</cp:category>
  <cp:contentType>www.sorubak.com</cp:contentType>
  <cp:contentStatus>www.sorubak.com</cp:contentStatus>
</cp:coreProperties>
</file>