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EAB" w:rsidRPr="00EF2BF3" w:rsidRDefault="006C6EAB" w:rsidP="00DA798A">
      <w:pPr>
        <w:pStyle w:val="NoSpacing"/>
        <w:rPr>
          <w:b/>
        </w:rPr>
      </w:pPr>
      <w:r>
        <w:rPr>
          <w:b/>
        </w:rPr>
        <w:t>ADI-SOYADI  :</w:t>
      </w:r>
    </w:p>
    <w:p w:rsidR="006C6EAB" w:rsidRPr="00EF2BF3" w:rsidRDefault="006C6EAB" w:rsidP="00DA798A">
      <w:pPr>
        <w:pStyle w:val="NoSpacing"/>
        <w:ind w:left="-284"/>
        <w:rPr>
          <w:b/>
        </w:rPr>
      </w:pPr>
      <w:r w:rsidRPr="00EF2BF3">
        <w:rPr>
          <w:b/>
        </w:rPr>
        <w:t xml:space="preserve">      Numara.</w:t>
      </w:r>
      <w:r>
        <w:rPr>
          <w:b/>
        </w:rPr>
        <w:t xml:space="preserve">        </w:t>
      </w:r>
      <w:r w:rsidRPr="00EF2BF3">
        <w:rPr>
          <w:b/>
        </w:rPr>
        <w:t>:</w:t>
      </w:r>
    </w:p>
    <w:p w:rsidR="006C6EAB" w:rsidRPr="00EF2BF3" w:rsidRDefault="006C6EAB" w:rsidP="00EF2BF3">
      <w:pPr>
        <w:pStyle w:val="NoSpacing"/>
        <w:ind w:left="-284"/>
        <w:jc w:val="center"/>
        <w:rPr>
          <w:b/>
        </w:rPr>
      </w:pPr>
      <w:r w:rsidRPr="00EF2BF3">
        <w:rPr>
          <w:b/>
        </w:rPr>
        <w:t>HASBAHÇE İLKÖĞRETİM OKULU 5-A SINIFI</w:t>
      </w:r>
    </w:p>
    <w:p w:rsidR="006C6EAB" w:rsidRDefault="006C6EAB" w:rsidP="00B87024">
      <w:pPr>
        <w:pStyle w:val="NoSpacing"/>
        <w:jc w:val="center"/>
        <w:rPr>
          <w:b/>
          <w:i/>
        </w:rPr>
      </w:pPr>
      <w:r w:rsidRPr="00DA798A">
        <w:rPr>
          <w:b/>
          <w:i/>
        </w:rPr>
        <w:t>SOSYAL 2.DÖNEM 1.YAZILI SORULARI</w:t>
      </w:r>
    </w:p>
    <w:p w:rsidR="006C6EAB" w:rsidRPr="00DA798A" w:rsidRDefault="006C6EAB" w:rsidP="00DA798A">
      <w:pPr>
        <w:pStyle w:val="NoSpacing"/>
        <w:rPr>
          <w:b/>
          <w:i/>
        </w:rPr>
      </w:pPr>
    </w:p>
    <w:p w:rsidR="006C6EAB" w:rsidRDefault="006C6EAB" w:rsidP="00DA798A">
      <w:pPr>
        <w:rPr>
          <w:rFonts w:ascii="Arial" w:hAnsi="Arial" w:cs="Arial"/>
          <w:b/>
          <w:sz w:val="20"/>
          <w:szCs w:val="20"/>
        </w:rPr>
      </w:pPr>
      <w:r w:rsidRPr="00404C3F">
        <w:rPr>
          <w:rFonts w:ascii="Arial" w:hAnsi="Arial" w:cs="Arial"/>
          <w:b/>
          <w:sz w:val="20"/>
          <w:szCs w:val="20"/>
        </w:rPr>
        <w:t xml:space="preserve">A. Aşağıdaki ifadelerden doğru olanlarda D ,yanlış olanlara Y harfini karalayınız. ( </w:t>
      </w:r>
      <w:r>
        <w:rPr>
          <w:rFonts w:ascii="Arial" w:hAnsi="Arial" w:cs="Arial"/>
          <w:b/>
          <w:sz w:val="20"/>
          <w:szCs w:val="20"/>
        </w:rPr>
        <w:t>15 x 1=15 PUAN</w:t>
      </w:r>
      <w:r w:rsidRPr="00404C3F">
        <w:rPr>
          <w:rFonts w:ascii="Arial" w:hAnsi="Arial" w:cs="Arial"/>
          <w:b/>
          <w:sz w:val="20"/>
          <w:szCs w:val="20"/>
        </w:rPr>
        <w:t xml:space="preserve"> )</w:t>
      </w:r>
    </w:p>
    <w:p w:rsidR="006C6EAB" w:rsidRPr="00404C3F" w:rsidRDefault="006C6EAB" w:rsidP="00DA798A">
      <w:pPr>
        <w:rPr>
          <w:rFonts w:ascii="Arial" w:hAnsi="Arial" w:cs="Arial"/>
          <w:b/>
          <w:sz w:val="20"/>
          <w:szCs w:val="20"/>
        </w:rPr>
      </w:pPr>
    </w:p>
    <w:p w:rsidR="006C6EAB" w:rsidRPr="006E1CE9" w:rsidRDefault="006C6EAB" w:rsidP="00DA798A">
      <w:pPr>
        <w:rPr>
          <w:bCs/>
        </w:rPr>
      </w:pPr>
      <w:r w:rsidRPr="00DA798A">
        <w:rPr>
          <w:b/>
          <w:bCs/>
        </w:rPr>
        <w:t>1. (D     Y )</w:t>
      </w:r>
      <w:r w:rsidRPr="006E1CE9">
        <w:rPr>
          <w:bCs/>
        </w:rPr>
        <w:t xml:space="preserve">İlk Dünya </w:t>
      </w:r>
      <w:r>
        <w:rPr>
          <w:bCs/>
        </w:rPr>
        <w:t>haritasını Piri Reis çizmiştir.</w:t>
      </w:r>
    </w:p>
    <w:p w:rsidR="006C6EAB" w:rsidRPr="006E1CE9" w:rsidRDefault="006C6EAB" w:rsidP="00DA798A">
      <w:pPr>
        <w:rPr>
          <w:bCs/>
        </w:rPr>
      </w:pPr>
      <w:r w:rsidRPr="00DA798A">
        <w:rPr>
          <w:b/>
          <w:bCs/>
        </w:rPr>
        <w:t>2. (D     Y )</w:t>
      </w:r>
      <w:r w:rsidRPr="006E1CE9">
        <w:rPr>
          <w:bCs/>
        </w:rPr>
        <w:t xml:space="preserve">Teknolojik gelişmelerin hiçbir olumsuz etkisi yoktur. </w:t>
      </w:r>
    </w:p>
    <w:p w:rsidR="006C6EAB" w:rsidRPr="006E1CE9" w:rsidRDefault="006C6EAB" w:rsidP="00DA798A">
      <w:pPr>
        <w:rPr>
          <w:bCs/>
        </w:rPr>
      </w:pPr>
      <w:r w:rsidRPr="00DA798A">
        <w:rPr>
          <w:b/>
          <w:bCs/>
        </w:rPr>
        <w:t>3. (D     Y )</w:t>
      </w:r>
      <w:r>
        <w:rPr>
          <w:b/>
          <w:bCs/>
        </w:rPr>
        <w:t xml:space="preserve"> </w:t>
      </w:r>
      <w:r w:rsidRPr="006E1CE9">
        <w:rPr>
          <w:bCs/>
        </w:rPr>
        <w:t>Bilim, bilimsel yöntemlerle elde edilen sistemli bilgiler bütünüdür.</w:t>
      </w:r>
    </w:p>
    <w:p w:rsidR="006C6EAB" w:rsidRPr="006E1CE9" w:rsidRDefault="006C6EAB" w:rsidP="00DA798A">
      <w:pPr>
        <w:rPr>
          <w:bCs/>
        </w:rPr>
      </w:pPr>
      <w:r w:rsidRPr="00DA798A">
        <w:rPr>
          <w:b/>
          <w:bCs/>
        </w:rPr>
        <w:t>4.</w:t>
      </w:r>
      <w:r>
        <w:rPr>
          <w:b/>
          <w:bCs/>
        </w:rPr>
        <w:t xml:space="preserve"> </w:t>
      </w:r>
      <w:r w:rsidRPr="00DA798A">
        <w:rPr>
          <w:b/>
          <w:bCs/>
        </w:rPr>
        <w:t>(D     Y)</w:t>
      </w:r>
      <w:r w:rsidRPr="006E1CE9">
        <w:rPr>
          <w:bCs/>
        </w:rPr>
        <w:t xml:space="preserve"> </w:t>
      </w:r>
      <w:r>
        <w:rPr>
          <w:bCs/>
        </w:rPr>
        <w:t>Pascal yer çekimi kanununu bulan bi</w:t>
      </w:r>
      <w:r w:rsidRPr="006E1CE9">
        <w:rPr>
          <w:bCs/>
        </w:rPr>
        <w:t>lim adamıdır.</w:t>
      </w:r>
    </w:p>
    <w:p w:rsidR="006C6EAB" w:rsidRPr="00544EDD" w:rsidRDefault="006C6EAB" w:rsidP="00544EDD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</w:rPr>
        <w:t xml:space="preserve"> </w:t>
      </w:r>
      <w:r w:rsidRPr="00DA798A">
        <w:rPr>
          <w:b/>
          <w:bCs/>
        </w:rPr>
        <w:t>5.</w:t>
      </w:r>
      <w:r>
        <w:rPr>
          <w:b/>
          <w:bCs/>
        </w:rPr>
        <w:t xml:space="preserve"> </w:t>
      </w:r>
      <w:r w:rsidRPr="00DA798A">
        <w:rPr>
          <w:b/>
          <w:bCs/>
        </w:rPr>
        <w:t>(D     Y</w:t>
      </w:r>
      <w:r w:rsidRPr="006E1CE9">
        <w:rPr>
          <w:bCs/>
        </w:rPr>
        <w:t xml:space="preserve">) </w:t>
      </w:r>
      <w:r w:rsidRPr="00544EDD">
        <w:rPr>
          <w:bCs/>
          <w:sz w:val="22"/>
          <w:szCs w:val="22"/>
          <w:lang w:eastAsia="en-US"/>
        </w:rPr>
        <w:t>Telif hakkı</w:t>
      </w:r>
      <w:r w:rsidRPr="00544EDD">
        <w:rPr>
          <w:sz w:val="22"/>
          <w:szCs w:val="22"/>
          <w:lang w:eastAsia="en-US"/>
        </w:rPr>
        <w:t xml:space="preserve"> bir fikir</w:t>
      </w:r>
      <w:r>
        <w:rPr>
          <w:sz w:val="22"/>
          <w:szCs w:val="22"/>
          <w:lang w:eastAsia="en-US"/>
        </w:rPr>
        <w:t xml:space="preserve"> </w:t>
      </w:r>
      <w:r w:rsidRPr="00544EDD">
        <w:rPr>
          <w:sz w:val="22"/>
          <w:szCs w:val="22"/>
          <w:lang w:eastAsia="en-US"/>
        </w:rPr>
        <w:t>veya sanat eserini meydana getiren kişinin, bu</w:t>
      </w:r>
      <w:r>
        <w:rPr>
          <w:sz w:val="22"/>
          <w:szCs w:val="22"/>
          <w:lang w:eastAsia="en-US"/>
        </w:rPr>
        <w:t xml:space="preserve"> </w:t>
      </w:r>
      <w:r w:rsidRPr="00544EDD">
        <w:rPr>
          <w:sz w:val="22"/>
          <w:szCs w:val="22"/>
          <w:lang w:eastAsia="en-US"/>
        </w:rPr>
        <w:t>eserden doğan haklarının tümü demektir</w:t>
      </w:r>
    </w:p>
    <w:p w:rsidR="006C6EAB" w:rsidRDefault="006C6EAB" w:rsidP="00DA798A">
      <w:pPr>
        <w:rPr>
          <w:bCs/>
        </w:rPr>
      </w:pPr>
      <w:r w:rsidRPr="00DA798A">
        <w:rPr>
          <w:b/>
          <w:bCs/>
        </w:rPr>
        <w:t>6.</w:t>
      </w:r>
      <w:r>
        <w:rPr>
          <w:b/>
          <w:bCs/>
        </w:rPr>
        <w:t xml:space="preserve"> </w:t>
      </w:r>
      <w:r w:rsidRPr="00DA798A">
        <w:rPr>
          <w:b/>
          <w:bCs/>
        </w:rPr>
        <w:t>(D     Y)</w:t>
      </w:r>
      <w:r w:rsidRPr="006E1CE9">
        <w:rPr>
          <w:bCs/>
        </w:rPr>
        <w:t xml:space="preserve">  Gelişmiş teleskop ve termometre Galileo’nun icadıdır.</w:t>
      </w:r>
    </w:p>
    <w:p w:rsidR="006C6EAB" w:rsidRDefault="006C6EAB" w:rsidP="00DA798A">
      <w:pPr>
        <w:rPr>
          <w:bCs/>
        </w:rPr>
      </w:pPr>
      <w:r w:rsidRPr="00DA798A">
        <w:rPr>
          <w:b/>
          <w:bCs/>
        </w:rPr>
        <w:t xml:space="preserve">7. (D   </w:t>
      </w:r>
      <w:r>
        <w:rPr>
          <w:b/>
          <w:bCs/>
        </w:rPr>
        <w:t xml:space="preserve"> </w:t>
      </w:r>
      <w:r w:rsidRPr="00DA798A">
        <w:rPr>
          <w:b/>
          <w:bCs/>
        </w:rPr>
        <w:t xml:space="preserve">  Y)</w:t>
      </w:r>
      <w:r>
        <w:rPr>
          <w:b/>
          <w:bCs/>
        </w:rPr>
        <w:t xml:space="preserve"> </w:t>
      </w:r>
      <w:r w:rsidRPr="00DA798A">
        <w:rPr>
          <w:bCs/>
        </w:rPr>
        <w:t>İnsanlık tarihinin en önemli b</w:t>
      </w:r>
      <w:r>
        <w:rPr>
          <w:bCs/>
        </w:rPr>
        <w:t>uluşu ateş sonra ise tekerlektir.</w:t>
      </w:r>
    </w:p>
    <w:p w:rsidR="006C6EAB" w:rsidRPr="00DA798A" w:rsidRDefault="006C6EAB" w:rsidP="00DA798A">
      <w:pPr>
        <w:rPr>
          <w:sz w:val="22"/>
          <w:szCs w:val="22"/>
        </w:rPr>
      </w:pPr>
      <w:r w:rsidRPr="00421DA3">
        <w:rPr>
          <w:b/>
          <w:sz w:val="22"/>
          <w:szCs w:val="22"/>
        </w:rPr>
        <w:t>8.( D      Y</w:t>
      </w:r>
      <w:r w:rsidRPr="00DA798A">
        <w:rPr>
          <w:sz w:val="22"/>
          <w:szCs w:val="22"/>
        </w:rPr>
        <w:t xml:space="preserve"> )Coğrafi özellikler bir bölgedek</w:t>
      </w:r>
      <w:r>
        <w:rPr>
          <w:sz w:val="22"/>
          <w:szCs w:val="22"/>
        </w:rPr>
        <w:t>i ekonomik faaliyetleri etkilemez.</w:t>
      </w:r>
    </w:p>
    <w:p w:rsidR="006C6EAB" w:rsidRPr="00DA798A" w:rsidRDefault="006C6EAB" w:rsidP="00DA798A">
      <w:pPr>
        <w:rPr>
          <w:sz w:val="22"/>
          <w:szCs w:val="22"/>
        </w:rPr>
      </w:pPr>
      <w:r w:rsidRPr="00421DA3">
        <w:rPr>
          <w:b/>
          <w:sz w:val="22"/>
          <w:szCs w:val="22"/>
        </w:rPr>
        <w:t>9.( D      Y )</w:t>
      </w:r>
      <w:r w:rsidRPr="00DA798A">
        <w:rPr>
          <w:sz w:val="22"/>
          <w:szCs w:val="22"/>
        </w:rPr>
        <w:t xml:space="preserve"> Marmara Bölgesi’ndeki ekonomik faaliyetler hayvancılığa dayalıdır. </w:t>
      </w:r>
    </w:p>
    <w:p w:rsidR="006C6EAB" w:rsidRPr="00DA798A" w:rsidRDefault="006C6EAB" w:rsidP="00DA798A">
      <w:pPr>
        <w:rPr>
          <w:color w:val="000000"/>
          <w:sz w:val="22"/>
          <w:szCs w:val="22"/>
        </w:rPr>
      </w:pPr>
      <w:r w:rsidRPr="00421DA3">
        <w:rPr>
          <w:b/>
          <w:sz w:val="22"/>
          <w:szCs w:val="22"/>
        </w:rPr>
        <w:t>10</w:t>
      </w:r>
      <w:r>
        <w:rPr>
          <w:b/>
          <w:sz w:val="22"/>
          <w:szCs w:val="22"/>
        </w:rPr>
        <w:t xml:space="preserve"> </w:t>
      </w:r>
      <w:r w:rsidRPr="00421DA3">
        <w:rPr>
          <w:b/>
          <w:sz w:val="22"/>
          <w:szCs w:val="22"/>
        </w:rPr>
        <w:t>.( D      Y )</w:t>
      </w:r>
      <w:r w:rsidRPr="00DA798A">
        <w:rPr>
          <w:sz w:val="22"/>
          <w:szCs w:val="22"/>
        </w:rPr>
        <w:t xml:space="preserve"> </w:t>
      </w:r>
      <w:r w:rsidRPr="00DA798A">
        <w:rPr>
          <w:color w:val="000000"/>
          <w:sz w:val="22"/>
          <w:szCs w:val="22"/>
        </w:rPr>
        <w:t>Her ürün her bölgede yetiştirilebilir.</w:t>
      </w:r>
    </w:p>
    <w:p w:rsidR="006C6EAB" w:rsidRPr="00DA798A" w:rsidRDefault="006C6EAB" w:rsidP="00DA798A">
      <w:pPr>
        <w:rPr>
          <w:color w:val="000000"/>
          <w:sz w:val="22"/>
          <w:szCs w:val="22"/>
        </w:rPr>
      </w:pPr>
      <w:r w:rsidRPr="00B87024">
        <w:rPr>
          <w:b/>
          <w:color w:val="000000"/>
          <w:sz w:val="22"/>
          <w:szCs w:val="22"/>
        </w:rPr>
        <w:t>11.</w:t>
      </w:r>
      <w:r>
        <w:rPr>
          <w:b/>
          <w:color w:val="000000"/>
          <w:sz w:val="22"/>
          <w:szCs w:val="22"/>
        </w:rPr>
        <w:t xml:space="preserve"> </w:t>
      </w:r>
      <w:r w:rsidRPr="00B87024">
        <w:rPr>
          <w:b/>
          <w:sz w:val="22"/>
          <w:szCs w:val="22"/>
        </w:rPr>
        <w:t>( D-     Y )</w:t>
      </w:r>
      <w:r w:rsidRPr="00DA798A">
        <w:rPr>
          <w:sz w:val="22"/>
          <w:szCs w:val="22"/>
        </w:rPr>
        <w:t xml:space="preserve"> </w:t>
      </w:r>
      <w:r w:rsidRPr="00DA798A">
        <w:rPr>
          <w:color w:val="000000"/>
          <w:sz w:val="22"/>
          <w:szCs w:val="22"/>
        </w:rPr>
        <w:t>Ekonomik faaliyetler her bölgede aynıdır.</w:t>
      </w:r>
    </w:p>
    <w:p w:rsidR="006C6EAB" w:rsidRPr="00DA798A" w:rsidRDefault="006C6EAB" w:rsidP="00DA798A">
      <w:pPr>
        <w:rPr>
          <w:color w:val="000000"/>
          <w:sz w:val="22"/>
          <w:szCs w:val="22"/>
        </w:rPr>
      </w:pPr>
      <w:r w:rsidRPr="00B87024">
        <w:rPr>
          <w:b/>
          <w:sz w:val="22"/>
          <w:szCs w:val="22"/>
        </w:rPr>
        <w:t>12.</w:t>
      </w:r>
      <w:r>
        <w:rPr>
          <w:b/>
          <w:sz w:val="22"/>
          <w:szCs w:val="22"/>
        </w:rPr>
        <w:t xml:space="preserve"> </w:t>
      </w:r>
      <w:r w:rsidRPr="00B87024">
        <w:rPr>
          <w:b/>
          <w:sz w:val="22"/>
          <w:szCs w:val="22"/>
        </w:rPr>
        <w:t xml:space="preserve">( D-  </w:t>
      </w:r>
      <w:r>
        <w:rPr>
          <w:b/>
          <w:sz w:val="22"/>
          <w:szCs w:val="22"/>
        </w:rPr>
        <w:t xml:space="preserve"> </w:t>
      </w:r>
      <w:r w:rsidRPr="00B87024">
        <w:rPr>
          <w:b/>
          <w:sz w:val="22"/>
          <w:szCs w:val="22"/>
        </w:rPr>
        <w:t xml:space="preserve">   Y</w:t>
      </w:r>
      <w:r w:rsidRPr="00DA798A">
        <w:rPr>
          <w:sz w:val="22"/>
          <w:szCs w:val="22"/>
        </w:rPr>
        <w:t xml:space="preserve"> )</w:t>
      </w:r>
      <w:r w:rsidRPr="00DA798A">
        <w:rPr>
          <w:color w:val="000000"/>
          <w:sz w:val="22"/>
          <w:szCs w:val="22"/>
        </w:rPr>
        <w:t xml:space="preserve"> İklim özellikleri</w:t>
      </w:r>
      <w:r>
        <w:rPr>
          <w:color w:val="000000"/>
          <w:sz w:val="22"/>
          <w:szCs w:val="22"/>
        </w:rPr>
        <w:t xml:space="preserve"> ekonomik faaliyetleri etkiler</w:t>
      </w:r>
      <w:r w:rsidRPr="00DA798A">
        <w:rPr>
          <w:color w:val="000000"/>
          <w:sz w:val="22"/>
          <w:szCs w:val="22"/>
        </w:rPr>
        <w:t>.</w:t>
      </w:r>
    </w:p>
    <w:p w:rsidR="006C6EAB" w:rsidRPr="00DA798A" w:rsidRDefault="006C6EAB" w:rsidP="00DA798A">
      <w:pPr>
        <w:rPr>
          <w:color w:val="000000"/>
          <w:sz w:val="22"/>
          <w:szCs w:val="22"/>
        </w:rPr>
      </w:pPr>
      <w:r w:rsidRPr="00B87024">
        <w:rPr>
          <w:b/>
          <w:sz w:val="22"/>
          <w:szCs w:val="22"/>
        </w:rPr>
        <w:t>13.(D      Y )</w:t>
      </w:r>
      <w:r w:rsidRPr="00DA798A">
        <w:rPr>
          <w:sz w:val="22"/>
          <w:szCs w:val="22"/>
        </w:rPr>
        <w:t xml:space="preserve"> Bir ülkenin başka ülkelere mal satmasına ihracat denir.</w:t>
      </w:r>
    </w:p>
    <w:p w:rsidR="006C6EAB" w:rsidRDefault="006C6EAB" w:rsidP="00DA798A">
      <w:pPr>
        <w:rPr>
          <w:sz w:val="22"/>
          <w:szCs w:val="22"/>
        </w:rPr>
      </w:pPr>
      <w:r>
        <w:rPr>
          <w:b/>
          <w:sz w:val="22"/>
          <w:szCs w:val="22"/>
        </w:rPr>
        <w:t>14.</w:t>
      </w:r>
      <w:r w:rsidRPr="00B87024">
        <w:rPr>
          <w:b/>
          <w:sz w:val="22"/>
          <w:szCs w:val="22"/>
        </w:rPr>
        <w:t>(D</w:t>
      </w:r>
      <w:r>
        <w:rPr>
          <w:b/>
          <w:sz w:val="22"/>
          <w:szCs w:val="22"/>
        </w:rPr>
        <w:t xml:space="preserve"> </w:t>
      </w:r>
      <w:r w:rsidRPr="00B87024">
        <w:rPr>
          <w:b/>
          <w:sz w:val="22"/>
          <w:szCs w:val="22"/>
        </w:rPr>
        <w:t xml:space="preserve">     Y )</w:t>
      </w:r>
      <w:r w:rsidRPr="00DA798A">
        <w:rPr>
          <w:color w:val="000000"/>
          <w:sz w:val="22"/>
          <w:szCs w:val="22"/>
        </w:rPr>
        <w:t xml:space="preserve"> </w:t>
      </w:r>
      <w:r w:rsidRPr="00DA798A">
        <w:rPr>
          <w:sz w:val="22"/>
          <w:szCs w:val="22"/>
        </w:rPr>
        <w:t>Bir ülkenin başka ülkelerden mal almasına ithalat denir.</w:t>
      </w:r>
    </w:p>
    <w:p w:rsidR="006C6EAB" w:rsidRPr="00DA798A" w:rsidRDefault="006C6EAB" w:rsidP="00DA798A">
      <w:pPr>
        <w:rPr>
          <w:sz w:val="22"/>
          <w:szCs w:val="22"/>
        </w:rPr>
      </w:pPr>
      <w:r w:rsidRPr="00B87024">
        <w:rPr>
          <w:b/>
          <w:sz w:val="22"/>
          <w:szCs w:val="22"/>
        </w:rPr>
        <w:t>15</w:t>
      </w:r>
      <w:r>
        <w:rPr>
          <w:sz w:val="22"/>
          <w:szCs w:val="22"/>
        </w:rPr>
        <w:t>.</w:t>
      </w:r>
      <w:r w:rsidRPr="00B87024">
        <w:rPr>
          <w:b/>
          <w:sz w:val="22"/>
          <w:szCs w:val="22"/>
        </w:rPr>
        <w:t>(D</w:t>
      </w:r>
      <w:r>
        <w:rPr>
          <w:b/>
          <w:sz w:val="22"/>
          <w:szCs w:val="22"/>
        </w:rPr>
        <w:t xml:space="preserve"> </w:t>
      </w:r>
      <w:r w:rsidRPr="00B87024">
        <w:rPr>
          <w:b/>
          <w:sz w:val="22"/>
          <w:szCs w:val="22"/>
        </w:rPr>
        <w:t xml:space="preserve">     Y )</w:t>
      </w:r>
      <w:r w:rsidRPr="00B87024">
        <w:rPr>
          <w:sz w:val="22"/>
          <w:szCs w:val="22"/>
        </w:rPr>
        <w:t>Ülkemizin en büyük sanayi bölgesi</w:t>
      </w:r>
      <w:r>
        <w:rPr>
          <w:b/>
          <w:sz w:val="22"/>
          <w:szCs w:val="22"/>
        </w:rPr>
        <w:t xml:space="preserve"> </w:t>
      </w:r>
      <w:r w:rsidRPr="00B87024">
        <w:rPr>
          <w:sz w:val="22"/>
          <w:szCs w:val="22"/>
        </w:rPr>
        <w:t>Karadeniz Bölgesi’dir.</w:t>
      </w:r>
    </w:p>
    <w:p w:rsidR="006C6EAB" w:rsidRPr="00DA798A" w:rsidRDefault="006C6EAB" w:rsidP="00DA798A">
      <w:pPr>
        <w:rPr>
          <w:b/>
          <w:sz w:val="22"/>
          <w:szCs w:val="22"/>
        </w:rPr>
      </w:pPr>
    </w:p>
    <w:p w:rsidR="006C6EAB" w:rsidRDefault="006C6EAB" w:rsidP="00B87024">
      <w:pPr>
        <w:spacing w:line="360" w:lineRule="auto"/>
        <w:rPr>
          <w:b/>
          <w:bCs/>
          <w:i/>
          <w:u w:val="single"/>
        </w:rPr>
      </w:pPr>
      <w:r w:rsidRPr="00B87024">
        <w:rPr>
          <w:b/>
          <w:bCs/>
          <w:i/>
        </w:rPr>
        <w:t xml:space="preserve">B- </w:t>
      </w:r>
      <w:r w:rsidRPr="00B87024">
        <w:rPr>
          <w:b/>
          <w:bCs/>
          <w:i/>
          <w:u w:val="single"/>
        </w:rPr>
        <w:t xml:space="preserve">Aşağıdaki kavram ve özelliklerini eşleştiriniz. </w:t>
      </w:r>
    </w:p>
    <w:p w:rsidR="006C6EAB" w:rsidRPr="00277BD5" w:rsidRDefault="006C6EAB" w:rsidP="00B87024">
      <w:pPr>
        <w:spacing w:line="360" w:lineRule="auto"/>
        <w:rPr>
          <w:bCs/>
          <w:sz w:val="22"/>
          <w:szCs w:val="22"/>
        </w:rPr>
      </w:pPr>
      <w:r w:rsidRPr="00277BD5">
        <w:rPr>
          <w:b/>
          <w:bCs/>
          <w:i/>
          <w:sz w:val="22"/>
          <w:szCs w:val="22"/>
        </w:rPr>
        <w:t>( 6 PUAN)</w:t>
      </w:r>
    </w:p>
    <w:p w:rsidR="006C6EAB" w:rsidRPr="00E7222E" w:rsidRDefault="006C6EAB" w:rsidP="00B87024">
      <w:pPr>
        <w:pStyle w:val="ListParagraph"/>
        <w:numPr>
          <w:ilvl w:val="0"/>
          <w:numId w:val="1"/>
        </w:numPr>
        <w:tabs>
          <w:tab w:val="left" w:pos="900"/>
        </w:tabs>
        <w:spacing w:after="200" w:line="360" w:lineRule="auto"/>
        <w:rPr>
          <w:bCs/>
        </w:rPr>
      </w:pPr>
      <w:r w:rsidRPr="00E7222E">
        <w:rPr>
          <w:bCs/>
        </w:rPr>
        <w:t>Matematik</w:t>
      </w:r>
      <w:r w:rsidRPr="00E7222E">
        <w:rPr>
          <w:bCs/>
        </w:rPr>
        <w:tab/>
        <w:t xml:space="preserve">            1- Mehmet ÖZ</w:t>
      </w:r>
      <w:r w:rsidRPr="00E7222E">
        <w:rPr>
          <w:bCs/>
        </w:rPr>
        <w:tab/>
      </w:r>
    </w:p>
    <w:p w:rsidR="006C6EAB" w:rsidRPr="00E7222E" w:rsidRDefault="006C6EAB" w:rsidP="00B87024">
      <w:pPr>
        <w:pStyle w:val="ListParagraph"/>
        <w:numPr>
          <w:ilvl w:val="0"/>
          <w:numId w:val="1"/>
        </w:numPr>
        <w:tabs>
          <w:tab w:val="left" w:pos="900"/>
        </w:tabs>
        <w:spacing w:after="200" w:line="360" w:lineRule="auto"/>
        <w:rPr>
          <w:bCs/>
        </w:rPr>
      </w:pPr>
      <w:r w:rsidRPr="00E7222E">
        <w:rPr>
          <w:bCs/>
        </w:rPr>
        <w:t>Kuduz aşısı</w:t>
      </w:r>
      <w:r w:rsidRPr="00E7222E">
        <w:rPr>
          <w:bCs/>
        </w:rPr>
        <w:tab/>
        <w:t xml:space="preserve">     </w:t>
      </w:r>
      <w:r>
        <w:rPr>
          <w:bCs/>
        </w:rPr>
        <w:t xml:space="preserve">  </w:t>
      </w:r>
      <w:r w:rsidRPr="00E7222E">
        <w:rPr>
          <w:bCs/>
        </w:rPr>
        <w:t xml:space="preserve">      2- Gutenberg</w:t>
      </w:r>
    </w:p>
    <w:p w:rsidR="006C6EAB" w:rsidRPr="00E7222E" w:rsidRDefault="006C6EAB" w:rsidP="00B87024">
      <w:pPr>
        <w:pStyle w:val="ListParagraph"/>
        <w:numPr>
          <w:ilvl w:val="0"/>
          <w:numId w:val="1"/>
        </w:numPr>
        <w:tabs>
          <w:tab w:val="left" w:pos="900"/>
        </w:tabs>
        <w:spacing w:after="200" w:line="360" w:lineRule="auto"/>
        <w:rPr>
          <w:bCs/>
        </w:rPr>
      </w:pPr>
      <w:r w:rsidRPr="00E7222E">
        <w:rPr>
          <w:bCs/>
        </w:rPr>
        <w:t>Matbaa</w:t>
      </w:r>
      <w:r w:rsidRPr="00E7222E">
        <w:rPr>
          <w:bCs/>
        </w:rPr>
        <w:tab/>
        <w:t xml:space="preserve">    </w:t>
      </w:r>
      <w:r>
        <w:rPr>
          <w:bCs/>
        </w:rPr>
        <w:t xml:space="preserve">        </w:t>
      </w:r>
      <w:r w:rsidRPr="00E7222E">
        <w:rPr>
          <w:bCs/>
        </w:rPr>
        <w:t xml:space="preserve"> 3- Alfred Nobel</w:t>
      </w:r>
    </w:p>
    <w:p w:rsidR="006C6EAB" w:rsidRPr="00E7222E" w:rsidRDefault="006C6EAB" w:rsidP="00B87024">
      <w:pPr>
        <w:pStyle w:val="ListParagraph"/>
        <w:numPr>
          <w:ilvl w:val="0"/>
          <w:numId w:val="1"/>
        </w:numPr>
        <w:tabs>
          <w:tab w:val="left" w:pos="900"/>
        </w:tabs>
        <w:spacing w:after="200" w:line="360" w:lineRule="auto"/>
        <w:rPr>
          <w:bCs/>
        </w:rPr>
      </w:pPr>
      <w:r w:rsidRPr="00E7222E">
        <w:rPr>
          <w:bCs/>
        </w:rPr>
        <w:t xml:space="preserve">Dünya haritası       </w:t>
      </w:r>
      <w:r>
        <w:rPr>
          <w:bCs/>
        </w:rPr>
        <w:t xml:space="preserve">     </w:t>
      </w:r>
      <w:r w:rsidRPr="00E7222E">
        <w:rPr>
          <w:bCs/>
        </w:rPr>
        <w:t xml:space="preserve"> 4- Cahit Arf</w:t>
      </w:r>
    </w:p>
    <w:p w:rsidR="006C6EAB" w:rsidRPr="00E7222E" w:rsidRDefault="006C6EAB" w:rsidP="00B87024">
      <w:pPr>
        <w:pStyle w:val="ListParagraph"/>
        <w:numPr>
          <w:ilvl w:val="0"/>
          <w:numId w:val="1"/>
        </w:numPr>
        <w:tabs>
          <w:tab w:val="left" w:pos="900"/>
        </w:tabs>
        <w:spacing w:after="200" w:line="360" w:lineRule="auto"/>
        <w:rPr>
          <w:bCs/>
        </w:rPr>
      </w:pPr>
      <w:r w:rsidRPr="00E7222E">
        <w:rPr>
          <w:bCs/>
        </w:rPr>
        <w:t>Dinamit</w:t>
      </w:r>
      <w:r w:rsidRPr="00E7222E">
        <w:rPr>
          <w:bCs/>
        </w:rPr>
        <w:tab/>
        <w:t xml:space="preserve">             5- Louis Pasteur</w:t>
      </w:r>
    </w:p>
    <w:p w:rsidR="006C6EAB" w:rsidRPr="00E7222E" w:rsidRDefault="006C6EAB" w:rsidP="00B87024">
      <w:pPr>
        <w:pStyle w:val="ListParagraph"/>
        <w:numPr>
          <w:ilvl w:val="0"/>
          <w:numId w:val="1"/>
        </w:numPr>
        <w:tabs>
          <w:tab w:val="left" w:pos="900"/>
        </w:tabs>
        <w:spacing w:after="200" w:line="360" w:lineRule="auto"/>
        <w:rPr>
          <w:bCs/>
        </w:rPr>
      </w:pPr>
      <w:r w:rsidRPr="00E7222E">
        <w:rPr>
          <w:bCs/>
        </w:rPr>
        <w:t>Kalp cerrahı</w:t>
      </w:r>
      <w:r w:rsidRPr="00E7222E">
        <w:rPr>
          <w:bCs/>
        </w:rPr>
        <w:tab/>
        <w:t xml:space="preserve">       </w:t>
      </w:r>
      <w:r>
        <w:rPr>
          <w:bCs/>
        </w:rPr>
        <w:t xml:space="preserve">     </w:t>
      </w:r>
      <w:r w:rsidRPr="00E7222E">
        <w:rPr>
          <w:bCs/>
        </w:rPr>
        <w:t xml:space="preserve">  6- Piri -Reis</w:t>
      </w:r>
    </w:p>
    <w:p w:rsidR="006C6EAB" w:rsidRPr="00E7222E" w:rsidRDefault="006C6EAB" w:rsidP="00B87024">
      <w:pPr>
        <w:spacing w:line="360" w:lineRule="auto"/>
        <w:rPr>
          <w:bCs/>
        </w:rPr>
      </w:pPr>
      <w:r w:rsidRPr="00E7222E">
        <w:rPr>
          <w:bCs/>
        </w:rPr>
        <w:t xml:space="preserve"> </w:t>
      </w:r>
      <w:r w:rsidRPr="00E7222E">
        <w:rPr>
          <w:bCs/>
          <w:u w:val="single"/>
        </w:rPr>
        <w:t>a (    )</w:t>
      </w:r>
      <w:r w:rsidRPr="00E7222E">
        <w:rPr>
          <w:bCs/>
        </w:rPr>
        <w:t xml:space="preserve">     </w:t>
      </w:r>
      <w:r w:rsidRPr="00E7222E">
        <w:rPr>
          <w:bCs/>
          <w:u w:val="single"/>
        </w:rPr>
        <w:t xml:space="preserve">b (   ) </w:t>
      </w:r>
      <w:r w:rsidRPr="00E7222E">
        <w:rPr>
          <w:bCs/>
        </w:rPr>
        <w:t xml:space="preserve">    </w:t>
      </w:r>
      <w:r w:rsidRPr="00E7222E">
        <w:rPr>
          <w:bCs/>
          <w:u w:val="single"/>
        </w:rPr>
        <w:t>c</w:t>
      </w:r>
      <w:r w:rsidRPr="00E7222E">
        <w:rPr>
          <w:bCs/>
        </w:rPr>
        <w:t xml:space="preserve"> (   )      </w:t>
      </w:r>
      <w:r w:rsidRPr="00E7222E">
        <w:rPr>
          <w:bCs/>
          <w:u w:val="single"/>
        </w:rPr>
        <w:t>d (   )</w:t>
      </w:r>
      <w:r w:rsidRPr="00E7222E">
        <w:rPr>
          <w:bCs/>
        </w:rPr>
        <w:t xml:space="preserve">    </w:t>
      </w:r>
      <w:r w:rsidRPr="00E7222E">
        <w:rPr>
          <w:bCs/>
          <w:u w:val="single"/>
        </w:rPr>
        <w:t>e (  )</w:t>
      </w:r>
      <w:r w:rsidRPr="00E7222E">
        <w:rPr>
          <w:bCs/>
        </w:rPr>
        <w:t xml:space="preserve">       </w:t>
      </w:r>
      <w:r w:rsidRPr="00E7222E">
        <w:rPr>
          <w:bCs/>
          <w:u w:val="single"/>
        </w:rPr>
        <w:t>f (   )</w:t>
      </w:r>
    </w:p>
    <w:p w:rsidR="006C6EAB" w:rsidRDefault="006C6EAB" w:rsidP="00B87024">
      <w:pPr>
        <w:rPr>
          <w:b/>
          <w:bCs/>
          <w:i/>
          <w:sz w:val="22"/>
          <w:szCs w:val="22"/>
          <w:u w:val="single"/>
        </w:rPr>
      </w:pPr>
      <w:r>
        <w:rPr>
          <w:noProof/>
        </w:rPr>
        <w:pict>
          <v:group id="_x0000_s1026" style="position:absolute;margin-left:164.7pt;margin-top:11.45pt;width:17.85pt;height:24.6pt;z-index:-251661312" coordorigin="9594,11471" coordsize="357,409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9594;top:11471;width:357;height:272" filled="f" stroked="f">
              <v:textbox style="mso-next-textbox:#_x0000_s1027" inset="0,0,0,0">
                <w:txbxContent>
                  <w:p w:rsidR="006C6EAB" w:rsidRPr="003A00DD" w:rsidRDefault="006C6EAB" w:rsidP="00B87024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28" type="#_x0000_t202" style="position:absolute;left:9594;top:11818;width:357;height:273" filled="f" stroked="f">
              <v:textbox style="mso-next-textbox:#_x0000_s1028" inset="0,0,0,0">
                <w:txbxContent>
                  <w:p w:rsidR="006C6EAB" w:rsidRPr="003A00DD" w:rsidRDefault="006C6EAB" w:rsidP="00B87024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29" type="#_x0000_t202" style="position:absolute;left:9594;top:12165;width:357;height:273" filled="f" stroked="f">
              <v:textbox style="mso-next-textbox:#_x0000_s1029" inset="0,0,0,0">
                <w:txbxContent>
                  <w:p w:rsidR="006C6EAB" w:rsidRPr="003A00DD" w:rsidRDefault="006C6EAB" w:rsidP="00B87024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0" type="#_x0000_t202" style="position:absolute;left:9594;top:12513;width:357;height:272" filled="f" stroked="f">
              <v:textbox style="mso-next-textbox:#_x0000_s1030" inset="0,0,0,0">
                <w:txbxContent>
                  <w:p w:rsidR="006C6EAB" w:rsidRPr="003A00DD" w:rsidRDefault="006C6EAB" w:rsidP="00B87024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1" type="#_x0000_t202" style="position:absolute;left:9594;top:12859;width:357;height:273" filled="f" stroked="f">
              <v:textbox style="mso-next-textbox:#_x0000_s1031" inset="0,0,0,0">
                <w:txbxContent>
                  <w:p w:rsidR="006C6EAB" w:rsidRPr="003A00DD" w:rsidRDefault="006C6EAB" w:rsidP="00B87024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2" type="#_x0000_t202" style="position:absolute;left:9594;top:13207;width:357;height:273" filled="f" stroked="f">
              <v:textbox style="mso-next-textbox:#_x0000_s1032" inset="0,0,0,0">
                <w:txbxContent>
                  <w:p w:rsidR="006C6EAB" w:rsidRPr="003A00DD" w:rsidRDefault="006C6EAB" w:rsidP="00B87024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3" type="#_x0000_t202" style="position:absolute;left:9594;top:13554;width:357;height:272" filled="f" stroked="f">
              <v:textbox style="mso-next-textbox:#_x0000_s1033" inset="0,0,0,0">
                <w:txbxContent>
                  <w:p w:rsidR="006C6EAB" w:rsidRPr="003A00DD" w:rsidRDefault="006C6EAB" w:rsidP="00B87024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4" type="#_x0000_t202" style="position:absolute;left:9594;top:13901;width:357;height:273" filled="f" stroked="f">
              <v:textbox style="mso-next-textbox:#_x0000_s1034" inset="0,0,0,0">
                <w:txbxContent>
                  <w:p w:rsidR="006C6EAB" w:rsidRPr="003A00DD" w:rsidRDefault="006C6EAB" w:rsidP="00B87024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5" type="#_x0000_t202" style="position:absolute;left:9594;top:14248;width:357;height:273" filled="f" stroked="f">
              <v:textbox style="mso-next-textbox:#_x0000_s1035" inset="0,0,0,0">
                <w:txbxContent>
                  <w:p w:rsidR="006C6EAB" w:rsidRPr="003A00DD" w:rsidRDefault="006C6EAB" w:rsidP="00B87024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6" type="#_x0000_t202" style="position:absolute;left:9594;top:14596;width:357;height:272" filled="f" stroked="f">
              <v:textbox style="mso-next-textbox:#_x0000_s1036" inset="0,0,0,0">
                <w:txbxContent>
                  <w:p w:rsidR="006C6EAB" w:rsidRPr="003A00DD" w:rsidRDefault="006C6EAB" w:rsidP="00B87024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7" type="#_x0000_t202" style="position:absolute;left:9594;top:14942;width:357;height:273" filled="f" stroked="f">
              <v:textbox style="mso-next-textbox:#_x0000_s1037" inset="0,0,0,0">
                <w:txbxContent>
                  <w:p w:rsidR="006C6EAB" w:rsidRPr="003A00DD" w:rsidRDefault="006C6EAB" w:rsidP="00B87024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8" type="#_x0000_t202" style="position:absolute;left:9594;top:15290;width:357;height:273" filled="f" stroked="f">
              <v:textbox style="mso-next-textbox:#_x0000_s1038" inset="0,0,0,0">
                <w:txbxContent>
                  <w:p w:rsidR="006C6EAB" w:rsidRPr="005279ED" w:rsidRDefault="006C6EAB" w:rsidP="00B87024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</v:group>
        </w:pict>
      </w:r>
      <w:r>
        <w:rPr>
          <w:b/>
          <w:bCs/>
          <w:i/>
          <w:sz w:val="22"/>
          <w:szCs w:val="22"/>
        </w:rPr>
        <w:t>C</w:t>
      </w:r>
      <w:r w:rsidRPr="00B87024">
        <w:rPr>
          <w:b/>
          <w:bCs/>
          <w:i/>
          <w:sz w:val="22"/>
          <w:szCs w:val="22"/>
        </w:rPr>
        <w:t xml:space="preserve">) </w:t>
      </w:r>
      <w:r w:rsidRPr="00B87024">
        <w:rPr>
          <w:b/>
          <w:bCs/>
          <w:i/>
          <w:sz w:val="22"/>
          <w:szCs w:val="22"/>
          <w:u w:val="single"/>
        </w:rPr>
        <w:t xml:space="preserve">Aşağıdaki boşlukları </w:t>
      </w:r>
      <w:r>
        <w:rPr>
          <w:b/>
          <w:bCs/>
          <w:i/>
          <w:sz w:val="22"/>
          <w:szCs w:val="22"/>
          <w:u w:val="single"/>
        </w:rPr>
        <w:t xml:space="preserve">uygun kelimelerle doldurun. </w:t>
      </w:r>
    </w:p>
    <w:p w:rsidR="006C6EAB" w:rsidRDefault="006C6EAB" w:rsidP="00B87024">
      <w:pPr>
        <w:rPr>
          <w:b/>
          <w:bCs/>
          <w:i/>
          <w:sz w:val="22"/>
          <w:szCs w:val="22"/>
        </w:rPr>
      </w:pPr>
      <w:r w:rsidRPr="00277BD5">
        <w:rPr>
          <w:b/>
          <w:bCs/>
          <w:i/>
          <w:sz w:val="22"/>
          <w:szCs w:val="22"/>
        </w:rPr>
        <w:t>( 1x 15=15 puan)</w:t>
      </w:r>
    </w:p>
    <w:p w:rsidR="006C6EAB" w:rsidRPr="00277BD5" w:rsidRDefault="006C6EAB" w:rsidP="00B87024">
      <w:pPr>
        <w:rPr>
          <w:b/>
          <w:bCs/>
          <w:i/>
          <w:sz w:val="22"/>
          <w:szCs w:val="22"/>
        </w:rPr>
      </w:pPr>
    </w:p>
    <w:p w:rsidR="006C6EAB" w:rsidRDefault="006C6EAB" w:rsidP="00332F0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Kaynakça-    </w:t>
      </w:r>
      <w:r w:rsidRPr="00544EDD">
        <w:rPr>
          <w:rFonts w:ascii="Arial" w:hAnsi="Arial" w:cs="Arial"/>
          <w:b/>
          <w:sz w:val="20"/>
          <w:szCs w:val="20"/>
        </w:rPr>
        <w:t xml:space="preserve">Tüketim   -   balıkçılık –     Coğrafi -  </w:t>
      </w:r>
    </w:p>
    <w:p w:rsidR="006C6EAB" w:rsidRPr="00544EDD" w:rsidRDefault="006C6EAB" w:rsidP="00332F0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544EDD">
        <w:rPr>
          <w:rFonts w:ascii="Arial" w:hAnsi="Arial" w:cs="Arial"/>
          <w:b/>
          <w:sz w:val="20"/>
          <w:szCs w:val="20"/>
        </w:rPr>
        <w:t xml:space="preserve"> İç Anadolu –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544EDD">
        <w:rPr>
          <w:rFonts w:ascii="Arial" w:hAnsi="Arial" w:cs="Arial"/>
          <w:b/>
          <w:sz w:val="20"/>
          <w:szCs w:val="20"/>
        </w:rPr>
        <w:t xml:space="preserve">Marmara Bölgesi    -  </w:t>
      </w:r>
      <w:r>
        <w:rPr>
          <w:rFonts w:ascii="Arial" w:hAnsi="Arial" w:cs="Arial"/>
          <w:b/>
          <w:sz w:val="20"/>
          <w:szCs w:val="20"/>
        </w:rPr>
        <w:t xml:space="preserve">Samuel Morse – süreli yayın-     </w:t>
      </w:r>
      <w:r w:rsidRPr="00544EDD">
        <w:rPr>
          <w:rFonts w:ascii="Arial" w:hAnsi="Arial" w:cs="Arial"/>
          <w:b/>
          <w:sz w:val="20"/>
          <w:szCs w:val="20"/>
        </w:rPr>
        <w:t xml:space="preserve">Doğu Anadolu-   </w:t>
      </w:r>
      <w:r>
        <w:rPr>
          <w:rFonts w:ascii="Arial" w:hAnsi="Arial" w:cs="Arial"/>
          <w:b/>
          <w:sz w:val="20"/>
          <w:szCs w:val="20"/>
        </w:rPr>
        <w:t xml:space="preserve">   </w:t>
      </w:r>
      <w:r w:rsidRPr="00544EDD">
        <w:rPr>
          <w:rFonts w:ascii="Arial" w:hAnsi="Arial" w:cs="Arial"/>
          <w:b/>
          <w:sz w:val="20"/>
          <w:szCs w:val="20"/>
        </w:rPr>
        <w:t>geometri</w:t>
      </w:r>
      <w:r>
        <w:rPr>
          <w:rFonts w:ascii="Arial" w:hAnsi="Arial" w:cs="Arial"/>
          <w:b/>
          <w:sz w:val="20"/>
          <w:szCs w:val="20"/>
        </w:rPr>
        <w:t xml:space="preserve">  –  radyo  Madam curie -    İbn-i Sina   -   korsan   -   geometri   - kuduz aşısı -</w:t>
      </w:r>
    </w:p>
    <w:p w:rsidR="006C6EAB" w:rsidRDefault="006C6EAB" w:rsidP="00B87024">
      <w:pPr>
        <w:rPr>
          <w:b/>
          <w:bCs/>
          <w:sz w:val="22"/>
          <w:szCs w:val="22"/>
        </w:rPr>
      </w:pPr>
    </w:p>
    <w:p w:rsidR="006C6EAB" w:rsidRPr="00B87024" w:rsidRDefault="006C6EAB" w:rsidP="00B87024">
      <w:pPr>
        <w:rPr>
          <w:b/>
          <w:bCs/>
          <w:sz w:val="22"/>
          <w:szCs w:val="22"/>
        </w:rPr>
      </w:pPr>
      <w:r w:rsidRPr="00B87024">
        <w:rPr>
          <w:b/>
          <w:bCs/>
          <w:sz w:val="22"/>
          <w:szCs w:val="22"/>
        </w:rPr>
        <w:t>1.)</w:t>
      </w:r>
      <w:r w:rsidRPr="00B87024">
        <w:rPr>
          <w:rFonts w:ascii="TimesNewRomanPS-BoldMT" w:hAnsi="TimesNewRomanPS-BoldMT" w:cs="TimesNewRomanPS-BoldMT"/>
          <w:b/>
          <w:bCs/>
          <w:lang w:eastAsia="en-US"/>
        </w:rPr>
        <w:t xml:space="preserve"> </w:t>
      </w:r>
      <w:r w:rsidRPr="00B87024">
        <w:rPr>
          <w:bCs/>
          <w:sz w:val="22"/>
          <w:szCs w:val="22"/>
          <w:lang w:eastAsia="en-US"/>
        </w:rPr>
        <w:t>Guglielmo Marconi</w:t>
      </w:r>
      <w:r>
        <w:rPr>
          <w:bCs/>
          <w:sz w:val="22"/>
          <w:szCs w:val="22"/>
          <w:lang w:eastAsia="en-US"/>
        </w:rPr>
        <w:t xml:space="preserve"> ....................babası olarak bilinir</w:t>
      </w:r>
    </w:p>
    <w:p w:rsidR="006C6EAB" w:rsidRPr="00E7222E" w:rsidRDefault="006C6EAB" w:rsidP="00B87024">
      <w:r w:rsidRPr="00277BD5">
        <w:rPr>
          <w:b/>
        </w:rPr>
        <w:t>2.)</w:t>
      </w:r>
      <w:r w:rsidRPr="00E7222E">
        <w:t>………</w:t>
      </w:r>
      <w:r>
        <w:t>.........</w:t>
      </w:r>
      <w:r w:rsidRPr="00E7222E">
        <w:t xml:space="preserve">………… ilk telgrafı kullanmıştır. </w:t>
      </w:r>
    </w:p>
    <w:p w:rsidR="006C6EAB" w:rsidRPr="00E7222E" w:rsidRDefault="006C6EAB" w:rsidP="00B87024">
      <w:pPr>
        <w:rPr>
          <w:sz w:val="22"/>
          <w:szCs w:val="22"/>
        </w:rPr>
      </w:pPr>
      <w:r w:rsidRPr="00277BD5">
        <w:rPr>
          <w:b/>
          <w:sz w:val="22"/>
          <w:szCs w:val="22"/>
        </w:rPr>
        <w:t>3.</w:t>
      </w:r>
      <w:r>
        <w:rPr>
          <w:sz w:val="22"/>
          <w:szCs w:val="22"/>
        </w:rPr>
        <w:t>)..............................Tıbbın Kanunu adlı eseriyle tanınır</w:t>
      </w:r>
    </w:p>
    <w:p w:rsidR="006C6EAB" w:rsidRDefault="006C6EAB" w:rsidP="00B87024">
      <w:pPr>
        <w:rPr>
          <w:sz w:val="22"/>
          <w:szCs w:val="22"/>
        </w:rPr>
      </w:pPr>
      <w:r w:rsidRPr="00277BD5">
        <w:rPr>
          <w:b/>
          <w:sz w:val="22"/>
          <w:szCs w:val="22"/>
        </w:rPr>
        <w:t>4.)</w:t>
      </w:r>
      <w:r>
        <w:rPr>
          <w:sz w:val="22"/>
          <w:szCs w:val="22"/>
        </w:rPr>
        <w:t xml:space="preserve"> </w:t>
      </w:r>
      <w:r w:rsidRPr="00E7222E">
        <w:rPr>
          <w:sz w:val="22"/>
          <w:szCs w:val="22"/>
        </w:rPr>
        <w:t>Belirli zaman aralıklarıyla yayınlanan yayınlara  …………………….yayın denir</w:t>
      </w:r>
    </w:p>
    <w:p w:rsidR="006C6EAB" w:rsidRPr="00E7222E" w:rsidRDefault="006C6EAB" w:rsidP="00B87024">
      <w:pPr>
        <w:rPr>
          <w:sz w:val="22"/>
          <w:szCs w:val="22"/>
        </w:rPr>
      </w:pPr>
      <w:r w:rsidRPr="00277BD5">
        <w:rPr>
          <w:b/>
          <w:sz w:val="22"/>
          <w:szCs w:val="22"/>
        </w:rPr>
        <w:t>5.)</w:t>
      </w:r>
      <w:r w:rsidRPr="00E7222E">
        <w:rPr>
          <w:sz w:val="22"/>
          <w:szCs w:val="22"/>
        </w:rPr>
        <w:t xml:space="preserve"> Yazılı ve görsel kaynakların izinsiz çoğaltılmasına halk arasında …………………denir.</w:t>
      </w:r>
    </w:p>
    <w:p w:rsidR="006C6EAB" w:rsidRPr="00E7222E" w:rsidRDefault="006C6EAB" w:rsidP="00B87024">
      <w:pPr>
        <w:rPr>
          <w:sz w:val="22"/>
          <w:szCs w:val="22"/>
        </w:rPr>
      </w:pPr>
      <w:r w:rsidRPr="00277BD5">
        <w:rPr>
          <w:b/>
          <w:sz w:val="22"/>
          <w:szCs w:val="22"/>
        </w:rPr>
        <w:t>6.)</w:t>
      </w:r>
      <w:r>
        <w:rPr>
          <w:sz w:val="22"/>
          <w:szCs w:val="22"/>
        </w:rPr>
        <w:t xml:space="preserve">  </w:t>
      </w:r>
      <w:r w:rsidRPr="00E7222E">
        <w:rPr>
          <w:sz w:val="22"/>
          <w:szCs w:val="22"/>
        </w:rPr>
        <w:t>Araştırma raporlar</w:t>
      </w:r>
      <w:r>
        <w:rPr>
          <w:sz w:val="22"/>
          <w:szCs w:val="22"/>
        </w:rPr>
        <w:t>ında kullanılan bilgiler …….................................</w:t>
      </w:r>
      <w:r w:rsidRPr="00E7222E">
        <w:rPr>
          <w:sz w:val="22"/>
          <w:szCs w:val="22"/>
        </w:rPr>
        <w:t>bölümünde belirtilir.</w:t>
      </w:r>
    </w:p>
    <w:p w:rsidR="006C6EAB" w:rsidRDefault="006C6EAB" w:rsidP="00B87024">
      <w:r w:rsidRPr="00277BD5">
        <w:rPr>
          <w:b/>
        </w:rPr>
        <w:t>7.)</w:t>
      </w:r>
      <w:r>
        <w:t xml:space="preserve">  </w:t>
      </w:r>
      <w:r w:rsidRPr="00E7222E">
        <w:t>Atatürk bilime katkı yapmak amacıyla ………………… kitabı yazmıştır.</w:t>
      </w:r>
    </w:p>
    <w:p w:rsidR="006C6EAB" w:rsidRPr="00E7222E" w:rsidRDefault="006C6EAB" w:rsidP="00B87024">
      <w:r w:rsidRPr="00277BD5">
        <w:rPr>
          <w:b/>
        </w:rPr>
        <w:t>8.)</w:t>
      </w:r>
      <w:r w:rsidRPr="00E7222E">
        <w:t xml:space="preserve"> …………………….. Kanser hastalığını tedavi eden radyoaktivite ışınlarını bulmuştur.Bilim alanında iki kez Nobel ödülü almıştır</w:t>
      </w:r>
      <w:r w:rsidRPr="003B1B9B">
        <w:rPr>
          <w:rFonts w:ascii="Ecofont Vera Sans" w:hAnsi="Ecofont Vera Sans" w:cs="Ecofont Vera Sans"/>
        </w:rPr>
        <w:t>.</w:t>
      </w:r>
    </w:p>
    <w:p w:rsidR="006C6EAB" w:rsidRDefault="006C6EAB" w:rsidP="00ED146D">
      <w:pPr>
        <w:autoSpaceDE w:val="0"/>
        <w:autoSpaceDN w:val="0"/>
        <w:adjustRightInd w:val="0"/>
        <w:rPr>
          <w:bCs/>
          <w:color w:val="000000"/>
          <w:sz w:val="22"/>
          <w:szCs w:val="22"/>
          <w:lang w:eastAsia="en-US"/>
        </w:rPr>
      </w:pPr>
      <w:r w:rsidRPr="00430A15">
        <w:rPr>
          <w:b/>
          <w:bCs/>
          <w:sz w:val="22"/>
          <w:szCs w:val="22"/>
        </w:rPr>
        <w:t>9.)</w:t>
      </w:r>
      <w:r w:rsidRPr="00ED146D">
        <w:rPr>
          <w:rFonts w:ascii="TimesNewRomanPS-BoldMT" w:hAnsi="TimesNewRomanPS-BoldMT" w:cs="TimesNewRomanPS-BoldMT"/>
          <w:b/>
          <w:bCs/>
          <w:color w:val="000000"/>
          <w:lang w:eastAsia="en-US"/>
        </w:rPr>
        <w:t xml:space="preserve"> </w:t>
      </w:r>
      <w:r w:rsidRPr="00ED146D">
        <w:rPr>
          <w:bCs/>
          <w:color w:val="000000"/>
          <w:sz w:val="22"/>
          <w:szCs w:val="22"/>
          <w:lang w:eastAsia="en-US"/>
        </w:rPr>
        <w:t>Pasteur’un tüm dünyada</w:t>
      </w:r>
      <w:r>
        <w:rPr>
          <w:bCs/>
          <w:color w:val="000000"/>
          <w:sz w:val="22"/>
          <w:szCs w:val="22"/>
          <w:lang w:eastAsia="en-US"/>
        </w:rPr>
        <w:t xml:space="preserve"> </w:t>
      </w:r>
      <w:r w:rsidRPr="00ED146D">
        <w:rPr>
          <w:bCs/>
          <w:color w:val="000000"/>
          <w:sz w:val="22"/>
          <w:szCs w:val="22"/>
          <w:lang w:eastAsia="en-US"/>
        </w:rPr>
        <w:t xml:space="preserve">tanınmasını sağlayan buluşu ise </w:t>
      </w:r>
      <w:r>
        <w:rPr>
          <w:bCs/>
          <w:color w:val="000000"/>
          <w:sz w:val="22"/>
          <w:szCs w:val="22"/>
          <w:lang w:eastAsia="en-US"/>
        </w:rPr>
        <w:t>...................................................</w:t>
      </w:r>
      <w:r w:rsidRPr="00ED146D">
        <w:rPr>
          <w:bCs/>
          <w:color w:val="000000"/>
          <w:sz w:val="22"/>
          <w:szCs w:val="22"/>
          <w:lang w:eastAsia="en-US"/>
        </w:rPr>
        <w:t>dır.</w:t>
      </w:r>
    </w:p>
    <w:p w:rsidR="006C6EAB" w:rsidRPr="00EC6F92" w:rsidRDefault="006C6EAB" w:rsidP="00EC6F92">
      <w:pPr>
        <w:rPr>
          <w:sz w:val="22"/>
          <w:szCs w:val="22"/>
        </w:rPr>
      </w:pPr>
      <w:r w:rsidRPr="00430A15">
        <w:rPr>
          <w:b/>
          <w:sz w:val="22"/>
          <w:szCs w:val="22"/>
        </w:rPr>
        <w:t>10.)</w:t>
      </w:r>
      <w:r>
        <w:rPr>
          <w:sz w:val="22"/>
          <w:szCs w:val="22"/>
        </w:rPr>
        <w:t xml:space="preserve"> </w:t>
      </w:r>
      <w:r w:rsidRPr="00EC6F92">
        <w:rPr>
          <w:sz w:val="22"/>
          <w:szCs w:val="22"/>
        </w:rPr>
        <w:t>Bir yerde yapılacak ekonomik faaliyetler o bölgenin ……………………………… özellikleriyle ilgilidir.</w:t>
      </w:r>
    </w:p>
    <w:p w:rsidR="006C6EAB" w:rsidRPr="00EC6F92" w:rsidRDefault="006C6EAB" w:rsidP="00EC6F92">
      <w:pPr>
        <w:rPr>
          <w:sz w:val="22"/>
          <w:szCs w:val="22"/>
        </w:rPr>
      </w:pPr>
      <w:r w:rsidRPr="00430A15">
        <w:rPr>
          <w:b/>
          <w:sz w:val="22"/>
          <w:szCs w:val="22"/>
        </w:rPr>
        <w:t>11.)</w:t>
      </w:r>
      <w:r>
        <w:rPr>
          <w:b/>
          <w:sz w:val="22"/>
          <w:szCs w:val="22"/>
        </w:rPr>
        <w:t xml:space="preserve">  </w:t>
      </w:r>
      <w:r w:rsidRPr="00EC6F92">
        <w:rPr>
          <w:sz w:val="22"/>
          <w:szCs w:val="22"/>
        </w:rPr>
        <w:t>Ekonomik faaliyetler; üretim , dağıtım ve ...........</w:t>
      </w:r>
      <w:r>
        <w:rPr>
          <w:sz w:val="22"/>
          <w:szCs w:val="22"/>
        </w:rPr>
        <w:t>............</w:t>
      </w:r>
      <w:r w:rsidRPr="00EC6F92">
        <w:rPr>
          <w:sz w:val="22"/>
          <w:szCs w:val="22"/>
        </w:rPr>
        <w:t>....... aşamalarından oluşur.</w:t>
      </w:r>
    </w:p>
    <w:p w:rsidR="006C6EAB" w:rsidRPr="00EC6F92" w:rsidRDefault="006C6EAB" w:rsidP="00EC6F92">
      <w:pPr>
        <w:rPr>
          <w:sz w:val="22"/>
          <w:szCs w:val="22"/>
        </w:rPr>
      </w:pPr>
      <w:r w:rsidRPr="00430A15">
        <w:rPr>
          <w:b/>
          <w:sz w:val="22"/>
          <w:szCs w:val="22"/>
        </w:rPr>
        <w:t>12.)</w:t>
      </w:r>
      <w:r w:rsidRPr="00EC6F92">
        <w:rPr>
          <w:sz w:val="22"/>
          <w:szCs w:val="22"/>
        </w:rPr>
        <w:t xml:space="preserve"> Deniz kıyılarında yaşayan halkımızın büyük kısmı geçimini ………………………… ile sağlar.</w:t>
      </w:r>
    </w:p>
    <w:p w:rsidR="006C6EAB" w:rsidRPr="00EC6F92" w:rsidRDefault="006C6EAB" w:rsidP="00EC6F92">
      <w:pPr>
        <w:rPr>
          <w:sz w:val="22"/>
          <w:szCs w:val="22"/>
        </w:rPr>
      </w:pPr>
      <w:r w:rsidRPr="00430A15">
        <w:rPr>
          <w:b/>
          <w:sz w:val="22"/>
          <w:szCs w:val="22"/>
        </w:rPr>
        <w:t>13.)</w:t>
      </w:r>
      <w:r>
        <w:rPr>
          <w:sz w:val="22"/>
          <w:szCs w:val="22"/>
        </w:rPr>
        <w:t xml:space="preserve"> </w:t>
      </w:r>
      <w:r w:rsidRPr="00EC6F92">
        <w:rPr>
          <w:sz w:val="22"/>
          <w:szCs w:val="22"/>
        </w:rPr>
        <w:t>Buğday, arpa, çavdar gibi ürünler ülkemizde en çok   ………………………… Bölgesi’nde yetişir.</w:t>
      </w:r>
    </w:p>
    <w:p w:rsidR="006C6EAB" w:rsidRPr="00EC6F92" w:rsidRDefault="006C6EAB" w:rsidP="00EC6F92">
      <w:pPr>
        <w:rPr>
          <w:sz w:val="22"/>
          <w:szCs w:val="22"/>
        </w:rPr>
      </w:pPr>
      <w:r w:rsidRPr="00430A15">
        <w:rPr>
          <w:b/>
          <w:sz w:val="22"/>
          <w:szCs w:val="22"/>
        </w:rPr>
        <w:t>14.)</w:t>
      </w:r>
      <w:r>
        <w:rPr>
          <w:sz w:val="22"/>
          <w:szCs w:val="22"/>
        </w:rPr>
        <w:t xml:space="preserve"> </w:t>
      </w:r>
      <w:r w:rsidRPr="00EC6F92">
        <w:rPr>
          <w:sz w:val="22"/>
          <w:szCs w:val="22"/>
        </w:rPr>
        <w:t xml:space="preserve">Hayvancılık </w:t>
      </w:r>
      <w:r>
        <w:rPr>
          <w:sz w:val="22"/>
          <w:szCs w:val="22"/>
        </w:rPr>
        <w:t xml:space="preserve"> ……………...........……</w:t>
      </w:r>
      <w:r w:rsidRPr="00EC6F92">
        <w:rPr>
          <w:sz w:val="22"/>
          <w:szCs w:val="22"/>
        </w:rPr>
        <w:t>Bölgesi’nde yaygındır.</w:t>
      </w:r>
    </w:p>
    <w:p w:rsidR="006C6EAB" w:rsidRDefault="006C6EAB" w:rsidP="00EC6F92">
      <w:pPr>
        <w:rPr>
          <w:sz w:val="22"/>
          <w:szCs w:val="22"/>
        </w:rPr>
      </w:pPr>
      <w:r w:rsidRPr="00430A15">
        <w:rPr>
          <w:b/>
          <w:sz w:val="22"/>
          <w:szCs w:val="22"/>
        </w:rPr>
        <w:t>15.)</w:t>
      </w:r>
      <w:r>
        <w:rPr>
          <w:sz w:val="22"/>
          <w:szCs w:val="22"/>
        </w:rPr>
        <w:t xml:space="preserve">  </w:t>
      </w:r>
      <w:r w:rsidRPr="00EC6F92">
        <w:rPr>
          <w:sz w:val="22"/>
          <w:szCs w:val="22"/>
        </w:rPr>
        <w:t>Sanayileşmenin en yoğun görüldüğü bölgemiz  …………………………… dir.</w:t>
      </w:r>
    </w:p>
    <w:p w:rsidR="006C6EAB" w:rsidRDefault="006C6EAB" w:rsidP="00EC6F92">
      <w:pPr>
        <w:rPr>
          <w:sz w:val="22"/>
          <w:szCs w:val="22"/>
        </w:rPr>
      </w:pPr>
    </w:p>
    <w:p w:rsidR="006C6EAB" w:rsidRDefault="006C6EAB" w:rsidP="00F56FA8">
      <w:p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</w:t>
      </w:r>
      <w:r w:rsidRPr="00404C3F">
        <w:rPr>
          <w:rFonts w:ascii="Arial" w:hAnsi="Arial" w:cs="Arial"/>
          <w:b/>
          <w:color w:val="000000"/>
          <w:sz w:val="20"/>
          <w:szCs w:val="20"/>
        </w:rPr>
        <w:t>-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404C3F">
        <w:rPr>
          <w:rFonts w:ascii="Arial" w:hAnsi="Arial" w:cs="Arial"/>
          <w:b/>
          <w:color w:val="000000"/>
          <w:sz w:val="20"/>
          <w:szCs w:val="20"/>
        </w:rPr>
        <w:t>Aşağıdaki sorularda doğru şıkkı işaretleyiniz.</w:t>
      </w:r>
    </w:p>
    <w:p w:rsidR="006C6EAB" w:rsidRDefault="006C6EAB" w:rsidP="00F56FA8">
      <w:p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( Her soru 2 puan    27 x 2= 54 puan)</w:t>
      </w:r>
    </w:p>
    <w:p w:rsidR="006C6EAB" w:rsidRDefault="006C6EAB" w:rsidP="00F56FA8">
      <w:pPr>
        <w:rPr>
          <w:b/>
          <w:sz w:val="22"/>
          <w:szCs w:val="22"/>
        </w:rPr>
      </w:pPr>
    </w:p>
    <w:p w:rsidR="006C6EAB" w:rsidRPr="00936395" w:rsidRDefault="006C6EAB" w:rsidP="00F56FA8">
      <w:pPr>
        <w:rPr>
          <w:i/>
          <w:sz w:val="22"/>
          <w:szCs w:val="22"/>
        </w:rPr>
      </w:pPr>
      <w:r>
        <w:rPr>
          <w:b/>
          <w:sz w:val="22"/>
          <w:szCs w:val="22"/>
        </w:rPr>
        <w:t>S-</w:t>
      </w:r>
      <w:r w:rsidRPr="00F56FA8">
        <w:rPr>
          <w:b/>
          <w:sz w:val="22"/>
          <w:szCs w:val="22"/>
        </w:rPr>
        <w:t>1)</w:t>
      </w:r>
      <w:r w:rsidRPr="00F56FA8">
        <w:rPr>
          <w:sz w:val="22"/>
          <w:szCs w:val="22"/>
        </w:rPr>
        <w:t xml:space="preserve"> </w:t>
      </w:r>
      <w:r w:rsidRPr="00936395">
        <w:rPr>
          <w:i/>
          <w:sz w:val="22"/>
          <w:szCs w:val="22"/>
        </w:rPr>
        <w:t>Yeni bir buluş ortaya koyan, icat eden kimseye verilen ad aşağıdakilerden hangisidir?</w:t>
      </w:r>
    </w:p>
    <w:p w:rsidR="006C6EAB" w:rsidRDefault="006C6EAB" w:rsidP="00F56FA8">
      <w:pPr>
        <w:tabs>
          <w:tab w:val="left" w:pos="360"/>
          <w:tab w:val="left" w:pos="1620"/>
          <w:tab w:val="left" w:pos="2700"/>
          <w:tab w:val="left" w:pos="3600"/>
        </w:tabs>
      </w:pPr>
      <w:r>
        <w:rPr>
          <w:b/>
        </w:rPr>
        <w:t>A</w:t>
      </w:r>
      <w:r w:rsidRPr="00FC2896">
        <w:t>)</w:t>
      </w:r>
      <w:r>
        <w:t xml:space="preserve"> </w:t>
      </w:r>
      <w:r>
        <w:rPr>
          <w:sz w:val="22"/>
          <w:szCs w:val="22"/>
        </w:rPr>
        <w:t xml:space="preserve">mucit         </w:t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uzman</w:t>
      </w:r>
      <w:r>
        <w:t xml:space="preserve">        </w:t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ozan</w:t>
      </w:r>
      <w:r>
        <w:rPr>
          <w:sz w:val="22"/>
          <w:szCs w:val="22"/>
        </w:rPr>
        <w:tab/>
        <w:t xml:space="preserve">    </w:t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>
        <w:t>sanatçı</w:t>
      </w:r>
    </w:p>
    <w:p w:rsidR="006C6EAB" w:rsidRDefault="006C6EAB" w:rsidP="00F56FA8">
      <w:pPr>
        <w:rPr>
          <w:sz w:val="22"/>
          <w:szCs w:val="22"/>
        </w:rPr>
      </w:pPr>
    </w:p>
    <w:p w:rsidR="006C6EAB" w:rsidRDefault="006C6EAB" w:rsidP="00F56FA8">
      <w:pPr>
        <w:rPr>
          <w:sz w:val="22"/>
          <w:szCs w:val="22"/>
        </w:rPr>
      </w:pPr>
      <w:r w:rsidRPr="00322A26">
        <w:rPr>
          <w:b/>
          <w:sz w:val="22"/>
          <w:szCs w:val="22"/>
        </w:rPr>
        <w:t>S-2)</w:t>
      </w:r>
      <w:r>
        <w:rPr>
          <w:sz w:val="22"/>
          <w:szCs w:val="22"/>
        </w:rPr>
        <w:t xml:space="preserve"> “</w:t>
      </w:r>
      <w:r w:rsidRPr="005B485F">
        <w:rPr>
          <w:b/>
          <w:i/>
          <w:sz w:val="22"/>
          <w:szCs w:val="22"/>
        </w:rPr>
        <w:t>O güne dek bilinmeyen yeni bir şey yapmak, bir şey türetmek</w:t>
      </w:r>
      <w:r>
        <w:rPr>
          <w:sz w:val="22"/>
          <w:szCs w:val="22"/>
        </w:rPr>
        <w:t>.”</w:t>
      </w:r>
    </w:p>
    <w:p w:rsidR="006C6EAB" w:rsidRPr="005B485F" w:rsidRDefault="006C6EAB" w:rsidP="00F56FA8">
      <w:r>
        <w:t>Yukarıdaki tanım aşağıdakilerden hangisinin karşılığıdır?</w:t>
      </w:r>
    </w:p>
    <w:p w:rsidR="006C6EAB" w:rsidRDefault="006C6EAB" w:rsidP="00322A26">
      <w:pPr>
        <w:tabs>
          <w:tab w:val="left" w:pos="360"/>
          <w:tab w:val="left" w:pos="1620"/>
          <w:tab w:val="left" w:pos="2700"/>
          <w:tab w:val="left" w:pos="3600"/>
        </w:tabs>
        <w:rPr>
          <w:sz w:val="22"/>
          <w:szCs w:val="22"/>
        </w:rPr>
      </w:pPr>
      <w:r>
        <w:rPr>
          <w:b/>
        </w:rPr>
        <w:t>A</w:t>
      </w:r>
      <w:r w:rsidRPr="00FC2896">
        <w:t>)</w:t>
      </w:r>
      <w:r>
        <w:t xml:space="preserve"> deney      </w:t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gözlem</w:t>
      </w:r>
      <w:r>
        <w:t xml:space="preserve">      </w:t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icat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keşif</w:t>
      </w:r>
    </w:p>
    <w:p w:rsidR="006C6EAB" w:rsidRDefault="006C6EAB" w:rsidP="00F56FA8">
      <w:pPr>
        <w:rPr>
          <w:sz w:val="22"/>
          <w:szCs w:val="22"/>
        </w:rPr>
      </w:pPr>
    </w:p>
    <w:p w:rsidR="006C6EAB" w:rsidRDefault="006C6EAB" w:rsidP="00322A26">
      <w:pPr>
        <w:rPr>
          <w:sz w:val="22"/>
          <w:szCs w:val="22"/>
        </w:rPr>
      </w:pPr>
      <w:r w:rsidRPr="00E95A26">
        <w:rPr>
          <w:b/>
          <w:sz w:val="22"/>
          <w:szCs w:val="22"/>
        </w:rPr>
        <w:t>S-3)“</w:t>
      </w:r>
      <w:r w:rsidRPr="00CC1F93">
        <w:rPr>
          <w:b/>
          <w:i/>
          <w:sz w:val="22"/>
          <w:szCs w:val="22"/>
        </w:rPr>
        <w:t>Teknolojinin gelişmesiyle birlikte hayatımızı kolaylaştıran birçok alet üretilip kullanılmaya başlanmıştır. Ancak bazıları çevreye ve insana zarar vermektedir.</w:t>
      </w:r>
      <w:r>
        <w:rPr>
          <w:sz w:val="22"/>
          <w:szCs w:val="22"/>
        </w:rPr>
        <w:t>”</w:t>
      </w:r>
    </w:p>
    <w:p w:rsidR="006C6EAB" w:rsidRDefault="006C6EAB" w:rsidP="00322A26">
      <w:pPr>
        <w:tabs>
          <w:tab w:val="left" w:pos="36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Çevreye ve insana zarar veren teknolojik ürünler nasıl kullanılırsa </w:t>
      </w:r>
      <w:r w:rsidRPr="00E81AD5">
        <w:rPr>
          <w:b/>
          <w:i/>
          <w:sz w:val="22"/>
          <w:szCs w:val="22"/>
          <w:u w:val="single"/>
        </w:rPr>
        <w:t>yararlı hale</w:t>
      </w:r>
      <w:r>
        <w:rPr>
          <w:sz w:val="22"/>
          <w:szCs w:val="22"/>
        </w:rPr>
        <w:t xml:space="preserve"> getirilebilir?</w:t>
      </w:r>
    </w:p>
    <w:p w:rsidR="006C6EAB" w:rsidRDefault="006C6EAB" w:rsidP="00322A26">
      <w:pPr>
        <w:tabs>
          <w:tab w:val="left" w:pos="180"/>
          <w:tab w:val="left" w:pos="360"/>
          <w:tab w:val="left" w:pos="2340"/>
        </w:tabs>
        <w:rPr>
          <w:sz w:val="22"/>
          <w:szCs w:val="22"/>
        </w:rPr>
      </w:pP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çok kullanılırsa</w:t>
      </w:r>
    </w:p>
    <w:p w:rsidR="006C6EAB" w:rsidRPr="00F81C1F" w:rsidRDefault="006C6EAB" w:rsidP="00322A26">
      <w:pPr>
        <w:tabs>
          <w:tab w:val="left" w:pos="180"/>
          <w:tab w:val="left" w:pos="360"/>
          <w:tab w:val="left" w:pos="2340"/>
        </w:tabs>
        <w:rPr>
          <w:sz w:val="22"/>
          <w:szCs w:val="22"/>
        </w:rPr>
      </w:pP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yanlış kullanılırsa</w:t>
      </w:r>
    </w:p>
    <w:p w:rsidR="006C6EAB" w:rsidRDefault="006C6EAB" w:rsidP="00322A26">
      <w:pPr>
        <w:tabs>
          <w:tab w:val="left" w:pos="180"/>
          <w:tab w:val="left" w:pos="360"/>
          <w:tab w:val="left" w:pos="2340"/>
        </w:tabs>
        <w:rPr>
          <w:sz w:val="22"/>
          <w:szCs w:val="22"/>
        </w:rPr>
      </w:pP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bilinçli kullanılırsa</w:t>
      </w:r>
    </w:p>
    <w:p w:rsidR="006C6EAB" w:rsidRDefault="006C6EAB" w:rsidP="00322A26">
      <w:pPr>
        <w:tabs>
          <w:tab w:val="left" w:pos="180"/>
          <w:tab w:val="left" w:pos="360"/>
          <w:tab w:val="left" w:pos="2340"/>
        </w:tabs>
        <w:rPr>
          <w:sz w:val="22"/>
          <w:szCs w:val="22"/>
        </w:rPr>
      </w:pPr>
      <w:r w:rsidRPr="00E95A26">
        <w:rPr>
          <w:b/>
          <w:sz w:val="22"/>
          <w:szCs w:val="22"/>
        </w:rPr>
        <w:t>D)</w:t>
      </w:r>
      <w:r>
        <w:rPr>
          <w:sz w:val="22"/>
          <w:szCs w:val="22"/>
        </w:rPr>
        <w:t xml:space="preserve"> kişilerin isteğine bırakılırsa</w:t>
      </w:r>
    </w:p>
    <w:p w:rsidR="006C6EAB" w:rsidRDefault="006C6EAB" w:rsidP="00322A26">
      <w:pPr>
        <w:rPr>
          <w:rFonts w:ascii="Ecofont Vera Sans" w:hAnsi="Ecofont Vera Sans" w:cs="Ecofont Vera Sans"/>
          <w:b/>
          <w:bCs/>
          <w:sz w:val="20"/>
          <w:szCs w:val="20"/>
        </w:rPr>
      </w:pPr>
    </w:p>
    <w:p w:rsidR="006C6EAB" w:rsidRPr="00D945CA" w:rsidRDefault="006C6EAB" w:rsidP="00322A26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S-</w:t>
      </w:r>
      <w:r w:rsidRPr="00D945CA">
        <w:rPr>
          <w:b/>
          <w:bCs/>
          <w:sz w:val="22"/>
          <w:szCs w:val="22"/>
        </w:rPr>
        <w:t>4) Aşağıdakilerden hangisi bir icat (Buluş) değildir?</w:t>
      </w:r>
    </w:p>
    <w:p w:rsidR="006C6EAB" w:rsidRDefault="006C6EAB" w:rsidP="00322A26">
      <w:pPr>
        <w:rPr>
          <w:bCs/>
          <w:sz w:val="22"/>
          <w:szCs w:val="22"/>
        </w:rPr>
      </w:pPr>
      <w:r w:rsidRPr="00E95A26">
        <w:rPr>
          <w:b/>
          <w:bCs/>
          <w:sz w:val="22"/>
          <w:szCs w:val="22"/>
        </w:rPr>
        <w:t>A)</w:t>
      </w:r>
      <w:r w:rsidRPr="00D945CA">
        <w:rPr>
          <w:bCs/>
          <w:sz w:val="22"/>
          <w:szCs w:val="22"/>
        </w:rPr>
        <w:t xml:space="preserve"> Matbaanın bulunması</w:t>
      </w:r>
    </w:p>
    <w:p w:rsidR="006C6EAB" w:rsidRPr="00D945CA" w:rsidRDefault="006C6EAB" w:rsidP="00322A26">
      <w:pPr>
        <w:rPr>
          <w:bCs/>
          <w:sz w:val="22"/>
          <w:szCs w:val="22"/>
        </w:rPr>
      </w:pPr>
      <w:r w:rsidRPr="00E95A26">
        <w:rPr>
          <w:b/>
          <w:bCs/>
          <w:sz w:val="22"/>
          <w:szCs w:val="22"/>
        </w:rPr>
        <w:t>B)</w:t>
      </w:r>
      <w:r w:rsidRPr="00D945CA">
        <w:rPr>
          <w:bCs/>
          <w:sz w:val="22"/>
          <w:szCs w:val="22"/>
        </w:rPr>
        <w:t xml:space="preserve"> Kuduz aşısının bulunması</w:t>
      </w:r>
    </w:p>
    <w:p w:rsidR="006C6EAB" w:rsidRDefault="006C6EAB" w:rsidP="00322A26">
      <w:pPr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C</w:t>
      </w:r>
      <w:r w:rsidRPr="00E95A26">
        <w:rPr>
          <w:b/>
          <w:bCs/>
          <w:sz w:val="22"/>
          <w:szCs w:val="22"/>
        </w:rPr>
        <w:t>)</w:t>
      </w:r>
      <w:r w:rsidRPr="00D945CA">
        <w:rPr>
          <w:bCs/>
          <w:sz w:val="22"/>
          <w:szCs w:val="22"/>
        </w:rPr>
        <w:t xml:space="preserve"> Antartika kıtasının bulunması</w:t>
      </w:r>
    </w:p>
    <w:p w:rsidR="006C6EAB" w:rsidRDefault="006C6EAB" w:rsidP="00322A26">
      <w:pPr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D</w:t>
      </w:r>
      <w:r w:rsidRPr="00E95A26">
        <w:rPr>
          <w:b/>
          <w:bCs/>
          <w:sz w:val="22"/>
          <w:szCs w:val="22"/>
        </w:rPr>
        <w:t>)</w:t>
      </w:r>
      <w:r w:rsidRPr="00D945CA">
        <w:rPr>
          <w:bCs/>
          <w:sz w:val="22"/>
          <w:szCs w:val="22"/>
        </w:rPr>
        <w:t xml:space="preserve"> Yazının bulunması</w:t>
      </w:r>
    </w:p>
    <w:p w:rsidR="006C6EAB" w:rsidRDefault="006C6EAB" w:rsidP="00322A26">
      <w:pPr>
        <w:rPr>
          <w:bCs/>
          <w:sz w:val="22"/>
          <w:szCs w:val="22"/>
        </w:rPr>
      </w:pPr>
    </w:p>
    <w:p w:rsidR="006C6EAB" w:rsidRPr="00FC2896" w:rsidRDefault="006C6EAB" w:rsidP="00AB3AF7">
      <w:pPr>
        <w:rPr>
          <w:sz w:val="22"/>
          <w:szCs w:val="22"/>
        </w:rPr>
      </w:pPr>
      <w:r w:rsidRPr="00C556D2">
        <w:rPr>
          <w:b/>
          <w:bCs/>
          <w:sz w:val="22"/>
          <w:szCs w:val="22"/>
        </w:rPr>
        <w:t>S-</w:t>
      </w:r>
      <w:r>
        <w:rPr>
          <w:b/>
          <w:bCs/>
          <w:sz w:val="22"/>
          <w:szCs w:val="22"/>
        </w:rPr>
        <w:t>5</w:t>
      </w:r>
      <w:r w:rsidRPr="00C556D2">
        <w:rPr>
          <w:b/>
          <w:bCs/>
          <w:sz w:val="22"/>
          <w:szCs w:val="22"/>
        </w:rPr>
        <w:t>)</w:t>
      </w:r>
      <w:r>
        <w:rPr>
          <w:b/>
          <w:bCs/>
          <w:sz w:val="22"/>
          <w:szCs w:val="22"/>
        </w:rPr>
        <w:t xml:space="preserve">  </w:t>
      </w:r>
      <w:r>
        <w:rPr>
          <w:sz w:val="22"/>
          <w:szCs w:val="22"/>
        </w:rPr>
        <w:t xml:space="preserve">Aşağıdakilerden hangisi iletişim alanında doğrudan </w:t>
      </w:r>
      <w:r w:rsidRPr="00725142">
        <w:rPr>
          <w:b/>
          <w:i/>
          <w:sz w:val="22"/>
          <w:szCs w:val="22"/>
          <w:u w:val="single"/>
        </w:rPr>
        <w:t>kullanılmaz</w:t>
      </w:r>
      <w:r>
        <w:rPr>
          <w:sz w:val="22"/>
          <w:szCs w:val="22"/>
        </w:rPr>
        <w:t>?</w:t>
      </w:r>
    </w:p>
    <w:p w:rsidR="006C6EAB" w:rsidRDefault="006C6EAB" w:rsidP="00AB3AF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telefon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</w:t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televizyon  </w:t>
      </w:r>
      <w:r w:rsidRPr="00C556D2">
        <w:rPr>
          <w:b/>
          <w:sz w:val="22"/>
          <w:szCs w:val="22"/>
        </w:rPr>
        <w:t>C)</w:t>
      </w:r>
      <w:r>
        <w:rPr>
          <w:sz w:val="22"/>
          <w:szCs w:val="22"/>
        </w:rPr>
        <w:t xml:space="preserve"> otomobil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telgraf</w:t>
      </w:r>
    </w:p>
    <w:p w:rsidR="006C6EAB" w:rsidRDefault="006C6EAB" w:rsidP="00322A26">
      <w:pPr>
        <w:rPr>
          <w:bCs/>
          <w:sz w:val="22"/>
          <w:szCs w:val="22"/>
        </w:rPr>
      </w:pPr>
    </w:p>
    <w:p w:rsidR="006C6EAB" w:rsidRPr="00C856B4" w:rsidRDefault="006C6EAB" w:rsidP="00322A26">
      <w:pPr>
        <w:rPr>
          <w:bCs/>
          <w:sz w:val="22"/>
          <w:szCs w:val="22"/>
        </w:rPr>
      </w:pPr>
    </w:p>
    <w:p w:rsidR="006C6EAB" w:rsidRPr="007A4FAC" w:rsidRDefault="006C6EAB" w:rsidP="007A4FAC">
      <w:pPr>
        <w:rPr>
          <w:bCs/>
          <w:sz w:val="22"/>
          <w:szCs w:val="22"/>
        </w:rPr>
      </w:pPr>
      <w:r w:rsidRPr="007A4FAC">
        <w:rPr>
          <w:b/>
          <w:bCs/>
          <w:sz w:val="22"/>
          <w:szCs w:val="22"/>
        </w:rPr>
        <w:t>S-</w:t>
      </w:r>
      <w:r>
        <w:rPr>
          <w:b/>
          <w:bCs/>
          <w:sz w:val="22"/>
          <w:szCs w:val="22"/>
        </w:rPr>
        <w:t>6</w:t>
      </w:r>
      <w:r w:rsidRPr="007A4FAC">
        <w:rPr>
          <w:b/>
          <w:bCs/>
          <w:sz w:val="22"/>
          <w:szCs w:val="22"/>
        </w:rPr>
        <w:t>)</w:t>
      </w:r>
      <w:r w:rsidRPr="007A4FAC">
        <w:rPr>
          <w:bCs/>
          <w:sz w:val="22"/>
          <w:szCs w:val="22"/>
        </w:rPr>
        <w:t xml:space="preserve"> I.Hayatı kolaylaştırdı.</w:t>
      </w:r>
    </w:p>
    <w:p w:rsidR="006C6EAB" w:rsidRPr="007A4FAC" w:rsidRDefault="006C6EAB" w:rsidP="007A4FAC">
      <w:pPr>
        <w:rPr>
          <w:bCs/>
          <w:sz w:val="22"/>
          <w:szCs w:val="22"/>
        </w:rPr>
      </w:pPr>
      <w:r w:rsidRPr="007A4FAC">
        <w:rPr>
          <w:bCs/>
          <w:sz w:val="22"/>
          <w:szCs w:val="22"/>
        </w:rPr>
        <w:t xml:space="preserve">   </w:t>
      </w:r>
      <w:r>
        <w:rPr>
          <w:bCs/>
          <w:sz w:val="22"/>
          <w:szCs w:val="22"/>
        </w:rPr>
        <w:t xml:space="preserve">     </w:t>
      </w:r>
      <w:r w:rsidRPr="007A4FAC">
        <w:rPr>
          <w:bCs/>
          <w:sz w:val="22"/>
          <w:szCs w:val="22"/>
        </w:rPr>
        <w:t>II.Fiziksel hareketliliği azalttı.</w:t>
      </w:r>
    </w:p>
    <w:p w:rsidR="006C6EAB" w:rsidRPr="007A4FAC" w:rsidRDefault="006C6EAB" w:rsidP="007A4FAC">
      <w:pPr>
        <w:rPr>
          <w:bCs/>
          <w:sz w:val="22"/>
          <w:szCs w:val="22"/>
        </w:rPr>
      </w:pPr>
      <w:r w:rsidRPr="007A4FAC">
        <w:rPr>
          <w:bCs/>
          <w:sz w:val="22"/>
          <w:szCs w:val="22"/>
        </w:rPr>
        <w:t xml:space="preserve">   </w:t>
      </w:r>
      <w:r>
        <w:rPr>
          <w:bCs/>
          <w:sz w:val="22"/>
          <w:szCs w:val="22"/>
        </w:rPr>
        <w:t xml:space="preserve">     </w:t>
      </w:r>
      <w:r w:rsidRPr="007A4FAC">
        <w:rPr>
          <w:bCs/>
          <w:sz w:val="22"/>
          <w:szCs w:val="22"/>
        </w:rPr>
        <w:t>III. Çevre sorunları arttı.</w:t>
      </w:r>
    </w:p>
    <w:p w:rsidR="006C6EAB" w:rsidRPr="007A4FAC" w:rsidRDefault="006C6EAB" w:rsidP="007A4FAC">
      <w:pPr>
        <w:rPr>
          <w:bCs/>
          <w:sz w:val="22"/>
          <w:szCs w:val="22"/>
        </w:rPr>
      </w:pPr>
      <w:r w:rsidRPr="007A4FAC">
        <w:rPr>
          <w:bCs/>
          <w:sz w:val="22"/>
          <w:szCs w:val="22"/>
        </w:rPr>
        <w:t xml:space="preserve">  </w:t>
      </w:r>
      <w:r>
        <w:rPr>
          <w:bCs/>
          <w:sz w:val="22"/>
          <w:szCs w:val="22"/>
        </w:rPr>
        <w:t xml:space="preserve">      </w:t>
      </w:r>
      <w:r w:rsidRPr="007A4FAC">
        <w:rPr>
          <w:bCs/>
          <w:sz w:val="22"/>
          <w:szCs w:val="22"/>
        </w:rPr>
        <w:t>IV. Üretimi artırdı</w:t>
      </w:r>
    </w:p>
    <w:p w:rsidR="006C6EAB" w:rsidRPr="007A4FAC" w:rsidRDefault="006C6EAB" w:rsidP="007A4FAC">
      <w:pPr>
        <w:rPr>
          <w:bCs/>
          <w:sz w:val="22"/>
          <w:szCs w:val="22"/>
        </w:rPr>
      </w:pPr>
      <w:r w:rsidRPr="007A4FAC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    </w:t>
      </w:r>
      <w:r w:rsidRPr="007A4FAC">
        <w:rPr>
          <w:bCs/>
          <w:sz w:val="22"/>
          <w:szCs w:val="22"/>
        </w:rPr>
        <w:t xml:space="preserve"> V. Haberleşmeyi kolaylaştırdı.</w:t>
      </w:r>
    </w:p>
    <w:p w:rsidR="006C6EAB" w:rsidRDefault="006C6EAB" w:rsidP="007A4FAC">
      <w:pPr>
        <w:rPr>
          <w:bCs/>
          <w:sz w:val="22"/>
          <w:szCs w:val="22"/>
        </w:rPr>
      </w:pPr>
    </w:p>
    <w:p w:rsidR="006C6EAB" w:rsidRPr="007A4FAC" w:rsidRDefault="006C6EAB" w:rsidP="007A4FAC">
      <w:pPr>
        <w:rPr>
          <w:b/>
          <w:bCs/>
          <w:sz w:val="22"/>
          <w:szCs w:val="22"/>
        </w:rPr>
      </w:pPr>
      <w:r w:rsidRPr="007A4FAC">
        <w:rPr>
          <w:bCs/>
          <w:sz w:val="22"/>
          <w:szCs w:val="22"/>
        </w:rPr>
        <w:t xml:space="preserve">  </w:t>
      </w:r>
      <w:r w:rsidRPr="007A4FAC">
        <w:rPr>
          <w:b/>
          <w:bCs/>
          <w:sz w:val="22"/>
          <w:szCs w:val="22"/>
        </w:rPr>
        <w:t xml:space="preserve">Yukarıdakilerden hangileri Teknolojik gelişmelerin </w:t>
      </w:r>
      <w:r w:rsidRPr="007A4FAC">
        <w:rPr>
          <w:b/>
          <w:bCs/>
          <w:i/>
          <w:iCs/>
          <w:sz w:val="22"/>
          <w:szCs w:val="22"/>
          <w:u w:val="single"/>
        </w:rPr>
        <w:t>olumsuz</w:t>
      </w:r>
      <w:r w:rsidRPr="007A4FAC">
        <w:rPr>
          <w:b/>
          <w:bCs/>
          <w:sz w:val="22"/>
          <w:szCs w:val="22"/>
        </w:rPr>
        <w:t xml:space="preserve"> sonuçlarındandır?</w:t>
      </w:r>
    </w:p>
    <w:p w:rsidR="006C6EAB" w:rsidRDefault="006C6EAB" w:rsidP="007A4FAC">
      <w:pPr>
        <w:rPr>
          <w:bCs/>
          <w:sz w:val="22"/>
          <w:szCs w:val="22"/>
        </w:rPr>
      </w:pPr>
      <w:r w:rsidRPr="00AB3AF7">
        <w:rPr>
          <w:b/>
          <w:bCs/>
          <w:sz w:val="22"/>
          <w:szCs w:val="22"/>
        </w:rPr>
        <w:t xml:space="preserve">  A)</w:t>
      </w:r>
      <w:r w:rsidRPr="007A4FAC">
        <w:rPr>
          <w:bCs/>
          <w:sz w:val="22"/>
          <w:szCs w:val="22"/>
        </w:rPr>
        <w:t xml:space="preserve">  II--III      </w:t>
      </w:r>
      <w:r>
        <w:rPr>
          <w:b/>
          <w:bCs/>
          <w:sz w:val="22"/>
          <w:szCs w:val="22"/>
        </w:rPr>
        <w:t>B</w:t>
      </w:r>
      <w:r w:rsidRPr="00AB3AF7">
        <w:rPr>
          <w:b/>
          <w:bCs/>
          <w:sz w:val="22"/>
          <w:szCs w:val="22"/>
        </w:rPr>
        <w:t xml:space="preserve">)  </w:t>
      </w:r>
      <w:r w:rsidRPr="007A4FAC">
        <w:rPr>
          <w:bCs/>
          <w:sz w:val="22"/>
          <w:szCs w:val="22"/>
        </w:rPr>
        <w:t xml:space="preserve">II—V  </w:t>
      </w:r>
      <w:r w:rsidRPr="00AB3AF7">
        <w:rPr>
          <w:b/>
          <w:bCs/>
          <w:sz w:val="22"/>
          <w:szCs w:val="22"/>
        </w:rPr>
        <w:t>C)</w:t>
      </w:r>
      <w:r w:rsidRPr="007A4FAC">
        <w:rPr>
          <w:bCs/>
          <w:sz w:val="22"/>
          <w:szCs w:val="22"/>
        </w:rPr>
        <w:t xml:space="preserve"> yalnız III   </w:t>
      </w:r>
      <w:r w:rsidRPr="00AB3AF7">
        <w:rPr>
          <w:b/>
          <w:bCs/>
          <w:sz w:val="22"/>
          <w:szCs w:val="22"/>
        </w:rPr>
        <w:t>D)</w:t>
      </w:r>
      <w:r w:rsidRPr="007A4FAC">
        <w:rPr>
          <w:bCs/>
          <w:sz w:val="22"/>
          <w:szCs w:val="22"/>
        </w:rPr>
        <w:t xml:space="preserve"> I—II</w:t>
      </w:r>
      <w:r>
        <w:rPr>
          <w:bCs/>
          <w:sz w:val="22"/>
          <w:szCs w:val="22"/>
        </w:rPr>
        <w:t>—</w:t>
      </w:r>
      <w:r w:rsidRPr="007A4FAC">
        <w:rPr>
          <w:bCs/>
          <w:sz w:val="22"/>
          <w:szCs w:val="22"/>
        </w:rPr>
        <w:t>IV</w:t>
      </w:r>
    </w:p>
    <w:p w:rsidR="006C6EAB" w:rsidRDefault="006C6EAB" w:rsidP="007A4FAC">
      <w:pPr>
        <w:rPr>
          <w:bCs/>
          <w:sz w:val="22"/>
          <w:szCs w:val="22"/>
        </w:rPr>
      </w:pPr>
    </w:p>
    <w:p w:rsidR="006C6EAB" w:rsidRDefault="006C6EAB" w:rsidP="00C556D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6C6EAB" w:rsidRPr="00AC2A85" w:rsidRDefault="006C6EAB" w:rsidP="00AC2A85">
      <w:pPr>
        <w:rPr>
          <w:b/>
          <w:bCs/>
          <w:sz w:val="22"/>
          <w:szCs w:val="22"/>
          <w:u w:val="single"/>
        </w:rPr>
      </w:pPr>
      <w:r>
        <w:rPr>
          <w:b/>
          <w:bCs/>
          <w:noProof/>
          <w:sz w:val="22"/>
          <w:szCs w:val="22"/>
        </w:rPr>
        <w:t>S-7)</w:t>
      </w:r>
      <w:r w:rsidRPr="00AC2A85">
        <w:rPr>
          <w:b/>
          <w:bCs/>
          <w:noProof/>
          <w:sz w:val="22"/>
          <w:szCs w:val="22"/>
        </w:rPr>
        <w:t xml:space="preserve"> </w:t>
      </w:r>
      <w:r w:rsidRPr="00AC2A85">
        <w:rPr>
          <w:bCs/>
          <w:sz w:val="22"/>
          <w:szCs w:val="22"/>
        </w:rPr>
        <w:t>Aşağıdakilerden hangisi bilim insanına ait bir özellik</w:t>
      </w:r>
      <w:r w:rsidRPr="00AC2A85">
        <w:rPr>
          <w:b/>
          <w:bCs/>
          <w:sz w:val="22"/>
          <w:szCs w:val="22"/>
        </w:rPr>
        <w:t xml:space="preserve"> </w:t>
      </w:r>
      <w:r w:rsidRPr="00AC2A85">
        <w:rPr>
          <w:b/>
          <w:bCs/>
          <w:sz w:val="22"/>
          <w:szCs w:val="22"/>
          <w:u w:val="single"/>
        </w:rPr>
        <w:t>değildir?</w:t>
      </w:r>
      <w:r w:rsidRPr="00AC2A85">
        <w:rPr>
          <w:b/>
          <w:bCs/>
          <w:noProof/>
          <w:color w:val="FF0000"/>
          <w:sz w:val="22"/>
          <w:szCs w:val="22"/>
        </w:rPr>
        <w:t xml:space="preserve"> </w:t>
      </w:r>
    </w:p>
    <w:p w:rsidR="006C6EAB" w:rsidRPr="00AC2A85" w:rsidRDefault="006C6EAB" w:rsidP="00AC2A85">
      <w:pPr>
        <w:rPr>
          <w:b/>
          <w:bCs/>
          <w:sz w:val="22"/>
          <w:szCs w:val="22"/>
          <w:u w:val="single"/>
        </w:rPr>
      </w:pPr>
    </w:p>
    <w:p w:rsidR="006C6EAB" w:rsidRPr="00AC2A85" w:rsidRDefault="006C6EAB" w:rsidP="00AC2A85">
      <w:pPr>
        <w:rPr>
          <w:bCs/>
          <w:sz w:val="22"/>
          <w:szCs w:val="22"/>
        </w:rPr>
      </w:pPr>
      <w:r w:rsidRPr="00EF2BF3">
        <w:rPr>
          <w:b/>
          <w:bCs/>
          <w:sz w:val="22"/>
          <w:szCs w:val="22"/>
        </w:rPr>
        <w:t>A</w:t>
      </w:r>
      <w:r w:rsidRPr="00AC2A85">
        <w:rPr>
          <w:bCs/>
          <w:sz w:val="22"/>
          <w:szCs w:val="22"/>
        </w:rPr>
        <w:t xml:space="preserve">) Kararlılık </w:t>
      </w:r>
      <w:r w:rsidRPr="00AC2A85">
        <w:rPr>
          <w:bCs/>
          <w:sz w:val="22"/>
          <w:szCs w:val="22"/>
        </w:rPr>
        <w:tab/>
      </w:r>
      <w:r w:rsidRPr="00AC2A85">
        <w:rPr>
          <w:bCs/>
          <w:sz w:val="22"/>
          <w:szCs w:val="22"/>
        </w:rPr>
        <w:tab/>
      </w:r>
      <w:r w:rsidRPr="00AC2A85">
        <w:rPr>
          <w:bCs/>
          <w:sz w:val="22"/>
          <w:szCs w:val="22"/>
        </w:rPr>
        <w:tab/>
      </w:r>
      <w:r w:rsidRPr="00EF2BF3">
        <w:rPr>
          <w:b/>
          <w:bCs/>
          <w:sz w:val="22"/>
          <w:szCs w:val="22"/>
        </w:rPr>
        <w:t>B)</w:t>
      </w:r>
      <w:r w:rsidRPr="00AC2A85">
        <w:rPr>
          <w:bCs/>
          <w:sz w:val="22"/>
          <w:szCs w:val="22"/>
        </w:rPr>
        <w:t xml:space="preserve"> Sabırsızlık</w:t>
      </w:r>
    </w:p>
    <w:p w:rsidR="006C6EAB" w:rsidRPr="00AC2A85" w:rsidRDefault="006C6EAB" w:rsidP="00AC2A85">
      <w:pPr>
        <w:rPr>
          <w:bCs/>
          <w:sz w:val="22"/>
          <w:szCs w:val="22"/>
        </w:rPr>
      </w:pPr>
      <w:r w:rsidRPr="00EF2BF3">
        <w:rPr>
          <w:b/>
          <w:bCs/>
          <w:sz w:val="22"/>
          <w:szCs w:val="22"/>
        </w:rPr>
        <w:t>C)</w:t>
      </w:r>
      <w:r w:rsidRPr="00AC2A85">
        <w:rPr>
          <w:bCs/>
          <w:sz w:val="22"/>
          <w:szCs w:val="22"/>
        </w:rPr>
        <w:t xml:space="preserve"> Yaratıcılık </w:t>
      </w:r>
      <w:r w:rsidRPr="00AC2A85">
        <w:rPr>
          <w:bCs/>
          <w:sz w:val="22"/>
          <w:szCs w:val="22"/>
        </w:rPr>
        <w:tab/>
      </w:r>
      <w:r w:rsidRPr="00AC2A85">
        <w:rPr>
          <w:bCs/>
          <w:sz w:val="22"/>
          <w:szCs w:val="22"/>
        </w:rPr>
        <w:tab/>
      </w:r>
      <w:r w:rsidRPr="00AC2A85">
        <w:rPr>
          <w:bCs/>
          <w:sz w:val="22"/>
          <w:szCs w:val="22"/>
        </w:rPr>
        <w:tab/>
      </w:r>
      <w:r w:rsidRPr="00EF2BF3">
        <w:rPr>
          <w:b/>
          <w:bCs/>
          <w:sz w:val="22"/>
          <w:szCs w:val="22"/>
        </w:rPr>
        <w:t>D)</w:t>
      </w:r>
      <w:r w:rsidRPr="00AC2A85">
        <w:rPr>
          <w:bCs/>
          <w:sz w:val="22"/>
          <w:szCs w:val="22"/>
        </w:rPr>
        <w:t xml:space="preserve"> Gözlemcilik</w:t>
      </w:r>
    </w:p>
    <w:p w:rsidR="006C6EAB" w:rsidRPr="00AC2A85" w:rsidRDefault="006C6EAB" w:rsidP="00AC2A85">
      <w:pPr>
        <w:rPr>
          <w:sz w:val="22"/>
          <w:szCs w:val="22"/>
        </w:rPr>
      </w:pPr>
    </w:p>
    <w:p w:rsidR="006C6EAB" w:rsidRDefault="006C6EAB" w:rsidP="00C556D2">
      <w:pPr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S-8) </w:t>
      </w:r>
      <w:r w:rsidRPr="00C856B4">
        <w:rPr>
          <w:b/>
          <w:bCs/>
          <w:sz w:val="22"/>
          <w:szCs w:val="22"/>
        </w:rPr>
        <w:t xml:space="preserve">Bazı mucitler Dünya’ca ünlü buluşlarını denemelerini yüzlerce defa tekrarladıktan sonra </w:t>
      </w:r>
      <w:r w:rsidRPr="00EF2BF3">
        <w:rPr>
          <w:b/>
          <w:bCs/>
          <w:sz w:val="22"/>
          <w:szCs w:val="22"/>
        </w:rPr>
        <w:t>gerçekleştirmişlerdir.</w:t>
      </w:r>
      <w:r w:rsidRPr="00C856B4">
        <w:rPr>
          <w:bCs/>
          <w:sz w:val="22"/>
          <w:szCs w:val="22"/>
        </w:rPr>
        <w:t xml:space="preserve"> Bilim insanlarının bu yönlerini, aşağıdaki özelliklerden hangisi daha iyi ifade eder?</w:t>
      </w:r>
    </w:p>
    <w:p w:rsidR="006C6EAB" w:rsidRPr="00C856B4" w:rsidRDefault="006C6EAB" w:rsidP="00C556D2">
      <w:pPr>
        <w:jc w:val="both"/>
        <w:rPr>
          <w:bCs/>
          <w:sz w:val="22"/>
          <w:szCs w:val="22"/>
        </w:rPr>
      </w:pPr>
    </w:p>
    <w:p w:rsidR="006C6EAB" w:rsidRPr="00C856B4" w:rsidRDefault="006C6EAB" w:rsidP="00C556D2">
      <w:pPr>
        <w:jc w:val="both"/>
        <w:rPr>
          <w:bCs/>
          <w:sz w:val="22"/>
          <w:szCs w:val="22"/>
        </w:rPr>
      </w:pPr>
      <w:r w:rsidRPr="00C556D2">
        <w:rPr>
          <w:b/>
          <w:bCs/>
          <w:sz w:val="22"/>
          <w:szCs w:val="22"/>
        </w:rPr>
        <w:t xml:space="preserve"> A)</w:t>
      </w:r>
      <w:r w:rsidRPr="00C856B4">
        <w:rPr>
          <w:bCs/>
          <w:sz w:val="22"/>
          <w:szCs w:val="22"/>
        </w:rPr>
        <w:t xml:space="preserve"> Araştırmacılık  </w:t>
      </w:r>
      <w:r>
        <w:rPr>
          <w:bCs/>
          <w:sz w:val="22"/>
          <w:szCs w:val="22"/>
        </w:rPr>
        <w:t xml:space="preserve">     </w:t>
      </w:r>
      <w:r w:rsidRPr="00C856B4">
        <w:rPr>
          <w:bCs/>
          <w:sz w:val="22"/>
          <w:szCs w:val="22"/>
        </w:rPr>
        <w:t xml:space="preserve"> </w:t>
      </w:r>
      <w:r w:rsidRPr="00C556D2">
        <w:rPr>
          <w:b/>
          <w:bCs/>
          <w:sz w:val="22"/>
          <w:szCs w:val="22"/>
        </w:rPr>
        <w:t>B</w:t>
      </w:r>
      <w:r w:rsidRPr="00C856B4">
        <w:rPr>
          <w:bCs/>
          <w:sz w:val="22"/>
          <w:szCs w:val="22"/>
        </w:rPr>
        <w:t xml:space="preserve">) tarafsızlık </w:t>
      </w:r>
    </w:p>
    <w:p w:rsidR="006C6EAB" w:rsidRPr="00C856B4" w:rsidRDefault="006C6EAB" w:rsidP="00C556D2">
      <w:pPr>
        <w:jc w:val="both"/>
        <w:rPr>
          <w:bCs/>
          <w:sz w:val="22"/>
          <w:szCs w:val="22"/>
        </w:rPr>
      </w:pPr>
      <w:r w:rsidRPr="00C556D2">
        <w:rPr>
          <w:b/>
          <w:bCs/>
          <w:sz w:val="22"/>
          <w:szCs w:val="22"/>
        </w:rPr>
        <w:t xml:space="preserve"> C )</w:t>
      </w:r>
      <w:r w:rsidRPr="00C856B4">
        <w:rPr>
          <w:bCs/>
          <w:sz w:val="22"/>
          <w:szCs w:val="22"/>
        </w:rPr>
        <w:t xml:space="preserve"> kararlılık           </w:t>
      </w:r>
      <w:r>
        <w:rPr>
          <w:bCs/>
          <w:sz w:val="22"/>
          <w:szCs w:val="22"/>
        </w:rPr>
        <w:t xml:space="preserve">   </w:t>
      </w:r>
      <w:r w:rsidRPr="00C856B4">
        <w:rPr>
          <w:bCs/>
          <w:sz w:val="22"/>
          <w:szCs w:val="22"/>
        </w:rPr>
        <w:t xml:space="preserve"> </w:t>
      </w:r>
      <w:r w:rsidRPr="00C556D2">
        <w:rPr>
          <w:b/>
          <w:bCs/>
          <w:sz w:val="22"/>
          <w:szCs w:val="22"/>
        </w:rPr>
        <w:t>D)</w:t>
      </w:r>
      <w:r w:rsidRPr="00C856B4">
        <w:rPr>
          <w:bCs/>
          <w:sz w:val="22"/>
          <w:szCs w:val="22"/>
        </w:rPr>
        <w:t xml:space="preserve"> Sorgulayıcılık</w:t>
      </w:r>
    </w:p>
    <w:p w:rsidR="006C6EAB" w:rsidRDefault="006C6EAB" w:rsidP="00C556D2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6C6EAB" w:rsidRDefault="006C6EAB" w:rsidP="00C556D2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C556D2">
        <w:rPr>
          <w:b/>
          <w:sz w:val="22"/>
          <w:szCs w:val="22"/>
        </w:rPr>
        <w:t>S-9)</w:t>
      </w:r>
      <w:r w:rsidRPr="00FC2896">
        <w:rPr>
          <w:sz w:val="22"/>
          <w:szCs w:val="22"/>
        </w:rPr>
        <w:t xml:space="preserve"> </w:t>
      </w:r>
      <w:r w:rsidRPr="00AB3AF7">
        <w:rPr>
          <w:b/>
          <w:i/>
          <w:sz w:val="22"/>
          <w:szCs w:val="22"/>
        </w:rPr>
        <w:t>Araştırmalarımızda niçin kaynak göstermeliyiz?</w:t>
      </w:r>
    </w:p>
    <w:p w:rsidR="006C6EAB" w:rsidRDefault="006C6EAB" w:rsidP="00C556D2">
      <w:pPr>
        <w:tabs>
          <w:tab w:val="left" w:pos="180"/>
          <w:tab w:val="left" w:pos="360"/>
          <w:tab w:val="left" w:pos="2340"/>
        </w:tabs>
        <w:ind w:left="180" w:hanging="180"/>
        <w:rPr>
          <w:b/>
          <w:sz w:val="22"/>
          <w:szCs w:val="22"/>
        </w:rPr>
      </w:pP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Reklâm yapmak için</w:t>
      </w:r>
      <w:r w:rsidRPr="00C556D2">
        <w:rPr>
          <w:b/>
          <w:sz w:val="22"/>
          <w:szCs w:val="22"/>
        </w:rPr>
        <w:t xml:space="preserve">. </w:t>
      </w:r>
    </w:p>
    <w:p w:rsidR="006C6EAB" w:rsidRDefault="006C6EAB" w:rsidP="00C556D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C556D2">
        <w:rPr>
          <w:b/>
          <w:sz w:val="22"/>
          <w:szCs w:val="22"/>
        </w:rPr>
        <w:t>B)</w:t>
      </w:r>
      <w:r>
        <w:rPr>
          <w:sz w:val="22"/>
          <w:szCs w:val="22"/>
        </w:rPr>
        <w:t xml:space="preserve"> Daha iyi olması için.</w:t>
      </w:r>
    </w:p>
    <w:p w:rsidR="006C6EAB" w:rsidRPr="00FC2896" w:rsidRDefault="006C6EAB" w:rsidP="00C556D2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Hangi kaynaktan yararlandığımızı unutmamak için.</w:t>
      </w:r>
    </w:p>
    <w:p w:rsidR="006C6EAB" w:rsidRDefault="006C6EAB" w:rsidP="00C556D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Eseri hazırlayanların emeğine saygı duyduğumuz için.</w:t>
      </w:r>
    </w:p>
    <w:p w:rsidR="006C6EAB" w:rsidRDefault="006C6EAB" w:rsidP="00C556D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6C6EAB" w:rsidRDefault="006C6EAB" w:rsidP="00C556D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C556D2">
        <w:rPr>
          <w:b/>
          <w:sz w:val="22"/>
          <w:szCs w:val="22"/>
        </w:rPr>
        <w:t>S-10)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>“</w:t>
      </w:r>
      <w:r w:rsidRPr="00F81C1F">
        <w:rPr>
          <w:b/>
          <w:i/>
          <w:sz w:val="22"/>
          <w:szCs w:val="22"/>
        </w:rPr>
        <w:t>Dergile</w:t>
      </w:r>
      <w:r>
        <w:rPr>
          <w:b/>
          <w:i/>
          <w:sz w:val="22"/>
          <w:szCs w:val="22"/>
        </w:rPr>
        <w:t>r, çeşitli konuları inceleyen ................</w:t>
      </w:r>
      <w:r w:rsidRPr="00F81C1F">
        <w:rPr>
          <w:b/>
          <w:i/>
          <w:sz w:val="22"/>
          <w:szCs w:val="22"/>
        </w:rPr>
        <w:t xml:space="preserve"> yayınlardır</w:t>
      </w:r>
      <w:r>
        <w:rPr>
          <w:sz w:val="22"/>
          <w:szCs w:val="22"/>
        </w:rPr>
        <w:t>.”</w:t>
      </w:r>
    </w:p>
    <w:p w:rsidR="006C6EAB" w:rsidRPr="00FC2896" w:rsidRDefault="006C6EAB" w:rsidP="00C556D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sz w:val="22"/>
          <w:szCs w:val="22"/>
        </w:rPr>
        <w:t xml:space="preserve">  Boş bırakılan yere hangi kelimenin yazılması daha uygun olur?</w:t>
      </w:r>
    </w:p>
    <w:p w:rsidR="006C6EAB" w:rsidRDefault="006C6EAB" w:rsidP="00C556D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kitapçık     </w:t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süreli     </w:t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ekonomik   </w:t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resimli</w:t>
      </w:r>
    </w:p>
    <w:p w:rsidR="006C6EAB" w:rsidRDefault="006C6EAB" w:rsidP="00C556D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6C6EAB" w:rsidRPr="00F81C1F" w:rsidRDefault="006C6EAB" w:rsidP="00C556D2">
      <w:pPr>
        <w:tabs>
          <w:tab w:val="left" w:pos="180"/>
          <w:tab w:val="left" w:pos="360"/>
          <w:tab w:val="left" w:pos="2340"/>
        </w:tabs>
        <w:ind w:left="180" w:hanging="180"/>
        <w:rPr>
          <w:b/>
          <w:i/>
          <w:sz w:val="22"/>
          <w:szCs w:val="22"/>
        </w:rPr>
      </w:pPr>
      <w:r>
        <w:rPr>
          <w:b/>
          <w:sz w:val="22"/>
          <w:szCs w:val="22"/>
        </w:rPr>
        <w:t>S-11)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Uçağın icat edilmesinde aşağıdakilerden hangisi etkili </w:t>
      </w:r>
      <w:r w:rsidRPr="00F81C1F">
        <w:rPr>
          <w:b/>
          <w:i/>
          <w:sz w:val="22"/>
          <w:szCs w:val="22"/>
          <w:u w:val="single"/>
        </w:rPr>
        <w:t>olmamıştır</w:t>
      </w:r>
      <w:r>
        <w:rPr>
          <w:sz w:val="22"/>
          <w:szCs w:val="22"/>
        </w:rPr>
        <w:t>?</w:t>
      </w:r>
      <w:r>
        <w:rPr>
          <w:sz w:val="22"/>
          <w:szCs w:val="22"/>
        </w:rPr>
        <w:tab/>
      </w:r>
    </w:p>
    <w:p w:rsidR="006C6EAB" w:rsidRDefault="006C6EAB" w:rsidP="00C556D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Para kazanma isteği  </w:t>
      </w:r>
    </w:p>
    <w:p w:rsidR="006C6EAB" w:rsidRPr="00F81C1F" w:rsidRDefault="006C6EAB" w:rsidP="00C556D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İnsanların uçmaya olan merakı</w:t>
      </w:r>
    </w:p>
    <w:p w:rsidR="006C6EAB" w:rsidRDefault="006C6EAB" w:rsidP="00C556D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İnsanların ulaşımı daha hızlı hale getirme isteği</w:t>
      </w:r>
    </w:p>
    <w:p w:rsidR="006C6EAB" w:rsidRDefault="006C6EAB" w:rsidP="00C556D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İnsanların yeni bir şeyler üretme isteği</w:t>
      </w:r>
    </w:p>
    <w:p w:rsidR="006C6EAB" w:rsidRDefault="006C6EAB" w:rsidP="00C556D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6C6EAB" w:rsidRDefault="006C6EAB" w:rsidP="00C556D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C556D2">
        <w:rPr>
          <w:b/>
          <w:sz w:val="22"/>
          <w:szCs w:val="22"/>
        </w:rPr>
        <w:t>S-12)</w:t>
      </w:r>
      <w:r>
        <w:rPr>
          <w:b/>
          <w:sz w:val="22"/>
          <w:szCs w:val="22"/>
        </w:rPr>
        <w:t xml:space="preserve">    </w:t>
      </w:r>
      <w:r>
        <w:rPr>
          <w:sz w:val="22"/>
          <w:szCs w:val="22"/>
        </w:rPr>
        <w:t xml:space="preserve">I. Bilgisayar </w:t>
      </w:r>
      <w:r>
        <w:rPr>
          <w:sz w:val="22"/>
          <w:szCs w:val="22"/>
        </w:rPr>
        <w:tab/>
        <w:t xml:space="preserve">   II. Telefon</w:t>
      </w:r>
    </w:p>
    <w:p w:rsidR="006C6EAB" w:rsidRDefault="006C6EAB" w:rsidP="00C556D2">
      <w:pPr>
        <w:tabs>
          <w:tab w:val="left" w:pos="720"/>
          <w:tab w:val="left" w:pos="2520"/>
        </w:tabs>
        <w:rPr>
          <w:sz w:val="22"/>
          <w:szCs w:val="22"/>
        </w:rPr>
      </w:pPr>
      <w:r>
        <w:rPr>
          <w:sz w:val="22"/>
          <w:szCs w:val="22"/>
        </w:rPr>
        <w:tab/>
        <w:t>III. Otomobil</w:t>
      </w:r>
      <w:r>
        <w:rPr>
          <w:sz w:val="22"/>
          <w:szCs w:val="22"/>
        </w:rPr>
        <w:tab/>
        <w:t>IV. Besin maddesi</w:t>
      </w:r>
    </w:p>
    <w:p w:rsidR="006C6EAB" w:rsidRDefault="006C6EAB" w:rsidP="00C556D2">
      <w:pPr>
        <w:tabs>
          <w:tab w:val="left" w:pos="36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 xml:space="preserve">Yukarıdakilerden hangisi teknolojik bir ürün </w:t>
      </w:r>
      <w:r w:rsidRPr="00492AFB">
        <w:rPr>
          <w:b/>
          <w:i/>
          <w:sz w:val="22"/>
          <w:szCs w:val="22"/>
          <w:u w:val="single"/>
        </w:rPr>
        <w:t>değildir</w:t>
      </w:r>
      <w:r>
        <w:rPr>
          <w:sz w:val="22"/>
          <w:szCs w:val="22"/>
        </w:rPr>
        <w:t xml:space="preserve">?       </w:t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        </w:t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II           </w:t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III</w:t>
      </w:r>
      <w:r>
        <w:rPr>
          <w:sz w:val="22"/>
          <w:szCs w:val="22"/>
        </w:rPr>
        <w:tab/>
        <w:t xml:space="preserve">    </w:t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IV</w:t>
      </w:r>
    </w:p>
    <w:p w:rsidR="006C6EAB" w:rsidRDefault="006C6EAB" w:rsidP="00C556D2">
      <w:pPr>
        <w:tabs>
          <w:tab w:val="left" w:pos="360"/>
          <w:tab w:val="left" w:pos="2880"/>
        </w:tabs>
        <w:rPr>
          <w:sz w:val="22"/>
          <w:szCs w:val="22"/>
        </w:rPr>
      </w:pPr>
    </w:p>
    <w:p w:rsidR="006C6EAB" w:rsidRDefault="006C6EAB" w:rsidP="00C556D2">
      <w:pPr>
        <w:tabs>
          <w:tab w:val="left" w:pos="360"/>
          <w:tab w:val="left" w:pos="2880"/>
        </w:tabs>
        <w:rPr>
          <w:sz w:val="22"/>
          <w:szCs w:val="22"/>
        </w:rPr>
      </w:pPr>
      <w:r w:rsidRPr="00C556D2">
        <w:rPr>
          <w:b/>
          <w:sz w:val="22"/>
          <w:szCs w:val="22"/>
        </w:rPr>
        <w:t>S-13)</w:t>
      </w:r>
      <w:r>
        <w:rPr>
          <w:sz w:val="22"/>
          <w:szCs w:val="22"/>
        </w:rPr>
        <w:t xml:space="preserve"> “</w:t>
      </w:r>
      <w:r w:rsidRPr="00492AFB">
        <w:rPr>
          <w:b/>
          <w:i/>
          <w:sz w:val="22"/>
          <w:szCs w:val="22"/>
        </w:rPr>
        <w:t>Tekerlek belki de bütün çağların en önemli mekanik icadıdır. Makinelerin çoğunda tekerlek ve tekerlek görevine dayanan çarklar vardır</w:t>
      </w:r>
      <w:r>
        <w:rPr>
          <w:sz w:val="22"/>
          <w:szCs w:val="22"/>
        </w:rPr>
        <w:t>.”</w:t>
      </w:r>
    </w:p>
    <w:p w:rsidR="006C6EAB" w:rsidRDefault="006C6EAB" w:rsidP="00C556D2">
      <w:pPr>
        <w:tabs>
          <w:tab w:val="left" w:pos="36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Buna göre; aşağıdakilerden hangisinde tekerlek veya tekerlek görevi yapan çark </w:t>
      </w:r>
      <w:r w:rsidRPr="00492AFB">
        <w:rPr>
          <w:b/>
          <w:i/>
          <w:sz w:val="22"/>
          <w:szCs w:val="22"/>
          <w:u w:val="single"/>
        </w:rPr>
        <w:t>yoktur</w:t>
      </w:r>
      <w:r>
        <w:rPr>
          <w:sz w:val="22"/>
          <w:szCs w:val="22"/>
        </w:rPr>
        <w:t>?</w:t>
      </w:r>
    </w:p>
    <w:p w:rsidR="006C6EAB" w:rsidRPr="00492AFB" w:rsidRDefault="006C6EAB" w:rsidP="00C556D2">
      <w:pPr>
        <w:tabs>
          <w:tab w:val="left" w:pos="360"/>
          <w:tab w:val="left" w:pos="2880"/>
        </w:tabs>
        <w:rPr>
          <w:sz w:val="22"/>
          <w:szCs w:val="22"/>
        </w:rPr>
      </w:pPr>
    </w:p>
    <w:p w:rsidR="006C6EAB" w:rsidRDefault="006C6EAB" w:rsidP="00C556D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cep telefonu     </w:t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saat   </w:t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otomobil   </w:t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bisiklet</w:t>
      </w:r>
    </w:p>
    <w:p w:rsidR="006C6EAB" w:rsidRDefault="006C6EAB" w:rsidP="00AB3AF7">
      <w:pPr>
        <w:ind w:hanging="142"/>
        <w:jc w:val="both"/>
        <w:rPr>
          <w:bCs/>
          <w:sz w:val="22"/>
          <w:szCs w:val="22"/>
        </w:rPr>
      </w:pPr>
      <w:r w:rsidRPr="009D596F">
        <w:rPr>
          <w:b/>
          <w:bCs/>
          <w:sz w:val="22"/>
          <w:szCs w:val="22"/>
        </w:rPr>
        <w:t>S-</w:t>
      </w:r>
      <w:r>
        <w:rPr>
          <w:b/>
          <w:bCs/>
          <w:sz w:val="22"/>
          <w:szCs w:val="22"/>
        </w:rPr>
        <w:t>14</w:t>
      </w:r>
      <w:r w:rsidRPr="009D596F">
        <w:rPr>
          <w:b/>
          <w:bCs/>
          <w:sz w:val="22"/>
          <w:szCs w:val="22"/>
        </w:rPr>
        <w:t>)</w:t>
      </w:r>
      <w:r w:rsidRPr="00C856B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</w:t>
      </w:r>
      <w:r w:rsidRPr="00C856B4">
        <w:rPr>
          <w:bCs/>
          <w:sz w:val="22"/>
          <w:szCs w:val="22"/>
        </w:rPr>
        <w:t>Bilgilerin depolandığı kitaplar, önceden elle ve tek tek yazılırdı. Bu durumu kolaylaştırmak için yapılan buluş aşağıdakilerden hangisidr?</w:t>
      </w:r>
    </w:p>
    <w:p w:rsidR="006C6EAB" w:rsidRPr="00C856B4" w:rsidRDefault="006C6EAB" w:rsidP="00AB3AF7">
      <w:pPr>
        <w:ind w:hanging="142"/>
        <w:jc w:val="both"/>
        <w:rPr>
          <w:bCs/>
          <w:sz w:val="22"/>
          <w:szCs w:val="22"/>
        </w:rPr>
      </w:pPr>
    </w:p>
    <w:p w:rsidR="006C6EAB" w:rsidRDefault="006C6EAB" w:rsidP="00AB3AF7">
      <w:pPr>
        <w:ind w:hanging="142"/>
        <w:jc w:val="both"/>
        <w:rPr>
          <w:bCs/>
          <w:sz w:val="22"/>
          <w:szCs w:val="22"/>
        </w:rPr>
      </w:pPr>
      <w:r w:rsidRPr="009D596F">
        <w:rPr>
          <w:b/>
          <w:bCs/>
          <w:sz w:val="22"/>
          <w:szCs w:val="22"/>
        </w:rPr>
        <w:t xml:space="preserve"> A)</w:t>
      </w:r>
      <w:r w:rsidRPr="00C856B4">
        <w:rPr>
          <w:bCs/>
          <w:sz w:val="22"/>
          <w:szCs w:val="22"/>
        </w:rPr>
        <w:t xml:space="preserve"> Tekerlek     </w:t>
      </w:r>
      <w:r w:rsidRPr="009D596F">
        <w:rPr>
          <w:b/>
          <w:bCs/>
          <w:sz w:val="22"/>
          <w:szCs w:val="22"/>
        </w:rPr>
        <w:t>B)</w:t>
      </w:r>
      <w:r w:rsidRPr="00C856B4">
        <w:rPr>
          <w:bCs/>
          <w:sz w:val="22"/>
          <w:szCs w:val="22"/>
        </w:rPr>
        <w:t xml:space="preserve"> Matbaa   </w:t>
      </w:r>
      <w:r w:rsidRPr="009D596F">
        <w:rPr>
          <w:b/>
          <w:bCs/>
          <w:sz w:val="22"/>
          <w:szCs w:val="22"/>
        </w:rPr>
        <w:t>C)</w:t>
      </w:r>
      <w:r w:rsidRPr="00C856B4">
        <w:rPr>
          <w:bCs/>
          <w:sz w:val="22"/>
          <w:szCs w:val="22"/>
        </w:rPr>
        <w:t xml:space="preserve"> Barut     </w:t>
      </w:r>
      <w:r w:rsidRPr="009D596F">
        <w:rPr>
          <w:b/>
          <w:bCs/>
          <w:sz w:val="22"/>
          <w:szCs w:val="22"/>
        </w:rPr>
        <w:t xml:space="preserve">D) </w:t>
      </w:r>
      <w:r w:rsidRPr="00C856B4">
        <w:rPr>
          <w:bCs/>
          <w:sz w:val="22"/>
          <w:szCs w:val="22"/>
        </w:rPr>
        <w:t>Cam</w:t>
      </w:r>
    </w:p>
    <w:p w:rsidR="006C6EAB" w:rsidRPr="00C856B4" w:rsidRDefault="006C6EAB" w:rsidP="00AB3AF7">
      <w:pPr>
        <w:ind w:hanging="142"/>
        <w:jc w:val="both"/>
        <w:rPr>
          <w:bCs/>
          <w:sz w:val="22"/>
          <w:szCs w:val="22"/>
        </w:rPr>
      </w:pPr>
    </w:p>
    <w:p w:rsidR="006C6EAB" w:rsidRDefault="006C6EAB" w:rsidP="00C556D2">
      <w:pPr>
        <w:rPr>
          <w:sz w:val="22"/>
          <w:szCs w:val="22"/>
        </w:rPr>
      </w:pPr>
      <w:r w:rsidRPr="00AB3AF7">
        <w:rPr>
          <w:b/>
          <w:sz w:val="22"/>
          <w:szCs w:val="22"/>
        </w:rPr>
        <w:t>S-15)</w:t>
      </w:r>
      <w:r>
        <w:rPr>
          <w:sz w:val="22"/>
          <w:szCs w:val="22"/>
        </w:rPr>
        <w:t xml:space="preserve"> “</w:t>
      </w:r>
      <w:r>
        <w:rPr>
          <w:b/>
          <w:i/>
          <w:sz w:val="22"/>
          <w:szCs w:val="22"/>
        </w:rPr>
        <w:t xml:space="preserve">Prof. Dr. ................................. Dünya Beyin Cerrahları Birliği ve tıp dergisi tarafından yüzyılın adamı seçilmiştir.”    </w:t>
      </w:r>
      <w:r>
        <w:rPr>
          <w:sz w:val="22"/>
          <w:szCs w:val="22"/>
        </w:rPr>
        <w:t xml:space="preserve">     Boş bırakılan yere aşağıdakilerden hangisi getirilmelidir?</w:t>
      </w:r>
    </w:p>
    <w:p w:rsidR="006C6EAB" w:rsidRPr="00492AFB" w:rsidRDefault="006C6EAB" w:rsidP="00C556D2">
      <w:pPr>
        <w:rPr>
          <w:sz w:val="22"/>
          <w:szCs w:val="22"/>
        </w:rPr>
      </w:pPr>
    </w:p>
    <w:p w:rsidR="006C6EAB" w:rsidRPr="00F81C1F" w:rsidRDefault="006C6EAB" w:rsidP="00C556D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Cahit Arif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Cemil Meriç</w:t>
      </w:r>
    </w:p>
    <w:p w:rsidR="006C6EAB" w:rsidRDefault="006C6EAB" w:rsidP="00C556D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Abdülkadir İnan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Gazi Yaşargil</w:t>
      </w:r>
    </w:p>
    <w:p w:rsidR="006C6EAB" w:rsidRDefault="006C6EAB" w:rsidP="00C556D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6C6EAB" w:rsidRDefault="006C6EAB" w:rsidP="00C556D2">
      <w:pPr>
        <w:tabs>
          <w:tab w:val="left" w:pos="180"/>
          <w:tab w:val="left" w:pos="360"/>
          <w:tab w:val="left" w:pos="2340"/>
        </w:tabs>
        <w:ind w:left="180" w:hanging="180"/>
        <w:rPr>
          <w:b/>
          <w:sz w:val="22"/>
          <w:szCs w:val="22"/>
        </w:rPr>
      </w:pPr>
      <w:r w:rsidRPr="009D596F">
        <w:rPr>
          <w:b/>
          <w:sz w:val="22"/>
          <w:szCs w:val="22"/>
        </w:rPr>
        <w:t>S-16)</w:t>
      </w:r>
      <w:r>
        <w:rPr>
          <w:sz w:val="22"/>
          <w:szCs w:val="22"/>
        </w:rPr>
        <w:t xml:space="preserve"> Her türlü bilginin dünya çapında paylaşılabilir hale gelmesini sağlayan buluş hangisidir?</w:t>
      </w:r>
    </w:p>
    <w:p w:rsidR="006C6EAB" w:rsidRDefault="006C6EAB" w:rsidP="00C556D2">
      <w:pPr>
        <w:tabs>
          <w:tab w:val="left" w:pos="360"/>
          <w:tab w:val="left" w:pos="2340"/>
        </w:tabs>
      </w:pPr>
      <w:r>
        <w:rPr>
          <w:b/>
        </w:rPr>
        <w:t>A</w:t>
      </w:r>
      <w:r w:rsidRPr="00FC2896">
        <w:t>)</w:t>
      </w:r>
      <w:r>
        <w:t xml:space="preserve"> </w:t>
      </w:r>
      <w:r>
        <w:rPr>
          <w:sz w:val="22"/>
          <w:szCs w:val="22"/>
        </w:rPr>
        <w:t xml:space="preserve">internet    </w:t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matbaa </w:t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cep telefonu  </w:t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>
        <w:t>uçak</w:t>
      </w:r>
    </w:p>
    <w:p w:rsidR="006C6EAB" w:rsidRDefault="006C6EAB" w:rsidP="00C556D2">
      <w:pPr>
        <w:tabs>
          <w:tab w:val="left" w:pos="360"/>
          <w:tab w:val="left" w:pos="2340"/>
        </w:tabs>
      </w:pPr>
    </w:p>
    <w:p w:rsidR="006C6EAB" w:rsidRDefault="006C6EAB" w:rsidP="009D596F">
      <w:pPr>
        <w:tabs>
          <w:tab w:val="left" w:pos="360"/>
          <w:tab w:val="left" w:pos="2340"/>
        </w:tabs>
        <w:rPr>
          <w:sz w:val="22"/>
          <w:szCs w:val="22"/>
        </w:rPr>
      </w:pPr>
      <w:r w:rsidRPr="009D596F">
        <w:rPr>
          <w:b/>
        </w:rPr>
        <w:t>S-1</w:t>
      </w:r>
      <w:r>
        <w:rPr>
          <w:b/>
        </w:rPr>
        <w:t>7</w:t>
      </w:r>
      <w:r w:rsidRPr="009D596F">
        <w:rPr>
          <w:b/>
        </w:rPr>
        <w:t>)</w:t>
      </w:r>
      <w:r>
        <w:rPr>
          <w:b/>
        </w:rPr>
        <w:t xml:space="preserve">    </w:t>
      </w:r>
      <w:r>
        <w:rPr>
          <w:sz w:val="22"/>
          <w:szCs w:val="22"/>
        </w:rPr>
        <w:t>I. Ülkenin kalkınmasını sağlamak</w:t>
      </w:r>
      <w:r>
        <w:rPr>
          <w:sz w:val="22"/>
          <w:szCs w:val="22"/>
        </w:rPr>
        <w:tab/>
      </w:r>
    </w:p>
    <w:p w:rsidR="006C6EAB" w:rsidRDefault="006C6EAB" w:rsidP="00C556D2">
      <w:pPr>
        <w:tabs>
          <w:tab w:val="left" w:pos="720"/>
          <w:tab w:val="left" w:pos="2520"/>
        </w:tabs>
        <w:rPr>
          <w:sz w:val="22"/>
          <w:szCs w:val="22"/>
        </w:rPr>
      </w:pPr>
      <w:r>
        <w:rPr>
          <w:sz w:val="22"/>
          <w:szCs w:val="22"/>
        </w:rPr>
        <w:tab/>
        <w:t>II. Türkiye’yi çağdaş ülkeler konumuna yükseltmek</w:t>
      </w:r>
    </w:p>
    <w:p w:rsidR="006C6EAB" w:rsidRDefault="006C6EAB" w:rsidP="00C556D2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>III. Türkiye’nin modernleşmesini sağlamak</w:t>
      </w:r>
    </w:p>
    <w:p w:rsidR="006C6EAB" w:rsidRPr="00492AFB" w:rsidRDefault="006C6EAB" w:rsidP="00C556D2">
      <w:pPr>
        <w:tabs>
          <w:tab w:val="left" w:pos="18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 </w:t>
      </w:r>
      <w:r w:rsidRPr="00DC31A8">
        <w:rPr>
          <w:b/>
          <w:i/>
          <w:sz w:val="22"/>
          <w:szCs w:val="22"/>
        </w:rPr>
        <w:t>Hangileri Atatürk’ün bilim ve teknolojiye verdiği önemin nedenleri arasında gösterilebilir</w:t>
      </w:r>
      <w:r>
        <w:rPr>
          <w:sz w:val="22"/>
          <w:szCs w:val="22"/>
        </w:rPr>
        <w:t>?</w:t>
      </w:r>
    </w:p>
    <w:p w:rsidR="006C6EAB" w:rsidRPr="00F81C1F" w:rsidRDefault="006C6EAB" w:rsidP="00C556D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 ve II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 ve III</w:t>
      </w:r>
    </w:p>
    <w:p w:rsidR="006C6EAB" w:rsidRDefault="006C6EAB" w:rsidP="00C556D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II ve III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I, II ve III</w:t>
      </w:r>
    </w:p>
    <w:p w:rsidR="006C6EAB" w:rsidRDefault="006C6EAB" w:rsidP="00C556D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6C6EAB" w:rsidRDefault="006C6EAB" w:rsidP="00C556D2">
      <w:pPr>
        <w:tabs>
          <w:tab w:val="left" w:pos="180"/>
          <w:tab w:val="left" w:pos="360"/>
          <w:tab w:val="left" w:pos="2340"/>
        </w:tabs>
        <w:ind w:left="180" w:hanging="18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S-18) </w:t>
      </w:r>
      <w:r>
        <w:rPr>
          <w:sz w:val="22"/>
          <w:szCs w:val="22"/>
        </w:rPr>
        <w:t xml:space="preserve"> İhtiyacımız olan herhangi bir bilgiyi aşağıdaki kaynaklardan hangisinden elde </w:t>
      </w:r>
      <w:r w:rsidRPr="00DC31A8">
        <w:rPr>
          <w:b/>
          <w:i/>
          <w:sz w:val="22"/>
          <w:szCs w:val="22"/>
          <w:u w:val="single"/>
        </w:rPr>
        <w:t>edemeyiz</w:t>
      </w:r>
      <w:r>
        <w:rPr>
          <w:sz w:val="22"/>
          <w:szCs w:val="22"/>
        </w:rPr>
        <w:t>?</w:t>
      </w:r>
      <w:r w:rsidRPr="00DC31A8">
        <w:rPr>
          <w:b/>
          <w:sz w:val="22"/>
          <w:szCs w:val="22"/>
        </w:rPr>
        <w:t xml:space="preserve"> </w:t>
      </w:r>
    </w:p>
    <w:p w:rsidR="006C6EAB" w:rsidRDefault="006C6EAB" w:rsidP="00C556D2">
      <w:pPr>
        <w:tabs>
          <w:tab w:val="left" w:pos="36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Gazetelerin bilim köşeleri</w:t>
      </w:r>
    </w:p>
    <w:p w:rsidR="006C6EAB" w:rsidRPr="00F81C1F" w:rsidRDefault="006C6EAB" w:rsidP="00C556D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Konuyla ilgili TV programları</w:t>
      </w:r>
    </w:p>
    <w:p w:rsidR="006C6EAB" w:rsidRDefault="006C6EAB" w:rsidP="00C556D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Mizah dergileri    </w:t>
      </w:r>
    </w:p>
    <w:p w:rsidR="006C6EAB" w:rsidRDefault="006C6EAB" w:rsidP="00C556D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Ansiklopediler</w:t>
      </w:r>
    </w:p>
    <w:p w:rsidR="006C6EAB" w:rsidRDefault="006C6EAB" w:rsidP="00C556D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6C6EAB" w:rsidRPr="00386DCD" w:rsidRDefault="006C6EAB" w:rsidP="009D596F">
      <w:pPr>
        <w:tabs>
          <w:tab w:val="left" w:pos="180"/>
          <w:tab w:val="left" w:pos="360"/>
          <w:tab w:val="left" w:pos="2340"/>
        </w:tabs>
        <w:ind w:left="180" w:hanging="180"/>
        <w:rPr>
          <w:b/>
          <w:sz w:val="22"/>
          <w:szCs w:val="22"/>
        </w:rPr>
      </w:pPr>
      <w:r w:rsidRPr="009D596F">
        <w:rPr>
          <w:b/>
          <w:sz w:val="22"/>
          <w:szCs w:val="22"/>
        </w:rPr>
        <w:t>S-1</w:t>
      </w:r>
      <w:r>
        <w:rPr>
          <w:b/>
          <w:sz w:val="22"/>
          <w:szCs w:val="22"/>
        </w:rPr>
        <w:t>9</w:t>
      </w:r>
      <w:r w:rsidRPr="009D596F">
        <w:rPr>
          <w:b/>
          <w:sz w:val="22"/>
          <w:szCs w:val="22"/>
        </w:rPr>
        <w:t>)</w:t>
      </w:r>
      <w:r>
        <w:rPr>
          <w:sz w:val="22"/>
          <w:szCs w:val="22"/>
        </w:rPr>
        <w:t xml:space="preserve"> Aşağıdakilerden hangisi, okulda ve sınıfta kullanılan teknolojik cihaz veya aletlerden </w:t>
      </w:r>
      <w:r w:rsidRPr="00E61E0A">
        <w:rPr>
          <w:b/>
          <w:i/>
          <w:sz w:val="22"/>
          <w:szCs w:val="22"/>
          <w:u w:val="single"/>
        </w:rPr>
        <w:t>değildir</w:t>
      </w:r>
      <w:r>
        <w:rPr>
          <w:sz w:val="22"/>
          <w:szCs w:val="22"/>
        </w:rPr>
        <w:t>?</w:t>
      </w:r>
    </w:p>
    <w:p w:rsidR="006C6EAB" w:rsidRDefault="006C6EAB" w:rsidP="00C556D2">
      <w:pPr>
        <w:tabs>
          <w:tab w:val="left" w:pos="360"/>
          <w:tab w:val="left" w:pos="2340"/>
        </w:tabs>
        <w:rPr>
          <w:sz w:val="22"/>
          <w:szCs w:val="22"/>
        </w:rPr>
      </w:pPr>
      <w:r>
        <w:rPr>
          <w:b/>
        </w:rPr>
        <w:t>A</w:t>
      </w:r>
      <w:r w:rsidRPr="00FC2896">
        <w:t>)</w:t>
      </w:r>
      <w:r>
        <w:t xml:space="preserve"> bilgisayar                    </w:t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tepegöz  </w:t>
      </w:r>
    </w:p>
    <w:p w:rsidR="006C6EAB" w:rsidRDefault="006C6EAB" w:rsidP="00C556D2">
      <w:pPr>
        <w:tabs>
          <w:tab w:val="left" w:pos="360"/>
          <w:tab w:val="left" w:pos="2340"/>
        </w:tabs>
        <w:rPr>
          <w:sz w:val="22"/>
          <w:szCs w:val="22"/>
        </w:rPr>
      </w:pP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projeksiyon                     </w:t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barkot cihazı</w:t>
      </w:r>
    </w:p>
    <w:p w:rsidR="006C6EAB" w:rsidRDefault="006C6EAB" w:rsidP="00C556D2">
      <w:pPr>
        <w:rPr>
          <w:i/>
        </w:rPr>
      </w:pPr>
    </w:p>
    <w:p w:rsidR="006C6EAB" w:rsidRPr="009D596F" w:rsidRDefault="006C6EAB" w:rsidP="00C556D2">
      <w:pPr>
        <w:rPr>
          <w:b/>
          <w:bCs/>
          <w:i/>
          <w:sz w:val="22"/>
          <w:szCs w:val="22"/>
        </w:rPr>
      </w:pPr>
      <w:r w:rsidRPr="009D596F">
        <w:rPr>
          <w:b/>
          <w:bCs/>
          <w:sz w:val="22"/>
          <w:szCs w:val="22"/>
        </w:rPr>
        <w:t>S-</w:t>
      </w:r>
      <w:r>
        <w:rPr>
          <w:b/>
          <w:bCs/>
          <w:sz w:val="22"/>
          <w:szCs w:val="22"/>
        </w:rPr>
        <w:t>20</w:t>
      </w:r>
      <w:r w:rsidRPr="009D596F">
        <w:rPr>
          <w:b/>
          <w:bCs/>
          <w:sz w:val="22"/>
          <w:szCs w:val="22"/>
        </w:rPr>
        <w:t xml:space="preserve">)  </w:t>
      </w:r>
      <w:r w:rsidRPr="009D596F">
        <w:rPr>
          <w:b/>
          <w:bCs/>
          <w:i/>
          <w:sz w:val="22"/>
          <w:szCs w:val="22"/>
        </w:rPr>
        <w:t>Newton ağacın altında dururken başına elma düştüğünde yerçekimi kanununu buldu.</w:t>
      </w:r>
    </w:p>
    <w:p w:rsidR="006C6EAB" w:rsidRPr="009D596F" w:rsidRDefault="006C6EAB" w:rsidP="00C556D2">
      <w:pPr>
        <w:rPr>
          <w:bCs/>
          <w:sz w:val="22"/>
          <w:szCs w:val="22"/>
        </w:rPr>
      </w:pPr>
      <w:r w:rsidRPr="009D596F">
        <w:rPr>
          <w:b/>
          <w:bCs/>
          <w:sz w:val="22"/>
          <w:szCs w:val="22"/>
        </w:rPr>
        <w:t xml:space="preserve"> </w:t>
      </w:r>
      <w:r w:rsidRPr="009D596F">
        <w:rPr>
          <w:bCs/>
          <w:sz w:val="22"/>
          <w:szCs w:val="22"/>
        </w:rPr>
        <w:t>Aşağıdakilerden hangisi Newton’un bu buluşu yapmasında ön plana çıkmıştır?</w:t>
      </w:r>
    </w:p>
    <w:p w:rsidR="006C6EAB" w:rsidRPr="009D596F" w:rsidRDefault="006C6EAB" w:rsidP="00C556D2">
      <w:pPr>
        <w:rPr>
          <w:bCs/>
          <w:sz w:val="22"/>
          <w:szCs w:val="22"/>
        </w:rPr>
      </w:pPr>
      <w:r w:rsidRPr="009D596F">
        <w:rPr>
          <w:bCs/>
          <w:sz w:val="22"/>
          <w:szCs w:val="22"/>
        </w:rPr>
        <w:t xml:space="preserve">                  </w:t>
      </w:r>
    </w:p>
    <w:p w:rsidR="006C6EAB" w:rsidRPr="009D596F" w:rsidRDefault="006C6EAB" w:rsidP="00C556D2">
      <w:pPr>
        <w:rPr>
          <w:bCs/>
          <w:sz w:val="22"/>
          <w:szCs w:val="22"/>
        </w:rPr>
      </w:pPr>
      <w:r w:rsidRPr="009D596F">
        <w:rPr>
          <w:b/>
          <w:bCs/>
          <w:sz w:val="22"/>
          <w:szCs w:val="22"/>
        </w:rPr>
        <w:t>A)</w:t>
      </w:r>
      <w:r w:rsidRPr="009D596F">
        <w:rPr>
          <w:bCs/>
          <w:sz w:val="22"/>
          <w:szCs w:val="22"/>
        </w:rPr>
        <w:t xml:space="preserve"> deney  </w:t>
      </w:r>
      <w:r w:rsidRPr="009D596F">
        <w:rPr>
          <w:b/>
          <w:bCs/>
          <w:sz w:val="22"/>
          <w:szCs w:val="22"/>
        </w:rPr>
        <w:t>B)</w:t>
      </w:r>
      <w:r w:rsidRPr="009D596F">
        <w:rPr>
          <w:bCs/>
          <w:sz w:val="22"/>
          <w:szCs w:val="22"/>
        </w:rPr>
        <w:t xml:space="preserve"> yaratıcılı   </w:t>
      </w:r>
      <w:r w:rsidRPr="009D596F">
        <w:rPr>
          <w:b/>
          <w:bCs/>
          <w:sz w:val="22"/>
          <w:szCs w:val="22"/>
        </w:rPr>
        <w:t>C)</w:t>
      </w:r>
      <w:r w:rsidRPr="009D596F">
        <w:rPr>
          <w:bCs/>
          <w:sz w:val="22"/>
          <w:szCs w:val="22"/>
        </w:rPr>
        <w:t xml:space="preserve"> gözlem  </w:t>
      </w:r>
      <w:r w:rsidRPr="009D596F">
        <w:rPr>
          <w:b/>
          <w:bCs/>
          <w:sz w:val="22"/>
          <w:szCs w:val="22"/>
        </w:rPr>
        <w:t xml:space="preserve">D) </w:t>
      </w:r>
      <w:r w:rsidRPr="009D596F">
        <w:rPr>
          <w:bCs/>
          <w:sz w:val="22"/>
          <w:szCs w:val="22"/>
        </w:rPr>
        <w:t>çalışkanlık</w:t>
      </w:r>
    </w:p>
    <w:p w:rsidR="006C6EAB" w:rsidRPr="009D596F" w:rsidRDefault="006C6EAB" w:rsidP="00C556D2">
      <w:pPr>
        <w:rPr>
          <w:b/>
          <w:bCs/>
          <w:sz w:val="22"/>
          <w:szCs w:val="22"/>
        </w:rPr>
      </w:pPr>
    </w:p>
    <w:p w:rsidR="006C6EAB" w:rsidRPr="00C856B4" w:rsidRDefault="006C6EAB" w:rsidP="009D596F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S-21</w:t>
      </w:r>
      <w:r w:rsidRPr="00C856B4">
        <w:rPr>
          <w:b/>
          <w:bCs/>
          <w:sz w:val="22"/>
          <w:szCs w:val="22"/>
        </w:rPr>
        <w:t>) Aşağıdakilerden hangisi Atatürk’ün eğitim, bilim ve kültürün gelişmesi için yaptığı çalışmalardan değildir?</w:t>
      </w:r>
    </w:p>
    <w:p w:rsidR="006C6EAB" w:rsidRPr="00C856B4" w:rsidRDefault="006C6EAB" w:rsidP="009D596F">
      <w:pPr>
        <w:jc w:val="both"/>
        <w:rPr>
          <w:bCs/>
          <w:sz w:val="22"/>
          <w:szCs w:val="22"/>
        </w:rPr>
      </w:pPr>
      <w:r w:rsidRPr="00C856B4">
        <w:rPr>
          <w:bCs/>
          <w:sz w:val="22"/>
          <w:szCs w:val="22"/>
        </w:rPr>
        <w:t xml:space="preserve">  a) Türk Tarih Kurumunu kurması</w:t>
      </w:r>
    </w:p>
    <w:p w:rsidR="006C6EAB" w:rsidRPr="00C856B4" w:rsidRDefault="006C6EAB" w:rsidP="009D596F">
      <w:pPr>
        <w:jc w:val="both"/>
        <w:rPr>
          <w:bCs/>
          <w:sz w:val="22"/>
          <w:szCs w:val="22"/>
        </w:rPr>
      </w:pPr>
      <w:r w:rsidRPr="00C856B4">
        <w:rPr>
          <w:bCs/>
          <w:sz w:val="22"/>
          <w:szCs w:val="22"/>
        </w:rPr>
        <w:t xml:space="preserve">  b) İstanbul Üniversitesini açması</w:t>
      </w:r>
    </w:p>
    <w:p w:rsidR="006C6EAB" w:rsidRPr="00C856B4" w:rsidRDefault="006C6EAB" w:rsidP="009D596F">
      <w:pPr>
        <w:jc w:val="both"/>
        <w:rPr>
          <w:bCs/>
          <w:sz w:val="22"/>
          <w:szCs w:val="22"/>
        </w:rPr>
      </w:pPr>
      <w:r w:rsidRPr="00C856B4">
        <w:rPr>
          <w:bCs/>
          <w:sz w:val="22"/>
          <w:szCs w:val="22"/>
        </w:rPr>
        <w:t xml:space="preserve">  c) Dil Tarih Coğrafya fakültesini açması</w:t>
      </w:r>
    </w:p>
    <w:p w:rsidR="006C6EAB" w:rsidRPr="00C856B4" w:rsidRDefault="006C6EAB" w:rsidP="009D596F">
      <w:pPr>
        <w:jc w:val="both"/>
        <w:rPr>
          <w:bCs/>
          <w:sz w:val="22"/>
          <w:szCs w:val="22"/>
        </w:rPr>
      </w:pPr>
      <w:r w:rsidRPr="00C856B4">
        <w:rPr>
          <w:bCs/>
          <w:sz w:val="22"/>
          <w:szCs w:val="22"/>
        </w:rPr>
        <w:t xml:space="preserve">  d) Bilimsel dergiler çıkarması</w:t>
      </w:r>
    </w:p>
    <w:p w:rsidR="006C6EAB" w:rsidRPr="00017A35" w:rsidRDefault="006C6EAB" w:rsidP="009D596F">
      <w:pPr>
        <w:ind w:hanging="142"/>
        <w:jc w:val="both"/>
        <w:rPr>
          <w:rFonts w:ascii="Ecofont Vera Sans" w:hAnsi="Ecofont Vera Sans" w:cs="Ecofont Vera Sans"/>
          <w:b/>
          <w:bCs/>
          <w:sz w:val="20"/>
          <w:szCs w:val="20"/>
        </w:rPr>
      </w:pPr>
    </w:p>
    <w:p w:rsidR="006C6EAB" w:rsidRPr="00492AFB" w:rsidRDefault="006C6EAB" w:rsidP="00AB3AF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C556D2">
        <w:rPr>
          <w:b/>
          <w:sz w:val="22"/>
          <w:szCs w:val="22"/>
        </w:rPr>
        <w:t>S-</w:t>
      </w:r>
      <w:r>
        <w:rPr>
          <w:b/>
          <w:sz w:val="22"/>
          <w:szCs w:val="22"/>
        </w:rPr>
        <w:t>22</w:t>
      </w:r>
      <w:r w:rsidRPr="00C556D2">
        <w:rPr>
          <w:b/>
          <w:sz w:val="22"/>
          <w:szCs w:val="22"/>
        </w:rPr>
        <w:t>)</w:t>
      </w:r>
      <w:r>
        <w:rPr>
          <w:sz w:val="22"/>
          <w:szCs w:val="22"/>
        </w:rPr>
        <w:t xml:space="preserve"> Aşağıdakilerden hangisi teknolojik bir iletişim aracı </w:t>
      </w:r>
      <w:r w:rsidRPr="00492AFB">
        <w:rPr>
          <w:b/>
          <w:i/>
          <w:sz w:val="22"/>
          <w:szCs w:val="22"/>
          <w:u w:val="single"/>
        </w:rPr>
        <w:t>değildir</w:t>
      </w:r>
      <w:r>
        <w:rPr>
          <w:sz w:val="22"/>
          <w:szCs w:val="22"/>
        </w:rPr>
        <w:t>?</w:t>
      </w:r>
    </w:p>
    <w:p w:rsidR="006C6EAB" w:rsidRDefault="006C6EAB" w:rsidP="00AB3AF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noProof/>
        </w:rPr>
        <w:pict>
          <v:group id="_x0000_s1039" style="position:absolute;left:0;text-align:left;margin-left:31.7pt;margin-top:6.5pt;width:124.6pt;height:72.05pt;z-index:251658240" coordorigin="6918,5400" coordsize="2880,1621">
            <v:shape id="phone3" o:spid="_x0000_s1040" style="position:absolute;left:7098;top:5580;width:540;height:540" coordsize="21600,21600" o:spt="100" adj="-11796480,,5400" path="m10692,21600r10908,l21600,10684,21600,,10190,,,,,10916,,21600r10692,xem3552,13565r,641l3409,14584r-359,437l2619,15429r-323,407l2045,16244r-143,320l1794,17001r36,465l2009,17932r251,379l2548,18718r502,408l3552,19533r790,204l5095,19737r754,l6351,19533r789,-407l7535,18747r359,-436l8145,17903r179,-495l8324,16942r-72,-349l8145,16244r-251,-408l7571,15429r-431,-408l6853,14613r-251,-407l6602,13565r,-5530l6602,7598r251,-611l7212,6579r431,-408l7894,5764r143,-233l8252,5153r108,-554l8288,4134,8145,3697,7894,3289,7499,2853,7033,2533,6387,2242,5849,2067,5095,1950r-861,88l3552,2271r-502,233l2548,2882r-323,349l1973,3697r-179,611l1794,4745r72,378l2045,5560r251,291l2548,6171r466,437l3301,6987r251,611l3552,8035r,5530xem10154,1863r8934,l19088,8238r-8934,l10154,1863t287,8238l10441,9461r8396,l18837,10101r-8396,m11374,11004r1256,l12630,12226r-1256,l11374,11004t2619,l15249,11004r,1222l13993,12226r,-1222m16649,11004r1255,l17904,12226r-1255,l16649,11004t-5275,1950l12630,12954r,1223l11374,14177r,-1223m13993,12954r1256,l15249,14177r-1256,l13993,12954t2656,l17904,12954r,1223l16649,14177r,-1223m11374,14905r1256,l12630,16127r-1256,l11374,14905t2619,l15249,14905r,1222l13993,16127r,-1222m16649,14905r1255,l17904,16127r-1255,l16649,14905t-5275,1950l12630,16855r,1223l11374,18078r,-1223m13993,16855r1256,l15249,18078r-1256,l13993,16855t2656,l17904,16855r,1223l16649,18078r,-1223e" fillcolor="#ffc">
              <v:stroke joinstyle="miter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o:extrusionok="f" o:connecttype="custom" o:connectlocs="0,0;10800,0;21600,0;21600,10800;21600,21600;10800,21600;0,21600;0,10800" textboxrect="200,23516,21400,40485"/>
              <v:handles>
                <v:h position="@3,#0" polar="10800,10800"/>
                <v:h position="#2,#1" polar="10800,10800" radiusrange="0,10800"/>
              </v:handles>
              <o:lock v:ext="edit" verticies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1" type="#_x0000_t75" style="position:absolute;left:9078;top:5400;width:720;height:696">
              <v:imagedata r:id="rId5" o:title=""/>
            </v:shape>
            <v:shape id="_x0000_s1042" type="#_x0000_t75" style="position:absolute;left:6918;top:6228;width:900;height:793">
              <v:imagedata r:id="rId6" o:title=""/>
            </v:shape>
            <v:shape id="_x0000_s1043" type="#_x0000_t75" style="position:absolute;left:9078;top:6300;width:720;height:554">
              <v:imagedata r:id="rId7" o:title=""/>
            </v:shape>
          </v:group>
        </w:pict>
      </w: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>
        <w:rPr>
          <w:sz w:val="22"/>
          <w:szCs w:val="22"/>
        </w:rPr>
        <w:t xml:space="preserve">   </w:t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</w:p>
    <w:p w:rsidR="006C6EAB" w:rsidRDefault="006C6EAB" w:rsidP="00AB3AF7">
      <w:pPr>
        <w:tabs>
          <w:tab w:val="left" w:pos="180"/>
          <w:tab w:val="left" w:pos="360"/>
          <w:tab w:val="left" w:pos="2340"/>
        </w:tabs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</w:p>
    <w:p w:rsidR="006C6EAB" w:rsidRDefault="006C6EAB" w:rsidP="00AB3AF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6C6EAB" w:rsidRDefault="006C6EAB" w:rsidP="00AB3AF7">
      <w:pPr>
        <w:tabs>
          <w:tab w:val="left" w:pos="180"/>
          <w:tab w:val="left" w:pos="360"/>
          <w:tab w:val="left" w:pos="2340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</w:p>
    <w:p w:rsidR="006C6EAB" w:rsidRDefault="006C6EAB" w:rsidP="00AB3AF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6C6EAB" w:rsidRDefault="006C6EAB" w:rsidP="009D596F">
      <w:pPr>
        <w:pStyle w:val="ListParagraph"/>
        <w:ind w:left="0"/>
        <w:rPr>
          <w:rFonts w:ascii="Ecofont Vera Sans" w:hAnsi="Ecofont Vera Sans" w:cs="Ecofont Vera Sans"/>
          <w:b/>
          <w:bCs/>
          <w:sz w:val="20"/>
          <w:szCs w:val="20"/>
        </w:rPr>
      </w:pPr>
    </w:p>
    <w:p w:rsidR="006C6EAB" w:rsidRDefault="006C6EAB" w:rsidP="00AB3AF7">
      <w:r w:rsidRPr="00AB3AF7">
        <w:rPr>
          <w:b/>
        </w:rPr>
        <w:t>S-23)</w:t>
      </w:r>
      <w:r w:rsidRPr="00AB3AF7">
        <w:t xml:space="preserve"> </w:t>
      </w:r>
      <w:r w:rsidRPr="00F81198">
        <w:t>Hazırladığ</w:t>
      </w:r>
      <w:r>
        <w:t>ımız bir araştırma ödevinde, el</w:t>
      </w:r>
      <w:r w:rsidRPr="00F81198">
        <w:t>de ettiğimiz bilgileri, nereden elde ettiğimizi aşağıdakilerden hangisinde belirtiriz?</w:t>
      </w:r>
    </w:p>
    <w:p w:rsidR="006C6EAB" w:rsidRPr="00F81198" w:rsidRDefault="006C6EAB" w:rsidP="00AB3AF7"/>
    <w:p w:rsidR="006C6EAB" w:rsidRDefault="006C6EAB" w:rsidP="00AB3AF7">
      <w:r w:rsidRPr="00AB3AF7">
        <w:rPr>
          <w:b/>
        </w:rPr>
        <w:t>A</w:t>
      </w:r>
      <w:r>
        <w:t>)</w:t>
      </w:r>
      <w:r w:rsidRPr="00F81198">
        <w:t xml:space="preserve"> kaynakça    </w:t>
      </w:r>
      <w:r w:rsidRPr="00AB3AF7">
        <w:rPr>
          <w:b/>
        </w:rPr>
        <w:t>B</w:t>
      </w:r>
      <w:r>
        <w:t>)</w:t>
      </w:r>
      <w:r w:rsidRPr="00F81198">
        <w:t xml:space="preserve">dipnot   </w:t>
      </w:r>
      <w:r w:rsidRPr="00AB3AF7">
        <w:rPr>
          <w:b/>
        </w:rPr>
        <w:t xml:space="preserve"> C</w:t>
      </w:r>
      <w:r>
        <w:t>)</w:t>
      </w:r>
      <w:r w:rsidRPr="00F81198">
        <w:t xml:space="preserve">önsöz  </w:t>
      </w:r>
      <w:r w:rsidRPr="00AB3AF7">
        <w:rPr>
          <w:b/>
        </w:rPr>
        <w:t xml:space="preserve"> D</w:t>
      </w:r>
      <w:r>
        <w:t>)</w:t>
      </w:r>
      <w:r w:rsidRPr="00F81198">
        <w:t xml:space="preserve"> Başlık</w:t>
      </w:r>
    </w:p>
    <w:p w:rsidR="006C6EAB" w:rsidRDefault="006C6EAB" w:rsidP="009D596F">
      <w:pPr>
        <w:pStyle w:val="ListParagraph"/>
        <w:ind w:left="0"/>
        <w:rPr>
          <w:rFonts w:ascii="Ecofont Vera Sans" w:hAnsi="Ecofont Vera Sans" w:cs="Ecofont Vera Sans"/>
          <w:b/>
          <w:bCs/>
          <w:sz w:val="20"/>
          <w:szCs w:val="20"/>
        </w:rPr>
      </w:pPr>
    </w:p>
    <w:p w:rsidR="006C6EAB" w:rsidRPr="009D596F" w:rsidRDefault="006C6EAB" w:rsidP="009D596F">
      <w:pPr>
        <w:ind w:hanging="142"/>
        <w:rPr>
          <w:b/>
          <w:bCs/>
          <w:i/>
          <w:sz w:val="22"/>
          <w:szCs w:val="22"/>
        </w:rPr>
      </w:pPr>
      <w:r>
        <w:rPr>
          <w:noProof/>
        </w:rPr>
        <w:pict>
          <v:shape id="Resim 3" o:spid="_x0000_s1044" type="#_x0000_t75" style="position:absolute;margin-left:174.2pt;margin-top:2.2pt;width:55.5pt;height:65.2pt;z-index:-251660288;visibility:visible">
            <v:imagedata r:id="rId8" o:title=""/>
          </v:shape>
        </w:pict>
      </w:r>
      <w:r w:rsidRPr="009D596F">
        <w:rPr>
          <w:b/>
          <w:bCs/>
          <w:i/>
          <w:sz w:val="22"/>
          <w:szCs w:val="22"/>
        </w:rPr>
        <w:t>S-2</w:t>
      </w:r>
      <w:r>
        <w:rPr>
          <w:b/>
          <w:bCs/>
          <w:i/>
          <w:sz w:val="22"/>
          <w:szCs w:val="22"/>
        </w:rPr>
        <w:t>4</w:t>
      </w:r>
      <w:r w:rsidRPr="009D596F">
        <w:rPr>
          <w:b/>
          <w:bCs/>
          <w:i/>
          <w:sz w:val="22"/>
          <w:szCs w:val="22"/>
        </w:rPr>
        <w:t xml:space="preserve">) </w:t>
      </w:r>
      <w:r>
        <w:rPr>
          <w:b/>
          <w:bCs/>
          <w:i/>
          <w:sz w:val="22"/>
          <w:szCs w:val="22"/>
        </w:rPr>
        <w:t>“</w:t>
      </w:r>
      <w:r w:rsidRPr="009D596F">
        <w:rPr>
          <w:b/>
          <w:bCs/>
          <w:i/>
          <w:sz w:val="22"/>
          <w:szCs w:val="22"/>
        </w:rPr>
        <w:t xml:space="preserve">Ben atomu insanlığa hizmet </w:t>
      </w:r>
    </w:p>
    <w:p w:rsidR="006C6EAB" w:rsidRPr="009D596F" w:rsidRDefault="006C6EAB" w:rsidP="009D596F">
      <w:pPr>
        <w:ind w:hanging="142"/>
        <w:rPr>
          <w:b/>
          <w:bCs/>
          <w:i/>
          <w:sz w:val="22"/>
          <w:szCs w:val="22"/>
        </w:rPr>
      </w:pPr>
      <w:r w:rsidRPr="009D596F">
        <w:rPr>
          <w:b/>
          <w:bCs/>
          <w:i/>
          <w:sz w:val="22"/>
          <w:szCs w:val="22"/>
        </w:rPr>
        <w:t xml:space="preserve">için buldum, onlar bomba yapıp </w:t>
      </w:r>
    </w:p>
    <w:p w:rsidR="006C6EAB" w:rsidRPr="009D596F" w:rsidRDefault="006C6EAB" w:rsidP="009D596F">
      <w:pPr>
        <w:ind w:hanging="142"/>
        <w:rPr>
          <w:b/>
          <w:bCs/>
          <w:i/>
          <w:sz w:val="22"/>
          <w:szCs w:val="22"/>
        </w:rPr>
      </w:pPr>
      <w:r w:rsidRPr="009D596F">
        <w:rPr>
          <w:b/>
          <w:bCs/>
          <w:i/>
          <w:sz w:val="22"/>
          <w:szCs w:val="22"/>
        </w:rPr>
        <w:t>bir birini yok ettiler.</w:t>
      </w:r>
      <w:r>
        <w:rPr>
          <w:b/>
          <w:bCs/>
          <w:i/>
          <w:sz w:val="22"/>
          <w:szCs w:val="22"/>
        </w:rPr>
        <w:t>”</w:t>
      </w:r>
    </w:p>
    <w:p w:rsidR="006C6EAB" w:rsidRPr="00C856B4" w:rsidRDefault="006C6EAB" w:rsidP="009D596F">
      <w:pPr>
        <w:ind w:hanging="142"/>
        <w:rPr>
          <w:bCs/>
          <w:sz w:val="22"/>
          <w:szCs w:val="22"/>
        </w:rPr>
      </w:pPr>
      <w:r w:rsidRPr="00C856B4">
        <w:rPr>
          <w:bCs/>
          <w:sz w:val="22"/>
          <w:szCs w:val="22"/>
        </w:rPr>
        <w:t>Bu açıklamaya göre aşağıdaki</w:t>
      </w:r>
    </w:p>
    <w:p w:rsidR="006C6EAB" w:rsidRDefault="006C6EAB" w:rsidP="009D596F">
      <w:pPr>
        <w:ind w:hanging="142"/>
        <w:rPr>
          <w:bCs/>
          <w:sz w:val="22"/>
          <w:szCs w:val="22"/>
        </w:rPr>
      </w:pPr>
      <w:r w:rsidRPr="00C856B4">
        <w:rPr>
          <w:bCs/>
          <w:sz w:val="22"/>
          <w:szCs w:val="22"/>
        </w:rPr>
        <w:t>Yargılardan hangisine ulaşılabilir?</w:t>
      </w:r>
    </w:p>
    <w:p w:rsidR="006C6EAB" w:rsidRPr="00C856B4" w:rsidRDefault="006C6EAB" w:rsidP="009D596F">
      <w:pPr>
        <w:ind w:hanging="142"/>
        <w:rPr>
          <w:bCs/>
          <w:sz w:val="22"/>
          <w:szCs w:val="22"/>
        </w:rPr>
      </w:pPr>
    </w:p>
    <w:p w:rsidR="006C6EAB" w:rsidRPr="009D596F" w:rsidRDefault="006C6EAB" w:rsidP="009D596F">
      <w:pPr>
        <w:pStyle w:val="NoSpacing"/>
        <w:rPr>
          <w:rFonts w:ascii="Times New Roman" w:hAnsi="Times New Roman"/>
        </w:rPr>
      </w:pPr>
      <w:r w:rsidRPr="009D596F">
        <w:rPr>
          <w:rFonts w:ascii="Times New Roman" w:hAnsi="Times New Roman"/>
          <w:b/>
        </w:rPr>
        <w:t>A)</w:t>
      </w:r>
      <w:r>
        <w:rPr>
          <w:rFonts w:ascii="Times New Roman" w:hAnsi="Times New Roman"/>
          <w:b/>
        </w:rPr>
        <w:t xml:space="preserve"> </w:t>
      </w:r>
      <w:r w:rsidRPr="009D596F">
        <w:rPr>
          <w:rFonts w:ascii="Times New Roman" w:hAnsi="Times New Roman"/>
        </w:rPr>
        <w:t>Teknolojik gelişmelerin zamanla yavaşladığına.</w:t>
      </w:r>
    </w:p>
    <w:p w:rsidR="006C6EAB" w:rsidRPr="009D596F" w:rsidRDefault="006C6EAB" w:rsidP="009D596F">
      <w:pPr>
        <w:pStyle w:val="NoSpacing"/>
        <w:rPr>
          <w:rFonts w:ascii="Times New Roman" w:hAnsi="Times New Roman"/>
        </w:rPr>
      </w:pPr>
      <w:r w:rsidRPr="009D596F">
        <w:rPr>
          <w:rFonts w:ascii="Times New Roman" w:hAnsi="Times New Roman"/>
          <w:b/>
        </w:rPr>
        <w:t>B</w:t>
      </w:r>
      <w:r w:rsidRPr="009D596F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</w:t>
      </w:r>
      <w:r w:rsidRPr="009D596F">
        <w:rPr>
          <w:rFonts w:ascii="Times New Roman" w:hAnsi="Times New Roman"/>
        </w:rPr>
        <w:t>Bilimsel çalışmaları kötü amaçlı kullananların olduğuna.</w:t>
      </w:r>
    </w:p>
    <w:p w:rsidR="006C6EAB" w:rsidRPr="009D596F" w:rsidRDefault="006C6EAB" w:rsidP="009D596F">
      <w:pPr>
        <w:pStyle w:val="NoSpacing"/>
        <w:rPr>
          <w:rFonts w:ascii="Times New Roman" w:hAnsi="Times New Roman"/>
        </w:rPr>
      </w:pPr>
      <w:r w:rsidRPr="009D596F">
        <w:rPr>
          <w:rFonts w:ascii="Times New Roman" w:hAnsi="Times New Roman"/>
          <w:b/>
        </w:rPr>
        <w:t>C)</w:t>
      </w:r>
      <w:r>
        <w:rPr>
          <w:rFonts w:ascii="Times New Roman" w:hAnsi="Times New Roman"/>
        </w:rPr>
        <w:t xml:space="preserve"> </w:t>
      </w:r>
      <w:r w:rsidRPr="009D596F">
        <w:rPr>
          <w:rFonts w:ascii="Times New Roman" w:hAnsi="Times New Roman"/>
        </w:rPr>
        <w:t>Bilimsel gelişmelerin faydasından çok zararının olduğuna.</w:t>
      </w:r>
    </w:p>
    <w:p w:rsidR="006C6EAB" w:rsidRDefault="006C6EAB" w:rsidP="009D596F">
      <w:pPr>
        <w:pStyle w:val="NoSpacing"/>
        <w:rPr>
          <w:rFonts w:ascii="Times New Roman" w:hAnsi="Times New Roman"/>
        </w:rPr>
      </w:pPr>
      <w:r w:rsidRPr="009D596F">
        <w:rPr>
          <w:rFonts w:ascii="Times New Roman" w:hAnsi="Times New Roman"/>
          <w:b/>
        </w:rPr>
        <w:t>D)</w:t>
      </w:r>
      <w:r>
        <w:rPr>
          <w:rFonts w:ascii="Times New Roman" w:hAnsi="Times New Roman"/>
          <w:b/>
        </w:rPr>
        <w:t xml:space="preserve"> </w:t>
      </w:r>
      <w:r w:rsidRPr="009D596F">
        <w:rPr>
          <w:rFonts w:ascii="Times New Roman" w:hAnsi="Times New Roman"/>
        </w:rPr>
        <w:t>Bilim insanlarının tarafsız davranmadıklarına</w:t>
      </w:r>
      <w:r w:rsidRPr="00C856B4">
        <w:rPr>
          <w:rFonts w:ascii="Times New Roman" w:hAnsi="Times New Roman"/>
        </w:rPr>
        <w:t>.</w:t>
      </w:r>
    </w:p>
    <w:p w:rsidR="006C6EAB" w:rsidRPr="00C856B4" w:rsidRDefault="006C6EAB" w:rsidP="009D596F">
      <w:pPr>
        <w:pStyle w:val="NoSpacing"/>
        <w:rPr>
          <w:rFonts w:ascii="Times New Roman" w:hAnsi="Times New Roman"/>
        </w:rPr>
      </w:pPr>
    </w:p>
    <w:p w:rsidR="006C6EAB" w:rsidRPr="00EF2BF3" w:rsidRDefault="006C6EAB" w:rsidP="009D596F">
      <w:pPr>
        <w:pStyle w:val="ListParagraph"/>
        <w:ind w:left="142" w:hanging="284"/>
        <w:rPr>
          <w:b/>
          <w:bCs/>
          <w:i/>
        </w:rPr>
      </w:pPr>
      <w:r w:rsidRPr="009D596F">
        <w:rPr>
          <w:b/>
          <w:bCs/>
        </w:rPr>
        <w:t>S-2</w:t>
      </w:r>
      <w:r>
        <w:rPr>
          <w:b/>
          <w:bCs/>
        </w:rPr>
        <w:t>5</w:t>
      </w:r>
      <w:r w:rsidRPr="009D596F">
        <w:rPr>
          <w:b/>
          <w:bCs/>
        </w:rPr>
        <w:t>)</w:t>
      </w:r>
      <w:r w:rsidRPr="008B2E52">
        <w:rPr>
          <w:bCs/>
        </w:rPr>
        <w:t xml:space="preserve"> </w:t>
      </w:r>
      <w:r w:rsidRPr="00EF2BF3">
        <w:rPr>
          <w:b/>
          <w:bCs/>
          <w:i/>
        </w:rPr>
        <w:t xml:space="preserve">Bir kitapta veya çalışmada kaynak neyi göstermektedir? </w:t>
      </w:r>
    </w:p>
    <w:p w:rsidR="006C6EAB" w:rsidRPr="008B2E52" w:rsidRDefault="006C6EAB" w:rsidP="009D596F">
      <w:pPr>
        <w:pStyle w:val="ListParagraph"/>
        <w:ind w:left="340" w:hanging="284"/>
        <w:rPr>
          <w:bCs/>
        </w:rPr>
      </w:pPr>
      <w:r w:rsidRPr="008B2E52">
        <w:rPr>
          <w:bCs/>
        </w:rPr>
        <w:t xml:space="preserve"> a) Bilim adamının doğum yerini.</w:t>
      </w:r>
    </w:p>
    <w:p w:rsidR="006C6EAB" w:rsidRPr="008B2E52" w:rsidRDefault="006C6EAB" w:rsidP="009D596F">
      <w:pPr>
        <w:pStyle w:val="ListParagraph"/>
        <w:ind w:left="340" w:hanging="284"/>
        <w:rPr>
          <w:bCs/>
        </w:rPr>
      </w:pPr>
      <w:r w:rsidRPr="008B2E52">
        <w:rPr>
          <w:bCs/>
        </w:rPr>
        <w:t xml:space="preserve"> b) Çalışmada nelerden yararlanıldığını.</w:t>
      </w:r>
    </w:p>
    <w:p w:rsidR="006C6EAB" w:rsidRPr="008B2E52" w:rsidRDefault="006C6EAB" w:rsidP="009D596F">
      <w:pPr>
        <w:pStyle w:val="ListParagraph"/>
        <w:ind w:left="340" w:hanging="284"/>
        <w:rPr>
          <w:bCs/>
        </w:rPr>
      </w:pPr>
      <w:r w:rsidRPr="008B2E52">
        <w:rPr>
          <w:bCs/>
        </w:rPr>
        <w:t xml:space="preserve"> c) Çalışmanın maliyetini</w:t>
      </w:r>
    </w:p>
    <w:p w:rsidR="006C6EAB" w:rsidRPr="008B2E52" w:rsidRDefault="006C6EAB" w:rsidP="009D596F">
      <w:pPr>
        <w:pStyle w:val="ListParagraph"/>
        <w:ind w:left="340" w:hanging="284"/>
        <w:rPr>
          <w:bCs/>
        </w:rPr>
      </w:pPr>
      <w:r w:rsidRPr="008B2E52">
        <w:rPr>
          <w:bCs/>
        </w:rPr>
        <w:t xml:space="preserve"> d) Bilim adamının yaşam hikayesini.</w:t>
      </w:r>
    </w:p>
    <w:p w:rsidR="006C6EAB" w:rsidRDefault="006C6EAB" w:rsidP="009D596F">
      <w:pPr>
        <w:rPr>
          <w:rFonts w:ascii="Arial" w:hAnsi="Arial" w:cs="Arial"/>
          <w:b/>
          <w:sz w:val="20"/>
          <w:szCs w:val="20"/>
        </w:rPr>
      </w:pPr>
    </w:p>
    <w:p w:rsidR="006C6EAB" w:rsidRPr="00F81198" w:rsidRDefault="006C6EAB" w:rsidP="009D596F">
      <w:r w:rsidRPr="00EF2BF3">
        <w:rPr>
          <w:b/>
        </w:rPr>
        <w:t>S-26)</w:t>
      </w:r>
      <w:r w:rsidRPr="00EF2BF3">
        <w:rPr>
          <w:b/>
          <w:i/>
        </w:rPr>
        <w:t>Atatürk’ün aşağıdaki sözlerinden hangisi bilim ve tekniğe verdiği önemi gösterir</w:t>
      </w:r>
      <w:r w:rsidRPr="00F81198">
        <w:t>?</w:t>
      </w:r>
    </w:p>
    <w:p w:rsidR="006C6EAB" w:rsidRDefault="006C6EAB" w:rsidP="009D596F">
      <w:r w:rsidRPr="00F81198">
        <w:t xml:space="preserve">A. Hayatta en hakiki mürşittir ilimdir.  </w:t>
      </w:r>
    </w:p>
    <w:p w:rsidR="006C6EAB" w:rsidRDefault="006C6EAB" w:rsidP="009D596F">
      <w:r w:rsidRPr="00F81198">
        <w:t xml:space="preserve">B. Türkiye Cumhuriyetinin temeli kültürdür.  </w:t>
      </w:r>
    </w:p>
    <w:p w:rsidR="006C6EAB" w:rsidRDefault="006C6EAB" w:rsidP="009D596F">
      <w:r w:rsidRPr="00F81198">
        <w:t xml:space="preserve">C. Adalet mülkün temelidir. </w:t>
      </w:r>
    </w:p>
    <w:p w:rsidR="006C6EAB" w:rsidRPr="00F81198" w:rsidRDefault="006C6EAB" w:rsidP="009D596F">
      <w:r w:rsidRPr="00F81198">
        <w:t>D. Egemenlik, kayıtsız şartsız milletindir.</w:t>
      </w:r>
    </w:p>
    <w:p w:rsidR="006C6EAB" w:rsidRDefault="006C6EAB" w:rsidP="009D596F">
      <w:pPr>
        <w:rPr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</w:pPr>
    </w:p>
    <w:p w:rsidR="006C6EAB" w:rsidRDefault="006C6EAB" w:rsidP="009D596F">
      <w:pPr>
        <w:rPr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" o:spid="_x0000_s1045" type="#_x0000_t62" style="position:absolute;margin-left:74.45pt;margin-top:2.3pt;width:181.5pt;height:81.2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" adj="-5504,7395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6C6EAB" w:rsidRPr="00900A90" w:rsidRDefault="006C6EAB" w:rsidP="009D596F">
                  <w:pPr>
                    <w:rPr>
                      <w:rFonts w:cs="Calibri"/>
                      <w:b/>
                      <w:sz w:val="20"/>
                    </w:rPr>
                  </w:pPr>
                  <w:r w:rsidRPr="00900A90">
                    <w:rPr>
                      <w:rFonts w:cs="Calibri"/>
                      <w:b/>
                      <w:sz w:val="20"/>
                    </w:rPr>
                    <w:t xml:space="preserve">Batı'da bana </w:t>
                  </w:r>
                  <w:r w:rsidRPr="00900A90">
                    <w:rPr>
                      <w:rFonts w:cs="Calibri"/>
                      <w:b/>
                      <w:iCs/>
                      <w:sz w:val="20"/>
                    </w:rPr>
                    <w:t>Avicenna dendi. Özellikle tıp alanında çalışmalarım ile tanındım. Kitaplarım uzun yıllar üniversitelerde ders kitabı olarak okutuldu.</w:t>
                  </w:r>
                </w:p>
              </w:txbxContent>
            </v:textbox>
          </v:shape>
        </w:pict>
      </w:r>
    </w:p>
    <w:p w:rsidR="006C6EAB" w:rsidRPr="00F81198" w:rsidRDefault="006C6EAB" w:rsidP="009D596F">
      <w:pPr>
        <w:rPr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</w:pP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6" type="#_x0000_t106" style="position:absolute;margin-left:255.95pt;margin-top:13.05pt;width:202.05pt;height:143.25pt;z-index:251659264" adj="26742,7155" strokecolor="#f60">
            <v:textbox style="mso-next-textbox:#_x0000_s1046">
              <w:txbxContent>
                <w:p w:rsidR="006C6EAB" w:rsidRPr="00A74FBF" w:rsidRDefault="006C6EAB" w:rsidP="005D12DF">
                  <w:pPr>
                    <w:jc w:val="center"/>
                    <w:rPr>
                      <w:rFonts w:ascii="Calibri" w:hAnsi="Calibri" w:cs="Calibri"/>
                      <w:b/>
                      <w:bCs/>
                      <w:i/>
                      <w:color w:val="002060"/>
                      <w:sz w:val="26"/>
                      <w:szCs w:val="26"/>
                    </w:rPr>
                  </w:pPr>
                  <w:r w:rsidRPr="00A74FBF">
                    <w:rPr>
                      <w:rFonts w:ascii="Calibri" w:hAnsi="Calibri" w:cs="Calibri"/>
                      <w:b/>
                      <w:bCs/>
                      <w:i/>
                      <w:color w:val="002060"/>
                      <w:sz w:val="26"/>
                      <w:szCs w:val="26"/>
                    </w:rPr>
                    <w:t>ÇOCUKLAR YANITLARINIZI TEKRAR GÖZDEN GEÇİRİNİZ!</w:t>
                  </w:r>
                </w:p>
                <w:p w:rsidR="006C6EAB" w:rsidRPr="00A74FBF" w:rsidRDefault="006C6EAB" w:rsidP="005D12DF">
                  <w:pPr>
                    <w:jc w:val="center"/>
                    <w:rPr>
                      <w:rFonts w:ascii="Calibri" w:hAnsi="Calibri" w:cs="Calibri"/>
                      <w:i/>
                      <w:color w:val="002060"/>
                    </w:rPr>
                  </w:pPr>
                  <w:r w:rsidRPr="00A74FBF">
                    <w:rPr>
                      <w:rFonts w:ascii="Calibri" w:hAnsi="Calibri" w:cs="Calibri"/>
                      <w:b/>
                      <w:bCs/>
                      <w:i/>
                      <w:color w:val="002060"/>
                    </w:rPr>
                    <w:t>HEPİNİZE BAŞARILAR…..</w:t>
                  </w:r>
                </w:p>
              </w:txbxContent>
            </v:textbox>
          </v:shape>
        </w:pict>
      </w:r>
    </w:p>
    <w:p w:rsidR="006C6EAB" w:rsidRPr="00F81198" w:rsidRDefault="006C6EAB" w:rsidP="009D596F">
      <w:pPr>
        <w:rPr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</w:pPr>
      <w:r w:rsidRPr="00A65B49">
        <w:rPr>
          <w:noProof/>
        </w:rPr>
        <w:pict>
          <v:shape id="Resim 3" o:spid="_x0000_i1025" type="#_x0000_t75" alt="Açıklama: C:\Users\eymen\Desktop\ibni-sina-resimleri-1.jpg" style="width:27pt;height:32.25pt;visibility:visible">
            <v:imagedata r:id="rId9" o:title=""/>
          </v:shape>
        </w:pict>
      </w:r>
    </w:p>
    <w:p w:rsidR="006C6EAB" w:rsidRPr="00F81198" w:rsidRDefault="006C6EAB" w:rsidP="009D596F">
      <w:pPr>
        <w:rPr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</w:pPr>
    </w:p>
    <w:p w:rsidR="006C6EAB" w:rsidRDefault="006C6EAB" w:rsidP="009D596F">
      <w:pPr>
        <w:rPr>
          <w:b/>
        </w:rPr>
      </w:pPr>
    </w:p>
    <w:p w:rsidR="006C6EAB" w:rsidRPr="00EF2BF3" w:rsidRDefault="006C6EAB" w:rsidP="009D596F">
      <w:pPr>
        <w:rPr>
          <w:b/>
          <w:i/>
        </w:rPr>
      </w:pPr>
      <w:r>
        <w:rPr>
          <w:noProof/>
        </w:rPr>
        <w:pict>
          <v:shape id="Resim 29" o:spid="_x0000_s1047" type="#_x0000_t75" alt="http://www.knowingtheworld.com/clipart/disney/mickey/10.gif" style="position:absolute;margin-left:434.45pt;margin-top:23.4pt;width:103.45pt;height:130.5pt;z-index:251660288;visibility:visible">
            <v:imagedata r:id="rId10" o:title=""/>
            <w10:wrap type="square"/>
          </v:shape>
        </w:pict>
      </w:r>
      <w:r>
        <w:rPr>
          <w:b/>
        </w:rPr>
        <w:t>S-27)</w:t>
      </w:r>
      <w:r w:rsidRPr="00F81198">
        <w:rPr>
          <w:b/>
        </w:rPr>
        <w:t xml:space="preserve"> </w:t>
      </w:r>
      <w:r w:rsidRPr="00EF2BF3">
        <w:rPr>
          <w:b/>
          <w:i/>
        </w:rPr>
        <w:t>Yukarıda kendini tanıtan dünyaca ünlü bilim adamı aşağıdakilerden hangisidir?</w:t>
      </w:r>
    </w:p>
    <w:p w:rsidR="006C6EAB" w:rsidRPr="00F81198" w:rsidRDefault="006C6EAB" w:rsidP="009D596F">
      <w:r w:rsidRPr="00F81198">
        <w:t>A. İbni Kemal                           B. İbni Sina                 C. İbni Biruni                           D. İbni Sinan</w:t>
      </w:r>
    </w:p>
    <w:p w:rsidR="006C6EAB" w:rsidRDefault="006C6EAB" w:rsidP="009D596F"/>
    <w:p w:rsidR="006C6EAB" w:rsidRDefault="006C6EAB" w:rsidP="009D596F"/>
    <w:p w:rsidR="006C6EAB" w:rsidRDefault="006C6EAB" w:rsidP="00277BD5">
      <w:pPr>
        <w:rPr>
          <w:b/>
          <w:i/>
          <w:sz w:val="22"/>
          <w:szCs w:val="22"/>
          <w:u w:val="single"/>
        </w:rPr>
      </w:pPr>
      <w:r w:rsidRPr="00544EDD">
        <w:rPr>
          <w:b/>
          <w:i/>
          <w:sz w:val="22"/>
          <w:szCs w:val="22"/>
          <w:u w:val="single"/>
        </w:rPr>
        <w:t>D )Aşağıdaki klasik sorulara en az 5 cümleden oluşan yazım kurallarına dikkat ederek cevaplar yazınız.</w:t>
      </w:r>
    </w:p>
    <w:p w:rsidR="006C6EAB" w:rsidRDefault="006C6EAB" w:rsidP="00277BD5">
      <w:pPr>
        <w:rPr>
          <w:b/>
          <w:i/>
          <w:sz w:val="22"/>
          <w:szCs w:val="22"/>
          <w:u w:val="single"/>
        </w:rPr>
      </w:pPr>
    </w:p>
    <w:p w:rsidR="006C6EAB" w:rsidRDefault="006C6EAB" w:rsidP="00277BD5">
      <w:pPr>
        <w:rPr>
          <w:b/>
          <w:i/>
          <w:sz w:val="22"/>
          <w:szCs w:val="22"/>
        </w:rPr>
      </w:pPr>
      <w:r w:rsidRPr="00AC33B4">
        <w:rPr>
          <w:b/>
          <w:i/>
          <w:sz w:val="22"/>
          <w:szCs w:val="22"/>
        </w:rPr>
        <w:t>1.)Bilim insanının özellikleri nelerdir?</w:t>
      </w:r>
      <w:r>
        <w:rPr>
          <w:b/>
          <w:i/>
          <w:sz w:val="22"/>
          <w:szCs w:val="22"/>
        </w:rPr>
        <w:t xml:space="preserve"> ( 4 puan)</w:t>
      </w:r>
    </w:p>
    <w:p w:rsidR="006C6EAB" w:rsidRPr="00AC33B4" w:rsidRDefault="006C6EAB" w:rsidP="00277BD5">
      <w:pPr>
        <w:rPr>
          <w:b/>
          <w:i/>
          <w:sz w:val="22"/>
          <w:szCs w:val="22"/>
        </w:rPr>
      </w:pPr>
    </w:p>
    <w:p w:rsidR="006C6EAB" w:rsidRDefault="006C6EAB" w:rsidP="00277BD5">
      <w:pPr>
        <w:rPr>
          <w:sz w:val="22"/>
          <w:szCs w:val="22"/>
        </w:rPr>
      </w:pPr>
      <w:r>
        <w:rPr>
          <w:sz w:val="22"/>
          <w:szCs w:val="22"/>
        </w:rPr>
        <w:t>a.</w:t>
      </w:r>
    </w:p>
    <w:p w:rsidR="006C6EAB" w:rsidRDefault="006C6EAB" w:rsidP="00277BD5">
      <w:pPr>
        <w:rPr>
          <w:sz w:val="22"/>
          <w:szCs w:val="22"/>
        </w:rPr>
      </w:pPr>
    </w:p>
    <w:p w:rsidR="006C6EAB" w:rsidRDefault="006C6EAB" w:rsidP="00277BD5">
      <w:pPr>
        <w:rPr>
          <w:sz w:val="22"/>
          <w:szCs w:val="22"/>
        </w:rPr>
      </w:pPr>
      <w:r>
        <w:rPr>
          <w:sz w:val="22"/>
          <w:szCs w:val="22"/>
        </w:rPr>
        <w:t>b.</w:t>
      </w:r>
    </w:p>
    <w:p w:rsidR="006C6EAB" w:rsidRDefault="006C6EAB" w:rsidP="00277BD5">
      <w:pPr>
        <w:rPr>
          <w:sz w:val="22"/>
          <w:szCs w:val="22"/>
        </w:rPr>
      </w:pPr>
    </w:p>
    <w:p w:rsidR="006C6EAB" w:rsidRDefault="006C6EAB" w:rsidP="00277BD5">
      <w:pPr>
        <w:rPr>
          <w:sz w:val="22"/>
          <w:szCs w:val="22"/>
        </w:rPr>
      </w:pPr>
      <w:r>
        <w:rPr>
          <w:sz w:val="22"/>
          <w:szCs w:val="22"/>
        </w:rPr>
        <w:t>c.</w:t>
      </w:r>
    </w:p>
    <w:p w:rsidR="006C6EAB" w:rsidRDefault="006C6EAB" w:rsidP="00277BD5">
      <w:pPr>
        <w:rPr>
          <w:sz w:val="22"/>
          <w:szCs w:val="22"/>
        </w:rPr>
      </w:pPr>
      <w:hyperlink r:id="rId11" w:history="1">
        <w:r>
          <w:rPr>
            <w:rStyle w:val="Hyperlink"/>
          </w:rPr>
          <w:t>www.sorubak.com</w:t>
        </w:r>
      </w:hyperlink>
    </w:p>
    <w:p w:rsidR="006C6EAB" w:rsidRDefault="006C6EAB" w:rsidP="00277BD5">
      <w:pPr>
        <w:rPr>
          <w:sz w:val="22"/>
          <w:szCs w:val="22"/>
        </w:rPr>
      </w:pPr>
      <w:r>
        <w:rPr>
          <w:sz w:val="22"/>
          <w:szCs w:val="22"/>
        </w:rPr>
        <w:t>d.</w:t>
      </w:r>
    </w:p>
    <w:p w:rsidR="006C6EAB" w:rsidRDefault="006C6EAB" w:rsidP="00277BD5">
      <w:pPr>
        <w:rPr>
          <w:sz w:val="22"/>
          <w:szCs w:val="22"/>
        </w:rPr>
      </w:pPr>
    </w:p>
    <w:p w:rsidR="006C6EAB" w:rsidRDefault="006C6EAB" w:rsidP="00277BD5">
      <w:pPr>
        <w:rPr>
          <w:sz w:val="22"/>
          <w:szCs w:val="22"/>
        </w:rPr>
      </w:pPr>
    </w:p>
    <w:p w:rsidR="006C6EAB" w:rsidRDefault="006C6EAB" w:rsidP="00277BD5">
      <w:pPr>
        <w:rPr>
          <w:sz w:val="22"/>
          <w:szCs w:val="22"/>
        </w:rPr>
      </w:pPr>
      <w:r>
        <w:rPr>
          <w:sz w:val="22"/>
          <w:szCs w:val="22"/>
        </w:rPr>
        <w:t>e.</w:t>
      </w:r>
    </w:p>
    <w:p w:rsidR="006C6EAB" w:rsidRDefault="006C6EAB" w:rsidP="00277BD5">
      <w:pPr>
        <w:rPr>
          <w:sz w:val="22"/>
          <w:szCs w:val="22"/>
        </w:rPr>
      </w:pPr>
    </w:p>
    <w:p w:rsidR="006C6EAB" w:rsidRDefault="006C6EAB" w:rsidP="00277BD5">
      <w:pPr>
        <w:rPr>
          <w:b/>
          <w:i/>
          <w:sz w:val="22"/>
          <w:szCs w:val="22"/>
        </w:rPr>
      </w:pPr>
      <w:r w:rsidRPr="00AC33B4">
        <w:rPr>
          <w:b/>
          <w:i/>
          <w:sz w:val="22"/>
          <w:szCs w:val="22"/>
        </w:rPr>
        <w:t>2.)</w:t>
      </w:r>
      <w:r>
        <w:rPr>
          <w:b/>
          <w:i/>
          <w:sz w:val="22"/>
          <w:szCs w:val="22"/>
        </w:rPr>
        <w:t xml:space="preserve"> </w:t>
      </w:r>
      <w:r w:rsidRPr="00AC33B4">
        <w:rPr>
          <w:b/>
          <w:i/>
          <w:sz w:val="22"/>
          <w:szCs w:val="22"/>
        </w:rPr>
        <w:t>Bilgi edinmek için başvurabileceğimiz kaynaklar nelerdir</w:t>
      </w:r>
      <w:r>
        <w:rPr>
          <w:sz w:val="22"/>
          <w:szCs w:val="22"/>
        </w:rPr>
        <w:t xml:space="preserve">? </w:t>
      </w:r>
      <w:r w:rsidRPr="00EF2BF3">
        <w:rPr>
          <w:b/>
          <w:i/>
          <w:sz w:val="22"/>
          <w:szCs w:val="22"/>
        </w:rPr>
        <w:t>( 4 puan)</w:t>
      </w:r>
    </w:p>
    <w:p w:rsidR="006C6EAB" w:rsidRDefault="006C6EAB" w:rsidP="00277BD5">
      <w:pPr>
        <w:rPr>
          <w:sz w:val="22"/>
          <w:szCs w:val="22"/>
        </w:rPr>
      </w:pPr>
    </w:p>
    <w:p w:rsidR="006C6EAB" w:rsidRDefault="006C6EAB" w:rsidP="00277BD5">
      <w:pPr>
        <w:rPr>
          <w:sz w:val="22"/>
          <w:szCs w:val="22"/>
        </w:rPr>
      </w:pPr>
      <w:r>
        <w:rPr>
          <w:sz w:val="22"/>
          <w:szCs w:val="22"/>
        </w:rPr>
        <w:t>a.</w:t>
      </w:r>
    </w:p>
    <w:p w:rsidR="006C6EAB" w:rsidRDefault="006C6EAB" w:rsidP="00277BD5">
      <w:pPr>
        <w:rPr>
          <w:sz w:val="22"/>
          <w:szCs w:val="22"/>
        </w:rPr>
      </w:pPr>
    </w:p>
    <w:p w:rsidR="006C6EAB" w:rsidRDefault="006C6EAB" w:rsidP="00277BD5">
      <w:pPr>
        <w:rPr>
          <w:sz w:val="22"/>
          <w:szCs w:val="22"/>
        </w:rPr>
      </w:pPr>
      <w:r>
        <w:rPr>
          <w:sz w:val="22"/>
          <w:szCs w:val="22"/>
        </w:rPr>
        <w:t>b.</w:t>
      </w:r>
    </w:p>
    <w:p w:rsidR="006C6EAB" w:rsidRDefault="006C6EAB" w:rsidP="00277BD5">
      <w:pPr>
        <w:rPr>
          <w:sz w:val="22"/>
          <w:szCs w:val="22"/>
        </w:rPr>
      </w:pPr>
    </w:p>
    <w:p w:rsidR="006C6EAB" w:rsidRDefault="006C6EAB" w:rsidP="00277BD5">
      <w:pPr>
        <w:rPr>
          <w:sz w:val="22"/>
          <w:szCs w:val="22"/>
        </w:rPr>
      </w:pPr>
      <w:r>
        <w:rPr>
          <w:sz w:val="22"/>
          <w:szCs w:val="22"/>
        </w:rPr>
        <w:t>c.</w:t>
      </w:r>
    </w:p>
    <w:p w:rsidR="006C6EAB" w:rsidRDefault="006C6EAB" w:rsidP="00277BD5">
      <w:pPr>
        <w:rPr>
          <w:sz w:val="22"/>
          <w:szCs w:val="22"/>
        </w:rPr>
      </w:pPr>
    </w:p>
    <w:p w:rsidR="006C6EAB" w:rsidRDefault="006C6EAB" w:rsidP="00277BD5">
      <w:pPr>
        <w:rPr>
          <w:sz w:val="22"/>
          <w:szCs w:val="22"/>
        </w:rPr>
      </w:pPr>
      <w:r>
        <w:rPr>
          <w:sz w:val="22"/>
          <w:szCs w:val="22"/>
        </w:rPr>
        <w:t>d.</w:t>
      </w:r>
    </w:p>
    <w:p w:rsidR="006C6EAB" w:rsidRDefault="006C6EAB" w:rsidP="00277BD5">
      <w:pPr>
        <w:rPr>
          <w:sz w:val="22"/>
          <w:szCs w:val="22"/>
        </w:rPr>
      </w:pPr>
    </w:p>
    <w:p w:rsidR="006C6EAB" w:rsidRDefault="006C6EAB" w:rsidP="00277BD5">
      <w:pPr>
        <w:rPr>
          <w:sz w:val="22"/>
          <w:szCs w:val="22"/>
        </w:rPr>
      </w:pPr>
      <w:r>
        <w:rPr>
          <w:sz w:val="22"/>
          <w:szCs w:val="22"/>
        </w:rPr>
        <w:t>e.</w:t>
      </w:r>
    </w:p>
    <w:p w:rsidR="006C6EAB" w:rsidRDefault="006C6EAB" w:rsidP="00277BD5">
      <w:pPr>
        <w:rPr>
          <w:b/>
          <w:i/>
          <w:sz w:val="22"/>
          <w:szCs w:val="22"/>
        </w:rPr>
      </w:pPr>
    </w:p>
    <w:p w:rsidR="006C6EAB" w:rsidRPr="00AC33B4" w:rsidRDefault="006C6EAB" w:rsidP="00277BD5">
      <w:pPr>
        <w:rPr>
          <w:b/>
          <w:i/>
          <w:sz w:val="22"/>
          <w:szCs w:val="22"/>
        </w:rPr>
      </w:pPr>
    </w:p>
    <w:p w:rsidR="006C6EAB" w:rsidRDefault="006C6EAB" w:rsidP="00277BD5">
      <w:pPr>
        <w:rPr>
          <w:b/>
          <w:i/>
          <w:sz w:val="22"/>
          <w:szCs w:val="22"/>
        </w:rPr>
      </w:pPr>
      <w:r w:rsidRPr="00AC33B4">
        <w:rPr>
          <w:b/>
          <w:i/>
          <w:sz w:val="22"/>
          <w:szCs w:val="22"/>
        </w:rPr>
        <w:t>3.) Hazırladığınız bir araştırmada kaynakça nerede yer alır? Kaynakça</w:t>
      </w:r>
      <w:r>
        <w:rPr>
          <w:b/>
          <w:i/>
          <w:sz w:val="22"/>
          <w:szCs w:val="22"/>
        </w:rPr>
        <w:t xml:space="preserve"> </w:t>
      </w:r>
      <w:r w:rsidRPr="00AC33B4">
        <w:rPr>
          <w:b/>
          <w:i/>
          <w:sz w:val="22"/>
          <w:szCs w:val="22"/>
        </w:rPr>
        <w:t>da neleri belirtirsiniz? Açıklayınız.</w:t>
      </w:r>
      <w:r>
        <w:rPr>
          <w:b/>
          <w:i/>
          <w:sz w:val="22"/>
          <w:szCs w:val="22"/>
        </w:rPr>
        <w:t xml:space="preserve"> </w:t>
      </w:r>
    </w:p>
    <w:p w:rsidR="006C6EAB" w:rsidRPr="00AC33B4" w:rsidRDefault="006C6EAB" w:rsidP="00277BD5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( 2puan)</w:t>
      </w:r>
    </w:p>
    <w:p w:rsidR="006C6EAB" w:rsidRDefault="006C6EAB" w:rsidP="009D596F"/>
    <w:p w:rsidR="006C6EAB" w:rsidRDefault="006C6EAB" w:rsidP="009D596F"/>
    <w:p w:rsidR="006C6EAB" w:rsidRDefault="006C6EAB" w:rsidP="009D596F"/>
    <w:p w:rsidR="006C6EAB" w:rsidRDefault="006C6EAB" w:rsidP="009D596F"/>
    <w:p w:rsidR="006C6EAB" w:rsidRDefault="006C6EAB" w:rsidP="009D596F"/>
    <w:p w:rsidR="006C6EAB" w:rsidRDefault="006C6EAB" w:rsidP="009D596F"/>
    <w:p w:rsidR="006C6EAB" w:rsidRDefault="006C6EAB" w:rsidP="009D596F"/>
    <w:p w:rsidR="006C6EAB" w:rsidRDefault="006C6EAB" w:rsidP="009D596F"/>
    <w:p w:rsidR="006C6EAB" w:rsidRDefault="006C6EAB" w:rsidP="009D596F"/>
    <w:p w:rsidR="006C6EAB" w:rsidRDefault="006C6EAB" w:rsidP="009D596F"/>
    <w:p w:rsidR="006C6EAB" w:rsidRDefault="006C6EAB" w:rsidP="009D596F"/>
    <w:p w:rsidR="006C6EAB" w:rsidRDefault="006C6EAB" w:rsidP="009D596F"/>
    <w:p w:rsidR="006C6EAB" w:rsidRDefault="006C6EAB" w:rsidP="009D596F"/>
    <w:p w:rsidR="006C6EAB" w:rsidRDefault="006C6EAB" w:rsidP="009D596F"/>
    <w:p w:rsidR="006C6EAB" w:rsidRDefault="006C6EAB" w:rsidP="009D596F"/>
    <w:p w:rsidR="006C6EAB" w:rsidRPr="00F81198" w:rsidRDefault="006C6EAB" w:rsidP="009D596F"/>
    <w:sectPr w:rsidR="006C6EAB" w:rsidRPr="00F81198" w:rsidSect="00544EDD">
      <w:pgSz w:w="11906" w:h="16838"/>
      <w:pgMar w:top="426" w:right="707" w:bottom="709" w:left="851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NewRomanPS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Ecofont Vera Sans">
    <w:altName w:val="Malgun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335B1"/>
    <w:multiLevelType w:val="hybridMultilevel"/>
    <w:tmpl w:val="67DA76AA"/>
    <w:lvl w:ilvl="0" w:tplc="C1882FB4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A9074C2"/>
    <w:multiLevelType w:val="hybridMultilevel"/>
    <w:tmpl w:val="DD94F8FA"/>
    <w:lvl w:ilvl="0" w:tplc="364EADF8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7E35785F"/>
    <w:multiLevelType w:val="hybridMultilevel"/>
    <w:tmpl w:val="97A0534E"/>
    <w:lvl w:ilvl="0" w:tplc="72361C7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798A"/>
    <w:rsid w:val="00017A35"/>
    <w:rsid w:val="00277BD5"/>
    <w:rsid w:val="002A4C2D"/>
    <w:rsid w:val="002D1B87"/>
    <w:rsid w:val="00322A26"/>
    <w:rsid w:val="00332F07"/>
    <w:rsid w:val="00386DCD"/>
    <w:rsid w:val="003A00DD"/>
    <w:rsid w:val="003A08B6"/>
    <w:rsid w:val="003B1B9B"/>
    <w:rsid w:val="00404C3F"/>
    <w:rsid w:val="00421DA3"/>
    <w:rsid w:val="00430A15"/>
    <w:rsid w:val="0046463F"/>
    <w:rsid w:val="00492AFB"/>
    <w:rsid w:val="005279ED"/>
    <w:rsid w:val="00544EDD"/>
    <w:rsid w:val="00580924"/>
    <w:rsid w:val="005B485F"/>
    <w:rsid w:val="005D12DF"/>
    <w:rsid w:val="006C6EAB"/>
    <w:rsid w:val="006E1CE9"/>
    <w:rsid w:val="00725142"/>
    <w:rsid w:val="007A4FAC"/>
    <w:rsid w:val="007A63C1"/>
    <w:rsid w:val="007E530C"/>
    <w:rsid w:val="008B2E52"/>
    <w:rsid w:val="00900A90"/>
    <w:rsid w:val="00936395"/>
    <w:rsid w:val="009D596F"/>
    <w:rsid w:val="00A65B49"/>
    <w:rsid w:val="00A74FBF"/>
    <w:rsid w:val="00AB3AF7"/>
    <w:rsid w:val="00AC2A85"/>
    <w:rsid w:val="00AC33B4"/>
    <w:rsid w:val="00B87024"/>
    <w:rsid w:val="00BE29D4"/>
    <w:rsid w:val="00BF412F"/>
    <w:rsid w:val="00C556D2"/>
    <w:rsid w:val="00C856B4"/>
    <w:rsid w:val="00CC1F93"/>
    <w:rsid w:val="00D945CA"/>
    <w:rsid w:val="00DA798A"/>
    <w:rsid w:val="00DC31A8"/>
    <w:rsid w:val="00E61E0A"/>
    <w:rsid w:val="00E7222E"/>
    <w:rsid w:val="00E81AD5"/>
    <w:rsid w:val="00E95A26"/>
    <w:rsid w:val="00EC6F92"/>
    <w:rsid w:val="00ED146D"/>
    <w:rsid w:val="00EF2BF3"/>
    <w:rsid w:val="00F56FA8"/>
    <w:rsid w:val="00F81198"/>
    <w:rsid w:val="00F81C1F"/>
    <w:rsid w:val="00FC2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98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DA798A"/>
    <w:rPr>
      <w:lang w:eastAsia="en-US"/>
    </w:rPr>
  </w:style>
  <w:style w:type="paragraph" w:styleId="ListParagraph">
    <w:name w:val="List Paragraph"/>
    <w:basedOn w:val="Normal"/>
    <w:uiPriority w:val="99"/>
    <w:qFormat/>
    <w:rsid w:val="00B8702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9D59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D596F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7A63C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hyperlink" Target="http://www.sorubak.com/" TargetMode="External"/><Relationship Id="rId5" Type="http://schemas.openxmlformats.org/officeDocument/2006/relationships/image" Target="media/image1.wm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1455</Words>
  <Characters>8295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PATTABAN</dc:creator>
  <cp:keywords>www.sorubak.com</cp:keywords>
  <dc:description>www.sorubak.com</dc:description>
  <cp:lastModifiedBy>edanur</cp:lastModifiedBy>
  <cp:revision>3</cp:revision>
  <dcterms:created xsi:type="dcterms:W3CDTF">2012-03-04T14:57:00Z</dcterms:created>
  <dcterms:modified xsi:type="dcterms:W3CDTF">2012-03-05T20:51:00Z</dcterms:modified>
  <cp:category>www.sorubak.com</cp:category>
  <cp:contentStatus>www.sorubak.com</cp:contentStatus>
</cp:coreProperties>
</file>