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39" w:rsidRPr="00250296" w:rsidRDefault="004F2439" w:rsidP="00F447FB">
      <w:r>
        <w:rPr>
          <w:noProof/>
          <w:lang w:eastAsia="tr-TR"/>
        </w:rPr>
        <w:pict>
          <v:roundrect id="Yuvarlatılmış Dikdörtgen 18" o:spid="_x0000_s1026" style="position:absolute;margin-left:433.9pt;margin-top:-13.35pt;width:111pt;height:49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">
            <v:textbox>
              <w:txbxContent>
                <w:p w:rsidR="004F2439" w:rsidRPr="00E00F6B" w:rsidRDefault="004F2439" w:rsidP="00F447FB">
                  <w:pPr>
                    <w:jc w:val="center"/>
                    <w:rPr>
                      <w:u w:val="single"/>
                    </w:rPr>
                  </w:pPr>
                  <w:r w:rsidRPr="00E00F6B">
                    <w:rPr>
                      <w:u w:val="single"/>
                    </w:rPr>
                    <w:t>ALDIĞI 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27" style="position:absolute;margin-left:-13.1pt;margin-top:-9.6pt;width:117.75pt;height:34.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">
            <v:textbox>
              <w:txbxContent>
                <w:p w:rsidR="004F2439" w:rsidRPr="003B70D6" w:rsidRDefault="004F2439" w:rsidP="00F447FB">
                  <w:pPr>
                    <w:spacing w:after="0" w:line="240" w:lineRule="auto"/>
                    <w:rPr>
                      <w:sz w:val="20"/>
                    </w:rPr>
                  </w:pPr>
                  <w:r w:rsidRPr="003B70D6">
                    <w:rPr>
                      <w:sz w:val="20"/>
                    </w:rPr>
                    <w:t>ADI:</w:t>
                  </w:r>
                </w:p>
                <w:p w:rsidR="004F2439" w:rsidRPr="003B70D6" w:rsidRDefault="004F2439" w:rsidP="00F447FB">
                  <w:pPr>
                    <w:spacing w:after="0" w:line="240" w:lineRule="auto"/>
                    <w:rPr>
                      <w:sz w:val="20"/>
                    </w:rPr>
                  </w:pPr>
                  <w:r w:rsidRPr="003B70D6">
                    <w:rPr>
                      <w:sz w:val="20"/>
                    </w:rPr>
                    <w:t>SOYADI: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16" o:spid="_x0000_s1028" style="position:absolute;margin-left:110.65pt;margin-top:-9.6pt;width:309.75pt;height:34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">
            <v:textbox>
              <w:txbxContent>
                <w:p w:rsidR="004F2439" w:rsidRDefault="004F2439" w:rsidP="00F447FB">
                  <w:pPr>
                    <w:spacing w:after="0" w:line="240" w:lineRule="auto"/>
                    <w:jc w:val="center"/>
                  </w:pPr>
                  <w:r>
                    <w:t>2011/2012 ÖĞRETİM YILI UHUT MAH. AHMET HAŞHAŞ İ.Ö.O</w:t>
                  </w:r>
                </w:p>
                <w:p w:rsidR="004F2439" w:rsidRDefault="004F2439" w:rsidP="00F447FB">
                  <w:pPr>
                    <w:spacing w:after="0"/>
                    <w:jc w:val="center"/>
                  </w:pPr>
                  <w:r>
                    <w:t>5-A/B SINIFI SOSYAL BİLGİLER  DERSİ 2. DÖNEM 1. YAZILI SORULARI</w:t>
                  </w:r>
                </w:p>
              </w:txbxContent>
            </v:textbox>
          </v:rect>
        </w:pict>
      </w:r>
    </w:p>
    <w:p w:rsidR="004F2439" w:rsidRDefault="004F2439" w:rsidP="00F447FB"/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 w:rsidRPr="00650517">
        <w:rPr>
          <w:rFonts w:ascii="Times New Roman" w:hAnsi="Times New Roman"/>
          <w:b/>
          <w:sz w:val="24"/>
        </w:rPr>
        <w:t>A- Aşağıda verilen çoktan seçmeli soruları okuyunuz. Size göre doğru olan bir tane şıkkı işaretleyiniz.</w:t>
      </w:r>
      <w:r>
        <w:rPr>
          <w:rFonts w:ascii="Times New Roman" w:hAnsi="Times New Roman"/>
          <w:sz w:val="24"/>
        </w:rPr>
        <w:t xml:space="preserve"> (4x16=64 puan)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1-Aşağıdakilerden hangisi çevre ile ilgili bir sivil toplum kuruluşudur?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 M.E. VAKFI                         B- LÖSEV                       C-ÇEKÜL                      D-TEV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2-Aşağıdaki ulaşım araçlarından hangisi Konya’da bulunmaz?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A-uçak                            B-hızlı tren                           C-otobüs                             D-vapur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3-Aşağıdaki kurumlardan hangisi ulaşımı düzenlemez?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A-Devlet Su İşleri                                         B-Denizcilik Müsteşarlığı      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C-Emniyet Genel Müdürlüğü                        D-Belediyeler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</w:rPr>
      </w:pPr>
      <w:r w:rsidRPr="00FD16F0">
        <w:rPr>
          <w:rFonts w:ascii="Times New Roman" w:hAnsi="Times New Roman"/>
          <w:b/>
        </w:rPr>
        <w:t>4-‘Türkiye Erozyonla Mücadele, Ağaçlandırma ve Doğal Varlıkları Koruma Vakfı’nın kısa adı hangisidir?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A-TEV                          B-TEMA                               C-ÇEKÜL                         D-LÖSEV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5-Aşağıdakilerden hangisi eğitimle ilgili kurum değildir?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A-meslek liseleri               B-üniversiteler                 C-açık öğretim okulları                D-hastaneler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6-Atatürk’ün 1937’de yayımlanan kitabı hangi alandadır?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A-edebiyat                        B-siyaset                          C-geometri                            D-fizik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7-Aşağıdakilerden hangisi zorunlu ihtiyaçlarımızdan değildir?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A-tiyatro                        B-ekmek                               C-ayakkabı                         D-ev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8-Beslenme ile ilgili işyerlerinin kontrolünü kimler yapmaktadır?</w:t>
      </w: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A-öğretmenler                      B-gıda mühendisleri         </w:t>
      </w:r>
      <w:r w:rsidRPr="00FD16F0">
        <w:rPr>
          <w:rFonts w:ascii="Times New Roman" w:hAnsi="Times New Roman"/>
          <w:b/>
          <w:sz w:val="24"/>
        </w:rPr>
        <w:t xml:space="preserve">        C-trafik polisleri                  D-doktorlar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3B70D6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3B70D6">
        <w:rPr>
          <w:rFonts w:ascii="Times New Roman" w:hAnsi="Times New Roman"/>
          <w:b/>
          <w:sz w:val="24"/>
        </w:rPr>
        <w:t>9-Aşağıdakilerden hangisinde kaynakça bulunur?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A-DVD                                B-CD                                D-fotoğraf                       D-kitap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10-Aşağıdakilerden hangisi süreli yayındır?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A-TV                           B-çocuk dergisi                          C-radyo                         D-kitap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11-İlk Türk matbaacısı kimdir?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A-İbrahim Müteferrika                 B-Farabi               C-Hazerfan Ahmet Çelebi            D-Evliya Çelebi 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12-Aşağıdakilerden hangisi bilim adamının özelliklerinden değildir?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A-toplum için çalışır                    B-çalışkandır                   C-sabırsızdır                     D-cesurdur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13-Yazılı ve görsel kaynakların izinsiz çoğaltılmış nüshalarına ne ad verilir?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A-bilgi hırsızı                    B-sarhoş                                    C-şüpheli                                 D-korsan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14-‘İtalyan astronom. Dürbünü kullanarak uzay biliminde çığır açtı. Birçok gezegenin varlığını keşfetti. Dünyanın döndüğünü iddia ettiği için idamla yargılandı.’ Sözü edilen bilim adamı kimdir?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A-Albert Einstein                  B-Leonardo da Vinci              C-Galileo Galilei                  D-Pasteur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15-Aşağıdaki eşlemelerden hangisi yanlıştır?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A-Edison-ampul                                         B-Gazi Yaşargil-endoskopi       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C-Newton-evrensel çekim kütlesi             D-İbni Sina-tıp</w:t>
      </w:r>
    </w:p>
    <w:p w:rsidR="004F2439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F2439" w:rsidRPr="00FD16F0" w:rsidRDefault="004F2439" w:rsidP="003E3351">
      <w:pPr>
        <w:spacing w:after="0" w:line="240" w:lineRule="auto"/>
        <w:rPr>
          <w:rFonts w:ascii="Times New Roman" w:hAnsi="Times New Roman"/>
          <w:b/>
          <w:sz w:val="24"/>
        </w:rPr>
      </w:pPr>
      <w:r w:rsidRPr="00FD16F0">
        <w:rPr>
          <w:rFonts w:ascii="Times New Roman" w:hAnsi="Times New Roman"/>
          <w:b/>
          <w:sz w:val="24"/>
        </w:rPr>
        <w:t>16-Ülkemizde yayına başlayan televizyon yayını bu sene kaçıncı yılını kutladı?</w:t>
      </w:r>
    </w:p>
    <w:p w:rsidR="004F2439" w:rsidRPr="003E3351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A-44                                    B-68                                         C-40                                             D-5</w:t>
      </w:r>
    </w:p>
    <w:p w:rsidR="004F2439" w:rsidRPr="006E2641" w:rsidRDefault="004F2439" w:rsidP="006E264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b/>
          <w:sz w:val="24"/>
        </w:rPr>
        <w:t>B</w:t>
      </w:r>
      <w:r>
        <w:rPr>
          <w:rFonts w:ascii="Times New Roman" w:hAnsi="Times New Roman"/>
          <w:sz w:val="24"/>
        </w:rPr>
        <w:t>-</w:t>
      </w:r>
      <w:r w:rsidRPr="006E2641">
        <w:rPr>
          <w:rFonts w:ascii="Times New Roman" w:hAnsi="Times New Roman"/>
          <w:b/>
          <w:sz w:val="24"/>
        </w:rPr>
        <w:t xml:space="preserve">Verilen kelimeleri cümlelerdeki boşluklara doldurunuz. </w:t>
      </w:r>
      <w:r w:rsidRPr="006E2641">
        <w:rPr>
          <w:rFonts w:ascii="Times New Roman" w:hAnsi="Times New Roman"/>
          <w:sz w:val="24"/>
        </w:rPr>
        <w:t>(2x8=16 puan)</w:t>
      </w: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rect id="Dikdörtgen 2" o:spid="_x0000_s1029" style="position:absolute;margin-left:-4.8pt;margin-top:3.35pt;width:549.9pt;height:2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" fillcolor="window" strokecolor="#f79646" strokeweight="2pt">
            <v:textbox>
              <w:txbxContent>
                <w:p w:rsidR="004F2439" w:rsidRPr="006E2641" w:rsidRDefault="004F2439" w:rsidP="006E2641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6E2641">
                    <w:rPr>
                      <w:rFonts w:ascii="Times New Roman" w:hAnsi="Times New Roman"/>
                      <w:sz w:val="28"/>
                    </w:rPr>
                    <w:t>Marmara - Fikir Sanat Eserleri – Karadeniz – kahverengi – aile – tarım – devletçilik - Çinliler</w:t>
                  </w:r>
                </w:p>
              </w:txbxContent>
            </v:textbox>
          </v:rect>
        </w:pict>
      </w:r>
    </w:p>
    <w:p w:rsidR="004F2439" w:rsidRPr="003E3351" w:rsidRDefault="004F2439" w:rsidP="003E3351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a-Ülkemizde ormancılık faaliyetlerinin en ileri olduğu yer ……………………….  Bölgesi’dir.</w:t>
      </w: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b-Ülkemizde sanayi faaliyetlerinin en yoğun olduğu yer  …………………………. Bölgesi’dir.</w:t>
      </w: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c- …………………  İç Anadolu Bölgesi’nde önemli ekonomik faaliyettir.</w:t>
      </w: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d-Türkiye fiziki haritasında en yüksek yerler  ………………….. ile gösterilir.</w:t>
      </w: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e-Milli sanayimizin kurulması Atatürk ilkelerinden  …………………. İlkesi ile ilgilidir.</w:t>
      </w: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f- ……………. yaşamımız boyunca çok yakın ilişkide olduğumuz tek kurumdur.  </w:t>
      </w:r>
    </w:p>
    <w:p w:rsidR="004F2439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</w:p>
    <w:p w:rsidR="004F2439" w:rsidRPr="003E3351" w:rsidRDefault="004F2439" w:rsidP="006E264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g- …………….  kağıdı ilk bulan millettir.</w:t>
      </w:r>
    </w:p>
    <w:p w:rsidR="004F2439" w:rsidRDefault="004F2439" w:rsidP="00F447FB">
      <w:pPr>
        <w:rPr>
          <w:rFonts w:ascii="Times New Roman" w:hAnsi="Times New Roman"/>
          <w:sz w:val="24"/>
        </w:rPr>
      </w:pPr>
    </w:p>
    <w:p w:rsidR="004F2439" w:rsidRDefault="004F2439" w:rsidP="00F447F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</w:t>
      </w:r>
      <w:r w:rsidRPr="00216900">
        <w:rPr>
          <w:rFonts w:ascii="Times New Roman" w:hAnsi="Times New Roman"/>
          <w:sz w:val="24"/>
        </w:rPr>
        <w:t>- …………………………………………</w:t>
      </w:r>
      <w:r>
        <w:rPr>
          <w:rFonts w:ascii="Times New Roman" w:hAnsi="Times New Roman"/>
          <w:sz w:val="24"/>
        </w:rPr>
        <w:t xml:space="preserve"> kanununa göre herhangi bir eserin satışı, kiralaması, ödünç verilmesi eser sahibinden izin alınmadan yapılamaz.</w:t>
      </w:r>
    </w:p>
    <w:p w:rsidR="004F2439" w:rsidRDefault="004F2439" w:rsidP="00F447FB">
      <w:pPr>
        <w:rPr>
          <w:rFonts w:ascii="Times New Roman" w:hAnsi="Times New Roman"/>
          <w:sz w:val="24"/>
        </w:rPr>
      </w:pP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C</w:t>
      </w:r>
      <w:r w:rsidRPr="002A6599">
        <w:rPr>
          <w:rFonts w:ascii="Times New Roman" w:hAnsi="Times New Roman"/>
          <w:sz w:val="24"/>
        </w:rPr>
        <w:t>-</w:t>
      </w:r>
      <w:r w:rsidRPr="00216900">
        <w:rPr>
          <w:rFonts w:ascii="Times New Roman" w:hAnsi="Times New Roman"/>
          <w:b/>
          <w:sz w:val="24"/>
        </w:rPr>
        <w:t>Aşağıda verilen cümleleri okuyunuz. Doğru olan cümlelerin başına ‘D’ , yanlış olan cümlelerin başına da ‘Y’ harfi koyunuz.</w:t>
      </w:r>
      <w:r w:rsidRPr="002A6599">
        <w:rPr>
          <w:rFonts w:ascii="Times New Roman" w:hAnsi="Times New Roman"/>
          <w:sz w:val="24"/>
        </w:rPr>
        <w:t xml:space="preserve"> (2x</w:t>
      </w:r>
      <w:r>
        <w:rPr>
          <w:rFonts w:ascii="Times New Roman" w:hAnsi="Times New Roman"/>
          <w:sz w:val="24"/>
        </w:rPr>
        <w:t>5</w:t>
      </w:r>
      <w:r w:rsidRPr="002A6599"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sz w:val="24"/>
        </w:rPr>
        <w:t>10</w:t>
      </w:r>
      <w:r w:rsidRPr="002A6599">
        <w:rPr>
          <w:rFonts w:ascii="Times New Roman" w:hAnsi="Times New Roman"/>
          <w:sz w:val="24"/>
        </w:rPr>
        <w:t xml:space="preserve"> puan)</w:t>
      </w: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   ) Kağıdı ilk olarak  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Frigyalı’lar kullanmıştır. </w:t>
      </w: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  ) 10 Milyon Meşe Projesi TEMA tarafından yürütülmektedir.</w:t>
      </w: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  ) Kahve üretimi ülkemizde önemli bir ekonomik yer tutar.</w:t>
      </w: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  ) İlk modern süt fabrikası Atatürk Orman Çiftliği’nde kurulmuştur.</w:t>
      </w: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  ) İlk kadın pilot Tansu ÇİLLER’dir.</w:t>
      </w: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75201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</w:t>
      </w:r>
      <w:r w:rsidRPr="0075201F">
        <w:rPr>
          <w:rFonts w:ascii="Times New Roman" w:hAnsi="Times New Roman"/>
          <w:b/>
          <w:sz w:val="24"/>
        </w:rPr>
        <w:t>-Aşağıda verilenleri birbirleriyle eşleştirin.</w:t>
      </w:r>
      <w:r>
        <w:rPr>
          <w:rFonts w:ascii="Times New Roman" w:hAnsi="Times New Roman"/>
          <w:sz w:val="24"/>
        </w:rPr>
        <w:t xml:space="preserve"> (2x5=10 puan )</w:t>
      </w:r>
    </w:p>
    <w:p w:rsidR="004F2439" w:rsidRDefault="004F2439" w:rsidP="0075201F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75201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a-Giresun                         (   ) incir</w:t>
      </w:r>
    </w:p>
    <w:p w:rsidR="004F2439" w:rsidRDefault="004F2439" w:rsidP="0075201F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75201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b-Bursa                            (   ) muz</w:t>
      </w: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c-Isparta                           (   ) fındık</w:t>
      </w: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d-Antalya                         (   ) gül</w:t>
      </w: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</w:p>
    <w:p w:rsidR="004F2439" w:rsidRDefault="004F2439" w:rsidP="002169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e-Aydın                            (   ) ipekböcekciliği</w:t>
      </w:r>
    </w:p>
    <w:p w:rsidR="004F2439" w:rsidRDefault="004F2439" w:rsidP="00F447FB">
      <w:pPr>
        <w:rPr>
          <w:rFonts w:ascii="Times New Roman" w:hAnsi="Times New Roman"/>
          <w:sz w:val="24"/>
        </w:rPr>
      </w:pPr>
    </w:p>
    <w:p w:rsidR="004F2439" w:rsidRPr="003B70D6" w:rsidRDefault="004F2439" w:rsidP="00F447F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*** Süre 40 dakikadır.</w:t>
      </w:r>
    </w:p>
    <w:p w:rsidR="004F2439" w:rsidRPr="00650517" w:rsidRDefault="004F2439" w:rsidP="00F447FB">
      <w:pPr>
        <w:spacing w:after="0" w:line="240" w:lineRule="auto"/>
        <w:jc w:val="center"/>
        <w:rPr>
          <w:rFonts w:ascii="Times New Roman" w:hAnsi="Times New Roman"/>
          <w:sz w:val="36"/>
        </w:rPr>
      </w:pPr>
      <w:r w:rsidRPr="00650517">
        <w:rPr>
          <w:rFonts w:ascii="Times New Roman" w:hAnsi="Times New Roman"/>
          <w:sz w:val="36"/>
        </w:rPr>
        <w:t>K   O   L   A   Y      G   E   L   S   İ    N</w:t>
      </w:r>
    </w:p>
    <w:p w:rsidR="004F2439" w:rsidRDefault="004F2439">
      <w:hyperlink r:id="rId4" w:history="1">
        <w:r>
          <w:rPr>
            <w:rStyle w:val="Hyperlink"/>
            <w:rFonts w:ascii="Times New Roman" w:hAnsi="Times New Roman"/>
            <w:sz w:val="24"/>
            <w:szCs w:val="24"/>
            <w:lang w:eastAsia="tr-TR"/>
          </w:rPr>
          <w:t>www.sorubak.com</w:t>
        </w:r>
      </w:hyperlink>
    </w:p>
    <w:sectPr w:rsidR="004F2439" w:rsidSect="00821A9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7FB"/>
    <w:rsid w:val="001C7E81"/>
    <w:rsid w:val="00216900"/>
    <w:rsid w:val="00250296"/>
    <w:rsid w:val="002A6599"/>
    <w:rsid w:val="003918C5"/>
    <w:rsid w:val="003B70D6"/>
    <w:rsid w:val="003E3351"/>
    <w:rsid w:val="004D56CA"/>
    <w:rsid w:val="004F2439"/>
    <w:rsid w:val="00546ACC"/>
    <w:rsid w:val="00563DC4"/>
    <w:rsid w:val="00650517"/>
    <w:rsid w:val="006E2641"/>
    <w:rsid w:val="0075201F"/>
    <w:rsid w:val="007F6BAE"/>
    <w:rsid w:val="00821A9D"/>
    <w:rsid w:val="00867A2C"/>
    <w:rsid w:val="009E622D"/>
    <w:rsid w:val="00A81F61"/>
    <w:rsid w:val="00CC57C9"/>
    <w:rsid w:val="00E00F6B"/>
    <w:rsid w:val="00EE68F4"/>
    <w:rsid w:val="00F447FB"/>
    <w:rsid w:val="00F92495"/>
    <w:rsid w:val="00FB17CB"/>
    <w:rsid w:val="00FD16F0"/>
    <w:rsid w:val="00FF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7F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E335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F6BA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711</Words>
  <Characters>4058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Travego</dc:creator>
  <cp:keywords>www.sorubak.com</cp:keywords>
  <dc:description/>
  <cp:lastModifiedBy>edanur</cp:lastModifiedBy>
  <cp:revision>16</cp:revision>
  <dcterms:created xsi:type="dcterms:W3CDTF">2012-03-16T20:19:00Z</dcterms:created>
  <dcterms:modified xsi:type="dcterms:W3CDTF">2012-03-25T19:36:00Z</dcterms:modified>
  <cp:category>www.sorubak.com</cp:category>
  <cp:contentType>www.sorubak.com</cp:contentType>
  <cp:contentStatus>www.sorubak.com</cp:contentStatus>
</cp:coreProperties>
</file>