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5E4" w:rsidRPr="00770D4D" w:rsidRDefault="00BE15E4" w:rsidP="007A3039">
      <w:pPr>
        <w:pStyle w:val="NoSpacing"/>
        <w:jc w:val="center"/>
        <w:rPr>
          <w:b/>
          <w:color w:val="FF0000"/>
        </w:rPr>
        <w:sectPr w:rsidR="00BE15E4" w:rsidRPr="00770D4D" w:rsidSect="007A303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770D4D">
        <w:rPr>
          <w:b/>
          <w:color w:val="FF0000"/>
        </w:rPr>
        <w:t>KESİRLER</w:t>
      </w:r>
    </w:p>
    <w:p w:rsidR="00BE15E4" w:rsidRDefault="00BE15E4" w:rsidP="007A3039">
      <w:pPr>
        <w:pStyle w:val="NoSpacing"/>
      </w:pPr>
      <w:r>
        <w:t>1. Aşağıdakilerden hangisi ‘ 4 ‘ doğal sayısından büyüktür?</w:t>
      </w:r>
    </w:p>
    <w:p w:rsidR="00BE15E4" w:rsidRDefault="00BE15E4" w:rsidP="007A3039">
      <w:pPr>
        <w:pStyle w:val="NoSpacing"/>
      </w:pPr>
      <w:r>
        <w:t xml:space="preserve">a) </w:t>
      </w:r>
      <w:r w:rsidRPr="007A3039">
        <w:rPr>
          <w:u w:val="single"/>
        </w:rPr>
        <w:t>8</w:t>
      </w:r>
      <w:r>
        <w:t xml:space="preserve">             b) </w:t>
      </w:r>
      <w:r w:rsidRPr="007A3039">
        <w:rPr>
          <w:u w:val="single"/>
        </w:rPr>
        <w:t>9</w:t>
      </w:r>
      <w:r>
        <w:t xml:space="preserve">              c) </w:t>
      </w:r>
      <w:r w:rsidRPr="007A3039">
        <w:rPr>
          <w:u w:val="single"/>
        </w:rPr>
        <w:t>7</w:t>
      </w:r>
      <w:r>
        <w:t xml:space="preserve">              d) </w:t>
      </w:r>
      <w:r w:rsidRPr="007A3039">
        <w:rPr>
          <w:u w:val="single"/>
        </w:rPr>
        <w:t>6</w:t>
      </w:r>
    </w:p>
    <w:p w:rsidR="00BE15E4" w:rsidRDefault="00BE15E4" w:rsidP="007A3039">
      <w:pPr>
        <w:pStyle w:val="NoSpacing"/>
      </w:pPr>
      <w:r>
        <w:t xml:space="preserve">    3                  2                  4                   5</w:t>
      </w: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6pt;margin-top:7.8pt;width:298.3pt;height:0;z-index:251652096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>2. Bir traktörle tarlanın 2/3’ü 40 saatte sürülüyor. Tarlanın kalan kısmı aynı traktörle kaç saatte sürülür?</w:t>
      </w:r>
    </w:p>
    <w:p w:rsidR="00BE15E4" w:rsidRDefault="00BE15E4" w:rsidP="007A3039">
      <w:pPr>
        <w:pStyle w:val="NoSpacing"/>
      </w:pPr>
      <w:r>
        <w:t>a) 22                 b) 20              c) 24                    d) 26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27" type="#_x0000_t32" style="position:absolute;margin-left:-36pt;margin-top:5.45pt;width:298.3pt;height:0;z-index:251653120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28" type="#_x0000_t32" style="position:absolute;margin-left:152.8pt;margin-top:33.9pt;width:28.65pt;height:32.3pt;flip:y;z-index:251636736" o:connectortype="straight"/>
        </w:pict>
      </w:r>
      <w:r>
        <w:rPr>
          <w:noProof/>
          <w:lang w:eastAsia="tr-TR"/>
        </w:rPr>
        <w:pict>
          <v:shape id="_x0000_s1029" type="#_x0000_t32" style="position:absolute;margin-left:152.8pt;margin-top:33.9pt;width:83.75pt;height:0;z-index:251635712" o:connectortype="straight"/>
        </w:pict>
      </w:r>
      <w:r>
        <w:rPr>
          <w:noProof/>
          <w:lang w:eastAsia="tr-TR"/>
        </w:rPr>
        <w:pict>
          <v:shape id="_x0000_s1030" type="#_x0000_t32" style="position:absolute;margin-left:209.4pt;margin-top:.8pt;width:0;height:65.4pt;z-index:251634688" o:connectortype="straight"/>
        </w:pict>
      </w:r>
      <w:r>
        <w:rPr>
          <w:noProof/>
          <w:lang w:eastAsia="tr-TR"/>
        </w:rPr>
        <w:pict>
          <v:shape id="_x0000_s1031" type="#_x0000_t32" style="position:absolute;margin-left:181.45pt;margin-top:.8pt;width:0;height:65.4pt;z-index:251633664" o:connectortype="straight"/>
        </w:pict>
      </w:r>
      <w:r>
        <w:rPr>
          <w:noProof/>
          <w:lang w:eastAsia="tr-TR"/>
        </w:rPr>
        <w:pict>
          <v:rect id="_x0000_s1032" style="position:absolute;margin-left:152.8pt;margin-top:.8pt;width:83.75pt;height:65.4pt;z-index:251632640">
            <v:textbox style="mso-next-textbox:#_x0000_s1032">
              <w:txbxContent>
                <w:p w:rsidR="00BE15E4" w:rsidRDefault="00BE15E4"/>
                <w:p w:rsidR="00BE15E4" w:rsidRDefault="00BE15E4"/>
                <w:p w:rsidR="00BE15E4" w:rsidRDefault="00BE15E4"/>
                <w:p w:rsidR="00BE15E4" w:rsidRDefault="00BE15E4"/>
              </w:txbxContent>
            </v:textbox>
          </v:rect>
        </w:pict>
      </w:r>
      <w:r>
        <w:t>3.Harcadığım para yandaki kesir</w:t>
      </w:r>
    </w:p>
    <w:p w:rsidR="00BE15E4" w:rsidRDefault="00BE15E4" w:rsidP="007A3039">
      <w:pPr>
        <w:pStyle w:val="NoSpacing"/>
      </w:pPr>
      <w:r>
        <w:t>modelindeki boyalı bölüm kadar-</w:t>
      </w: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33" type="#_x0000_t32" style="position:absolute;margin-left:152.8pt;margin-top:7.05pt;width:13.25pt;height:13.95pt;z-index:251680768" o:connectortype="straight"/>
        </w:pict>
      </w:r>
      <w:r>
        <w:rPr>
          <w:noProof/>
          <w:lang w:eastAsia="tr-TR"/>
        </w:rPr>
        <w:pict>
          <v:shape id="_x0000_s1034" type="#_x0000_t32" style="position:absolute;margin-left:162.35pt;margin-top:7.05pt;width:10.3pt;height:8.05pt;z-index:251681792" o:connectortype="straight"/>
        </w:pict>
      </w:r>
      <w:r>
        <w:t>dır.  12 TL harcadığıma göre para-</w:t>
      </w: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35" type="#_x0000_t32" style="position:absolute;margin-left:152.8pt;margin-top:7.6pt;width:9.55pt;height:8.05pt;z-index:251682816" o:connectortype="straight"/>
        </w:pict>
      </w:r>
      <w:r>
        <w:t>mın tamamı kaç liradır?</w:t>
      </w:r>
    </w:p>
    <w:p w:rsidR="00BE15E4" w:rsidRDefault="00BE15E4" w:rsidP="007A3039">
      <w:pPr>
        <w:pStyle w:val="NoSpacing"/>
      </w:pPr>
      <w:r>
        <w:t>a) 144                    c) 135</w:t>
      </w:r>
    </w:p>
    <w:p w:rsidR="00BE15E4" w:rsidRDefault="00BE15E4" w:rsidP="007A3039">
      <w:pPr>
        <w:pStyle w:val="NoSpacing"/>
      </w:pPr>
      <w:r>
        <w:t>b)72                       d)150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36" type="#_x0000_t32" style="position:absolute;margin-left:-36pt;margin-top:3.2pt;width:298.3pt;height:0;z-index:251655168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>4. Aşağıdakilerden hangisi bileşik kesirdir?</w:t>
      </w:r>
    </w:p>
    <w:p w:rsidR="00BE15E4" w:rsidRDefault="00BE15E4" w:rsidP="007A3039">
      <w:pPr>
        <w:pStyle w:val="NoSpacing"/>
      </w:pPr>
      <w:r>
        <w:t xml:space="preserve">a) </w:t>
      </w:r>
      <w:r w:rsidRPr="007E0455">
        <w:rPr>
          <w:u w:val="single"/>
        </w:rPr>
        <w:t>4</w:t>
      </w:r>
      <w:r>
        <w:t xml:space="preserve">                b)</w:t>
      </w:r>
      <w:r w:rsidRPr="007E0455">
        <w:rPr>
          <w:u w:val="single"/>
        </w:rPr>
        <w:t>6</w:t>
      </w:r>
      <w:r>
        <w:t xml:space="preserve">                   c)  </w:t>
      </w:r>
      <w:r w:rsidRPr="007E0455">
        <w:rPr>
          <w:u w:val="single"/>
        </w:rPr>
        <w:t>8</w:t>
      </w:r>
      <w:r>
        <w:t xml:space="preserve">                  d)</w:t>
      </w:r>
      <w:r w:rsidRPr="007E0455">
        <w:rPr>
          <w:u w:val="single"/>
        </w:rPr>
        <w:t>12</w:t>
      </w:r>
    </w:p>
    <w:p w:rsidR="00BE15E4" w:rsidRDefault="00BE15E4" w:rsidP="007A3039">
      <w:pPr>
        <w:pStyle w:val="NoSpacing"/>
      </w:pPr>
      <w:r>
        <w:t xml:space="preserve">    8                   45                     20                       5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37" type="#_x0000_t32" style="position:absolute;margin-left:-38pt;margin-top:5.85pt;width:298.3pt;height:0;z-index:251657216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>5. 7/9’u 56 olan sayının 4 katı kaçtır?</w:t>
      </w:r>
    </w:p>
    <w:p w:rsidR="00BE15E4" w:rsidRDefault="00BE15E4" w:rsidP="007A3039">
      <w:pPr>
        <w:pStyle w:val="NoSpacing"/>
      </w:pPr>
      <w:r>
        <w:t>a) 250              b) 144          c) 288            d)96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38" type="#_x0000_t32" style="position:absolute;margin-left:-38pt;margin-top:9.8pt;width:298.3pt;height:0;z-index:251659264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roundrect id="_x0000_s1039" style="position:absolute;margin-left:13.25pt;margin-top:11.8pt;width:65.4pt;height:49.95pt;z-index:251637760" arcsize="10923f" strokecolor="#b2a1c7" strokeweight="1pt">
            <v:fill color2="#ccc0d9" focusposition="1" focussize="" focus="100%" type="gradient"/>
            <v:shadow on="t" type="perspective" color="#3f3151" opacity=".5" offset="1pt" offset2="-3pt"/>
            <v:textbox>
              <w:txbxContent>
                <w:p w:rsidR="00BE15E4" w:rsidRPr="005D3B0F" w:rsidRDefault="00BE15E4" w:rsidP="005D3B0F">
                  <w:pPr>
                    <w:pStyle w:val="NoSpacing"/>
                    <w:rPr>
                      <w:u w:val="single"/>
                    </w:rPr>
                  </w:pPr>
                  <w:r>
                    <w:t xml:space="preserve">    </w:t>
                  </w:r>
                  <w:r w:rsidRPr="005D3B0F">
                    <w:rPr>
                      <w:u w:val="single"/>
                    </w:rPr>
                    <w:t>K + 4</w:t>
                  </w:r>
                </w:p>
                <w:p w:rsidR="00BE15E4" w:rsidRDefault="00BE15E4" w:rsidP="005D3B0F">
                  <w:pPr>
                    <w:pStyle w:val="NoSpacing"/>
                  </w:pPr>
                  <w:r>
                    <w:t xml:space="preserve">       9</w:t>
                  </w:r>
                </w:p>
                <w:p w:rsidR="00BE15E4" w:rsidRPr="005D3B0F" w:rsidRDefault="00BE15E4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</w:p>
    <w:p w:rsidR="00BE15E4" w:rsidRDefault="00BE15E4" w:rsidP="007A3039">
      <w:pPr>
        <w:pStyle w:val="NoSpacing"/>
      </w:pPr>
      <w:r>
        <w:t>6.                                  Yandaki kesrin basit kesir olarak</w:t>
      </w:r>
    </w:p>
    <w:p w:rsidR="00BE15E4" w:rsidRDefault="00BE15E4" w:rsidP="007A3039">
      <w:pPr>
        <w:pStyle w:val="NoSpacing"/>
      </w:pPr>
      <w:r>
        <w:t xml:space="preserve">                                      kalması için ‘ K’ nın alabileceği </w:t>
      </w:r>
    </w:p>
    <w:p w:rsidR="00BE15E4" w:rsidRDefault="00BE15E4" w:rsidP="007A3039">
      <w:pPr>
        <w:pStyle w:val="NoSpacing"/>
      </w:pPr>
      <w:r>
        <w:t xml:space="preserve">                                      değerler toplamı kaçtır?</w:t>
      </w:r>
    </w:p>
    <w:p w:rsidR="00BE15E4" w:rsidRDefault="00BE15E4" w:rsidP="007A3039">
      <w:pPr>
        <w:pStyle w:val="NoSpacing"/>
      </w:pPr>
      <w:r>
        <w:t xml:space="preserve">                                     a)14           b)10            c)9         d)7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40" type="#_x0000_t32" style="position:absolute;margin-left:-36pt;margin-top:6.15pt;width:298.3pt;height:0;z-index:251661312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 xml:space="preserve">7. Aşağıdakilerden hangisi 1 </w:t>
      </w:r>
      <w:r w:rsidRPr="005D3B0F">
        <w:rPr>
          <w:u w:val="single"/>
        </w:rPr>
        <w:t xml:space="preserve"> 1</w:t>
      </w:r>
      <w:r>
        <w:t xml:space="preserve">   kesrine denktir?</w:t>
      </w:r>
    </w:p>
    <w:p w:rsidR="00BE15E4" w:rsidRDefault="00BE15E4" w:rsidP="007A3039">
      <w:pPr>
        <w:pStyle w:val="NoSpacing"/>
      </w:pPr>
      <w:r>
        <w:t xml:space="preserve">                                                   2</w:t>
      </w:r>
    </w:p>
    <w:p w:rsidR="00BE15E4" w:rsidRDefault="00BE15E4" w:rsidP="007A3039">
      <w:pPr>
        <w:pStyle w:val="NoSpacing"/>
      </w:pPr>
      <w:r>
        <w:t xml:space="preserve">a) </w:t>
      </w:r>
      <w:r w:rsidRPr="005D3B0F">
        <w:rPr>
          <w:u w:val="single"/>
        </w:rPr>
        <w:t xml:space="preserve">3 </w:t>
      </w:r>
      <w:r>
        <w:t xml:space="preserve">              b) </w:t>
      </w:r>
      <w:r w:rsidRPr="005D3B0F">
        <w:rPr>
          <w:u w:val="single"/>
        </w:rPr>
        <w:t>2</w:t>
      </w:r>
      <w:r>
        <w:t xml:space="preserve">                 c)</w:t>
      </w:r>
      <w:r w:rsidRPr="005D3B0F">
        <w:rPr>
          <w:u w:val="single"/>
        </w:rPr>
        <w:t>1</w:t>
      </w:r>
      <w:r>
        <w:t xml:space="preserve">                 d)</w:t>
      </w:r>
      <w:r w:rsidRPr="005D3B0F">
        <w:rPr>
          <w:u w:val="single"/>
        </w:rPr>
        <w:t xml:space="preserve"> 1</w:t>
      </w:r>
    </w:p>
    <w:p w:rsidR="00BE15E4" w:rsidRDefault="00BE15E4" w:rsidP="007A3039">
      <w:pPr>
        <w:pStyle w:val="NoSpacing"/>
      </w:pPr>
      <w:r>
        <w:t xml:space="preserve">    2                    2                    2                      3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41" type="#_x0000_t32" style="position:absolute;margin-left:-36pt;margin-top:7.85pt;width:298.3pt;height:0;z-index:251662336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>8. Aşağıdaki seçeneklerden hangisindeki kesir çifti denk kesirdir?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t xml:space="preserve">a)  </w:t>
      </w:r>
      <w:r w:rsidRPr="005D3B0F">
        <w:rPr>
          <w:u w:val="single"/>
        </w:rPr>
        <w:t>5</w:t>
      </w:r>
      <w:r>
        <w:t xml:space="preserve"> ve </w:t>
      </w:r>
      <w:r w:rsidRPr="005D3B0F">
        <w:rPr>
          <w:u w:val="single"/>
        </w:rPr>
        <w:t>15</w:t>
      </w:r>
      <w:r>
        <w:t xml:space="preserve">     b) </w:t>
      </w:r>
      <w:r w:rsidRPr="005D3B0F">
        <w:rPr>
          <w:u w:val="single"/>
        </w:rPr>
        <w:t>3</w:t>
      </w:r>
      <w:r>
        <w:t xml:space="preserve">  ve </w:t>
      </w:r>
      <w:r w:rsidRPr="005D3B0F">
        <w:rPr>
          <w:u w:val="single"/>
        </w:rPr>
        <w:t>6</w:t>
      </w:r>
      <w:r>
        <w:t xml:space="preserve">     c) </w:t>
      </w:r>
      <w:r w:rsidRPr="005D3B0F">
        <w:rPr>
          <w:u w:val="single"/>
        </w:rPr>
        <w:t>2</w:t>
      </w:r>
      <w:r>
        <w:t xml:space="preserve">  ve </w:t>
      </w:r>
      <w:r w:rsidRPr="005D3B0F">
        <w:rPr>
          <w:u w:val="single"/>
        </w:rPr>
        <w:t>4</w:t>
      </w:r>
      <w:r>
        <w:t xml:space="preserve">           d) </w:t>
      </w:r>
      <w:r w:rsidRPr="005D3B0F">
        <w:rPr>
          <w:u w:val="single"/>
        </w:rPr>
        <w:t>1</w:t>
      </w:r>
      <w:r>
        <w:t xml:space="preserve"> ve  </w:t>
      </w:r>
      <w:r w:rsidRPr="005D3B0F">
        <w:rPr>
          <w:u w:val="single"/>
        </w:rPr>
        <w:t>4</w:t>
      </w:r>
    </w:p>
    <w:p w:rsidR="00BE15E4" w:rsidRDefault="00BE15E4" w:rsidP="007A3039">
      <w:pPr>
        <w:pStyle w:val="NoSpacing"/>
      </w:pPr>
      <w:r>
        <w:t xml:space="preserve">     6       14         5       11        7      13              3      12    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42" type="#_x0000_t32" style="position:absolute;margin-left:-36pt;margin-top:9.95pt;width:298.3pt;height:0;z-index:251663360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>9. Paramın 2/5 ‘i ile oyuncak araba alınca 21 TL param kaldı. Buna göre oyuncak araba kaç liradır?</w:t>
      </w:r>
    </w:p>
    <w:p w:rsidR="00BE15E4" w:rsidRDefault="00BE15E4" w:rsidP="007A3039">
      <w:pPr>
        <w:pStyle w:val="NoSpacing"/>
      </w:pPr>
      <w:r>
        <w:t>a) 14                 b)12                   c) 21                 d)28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43" type="#_x0000_t32" style="position:absolute;margin-left:-17.05pt;margin-top:11.4pt;width:298.3pt;height:0;z-index:251654144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>10. Aşağıdaki  şeklin taralı kısmı kitabımın okuduğum bölümünü gösteriyor. 75 sayfa okuduğuma göre okumadığım kaç sayfam kalmıştır?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1"/>
        <w:gridCol w:w="551"/>
        <w:gridCol w:w="551"/>
      </w:tblGrid>
      <w:tr w:rsidR="00BE15E4" w:rsidRPr="0057597D" w:rsidTr="0057597D">
        <w:trPr>
          <w:trHeight w:val="320"/>
        </w:trPr>
        <w:tc>
          <w:tcPr>
            <w:tcW w:w="551" w:type="dxa"/>
          </w:tcPr>
          <w:p w:rsidR="00BE15E4" w:rsidRPr="0057597D" w:rsidRDefault="00BE15E4" w:rsidP="007A3039">
            <w:pPr>
              <w:pStyle w:val="NoSpacing"/>
            </w:pPr>
          </w:p>
        </w:tc>
        <w:tc>
          <w:tcPr>
            <w:tcW w:w="551" w:type="dxa"/>
          </w:tcPr>
          <w:p w:rsidR="00BE15E4" w:rsidRPr="0057597D" w:rsidRDefault="00BE15E4" w:rsidP="007A3039">
            <w:pPr>
              <w:pStyle w:val="NoSpacing"/>
            </w:pPr>
          </w:p>
        </w:tc>
        <w:tc>
          <w:tcPr>
            <w:tcW w:w="551" w:type="dxa"/>
            <w:shd w:val="clear" w:color="auto" w:fill="FF0000"/>
          </w:tcPr>
          <w:p w:rsidR="00BE15E4" w:rsidRPr="0057597D" w:rsidRDefault="00BE15E4" w:rsidP="007A3039">
            <w:pPr>
              <w:pStyle w:val="NoSpacing"/>
            </w:pPr>
            <w:r>
              <w:rPr>
                <w:noProof/>
                <w:lang w:eastAsia="tr-TR"/>
              </w:rPr>
              <w:pict>
                <v:roundrect id="_x0000_s1044" style="position:absolute;margin-left:29.95pt;margin-top:4.95pt;width:174.15pt;height:41.9pt;z-index:251638784;mso-position-horizontal-relative:text;mso-position-vertical-relative:text" arcsize="10923f" stroked="f">
                  <v:textbox>
                    <w:txbxContent>
                      <w:p w:rsidR="00BE15E4" w:rsidRDefault="00BE15E4">
                        <w:r>
                          <w:t>a)150       b)90     c)160     d)180</w:t>
                        </w:r>
                      </w:p>
                    </w:txbxContent>
                  </v:textbox>
                </v:roundrect>
              </w:pict>
            </w:r>
          </w:p>
        </w:tc>
      </w:tr>
      <w:tr w:rsidR="00BE15E4" w:rsidRPr="0057597D" w:rsidTr="0057597D">
        <w:trPr>
          <w:trHeight w:val="303"/>
        </w:trPr>
        <w:tc>
          <w:tcPr>
            <w:tcW w:w="551" w:type="dxa"/>
          </w:tcPr>
          <w:p w:rsidR="00BE15E4" w:rsidRPr="0057597D" w:rsidRDefault="00BE15E4" w:rsidP="007A3039">
            <w:pPr>
              <w:pStyle w:val="NoSpacing"/>
            </w:pPr>
            <w:r w:rsidRPr="0057597D">
              <w:t xml:space="preserve">   </w:t>
            </w:r>
          </w:p>
        </w:tc>
        <w:tc>
          <w:tcPr>
            <w:tcW w:w="551" w:type="dxa"/>
            <w:shd w:val="clear" w:color="auto" w:fill="FF0000"/>
          </w:tcPr>
          <w:p w:rsidR="00BE15E4" w:rsidRPr="0057597D" w:rsidRDefault="00BE15E4" w:rsidP="007A3039">
            <w:pPr>
              <w:pStyle w:val="NoSpacing"/>
            </w:pPr>
          </w:p>
        </w:tc>
        <w:tc>
          <w:tcPr>
            <w:tcW w:w="551" w:type="dxa"/>
          </w:tcPr>
          <w:p w:rsidR="00BE15E4" w:rsidRPr="0057597D" w:rsidRDefault="00BE15E4" w:rsidP="007A3039">
            <w:pPr>
              <w:pStyle w:val="NoSpacing"/>
            </w:pPr>
          </w:p>
        </w:tc>
      </w:tr>
      <w:tr w:rsidR="00BE15E4" w:rsidRPr="0057597D" w:rsidTr="0057597D">
        <w:trPr>
          <w:trHeight w:val="320"/>
        </w:trPr>
        <w:tc>
          <w:tcPr>
            <w:tcW w:w="551" w:type="dxa"/>
            <w:shd w:val="clear" w:color="auto" w:fill="FF0000"/>
          </w:tcPr>
          <w:p w:rsidR="00BE15E4" w:rsidRPr="0057597D" w:rsidRDefault="00BE15E4" w:rsidP="007A3039">
            <w:pPr>
              <w:pStyle w:val="NoSpacing"/>
            </w:pPr>
          </w:p>
        </w:tc>
        <w:tc>
          <w:tcPr>
            <w:tcW w:w="551" w:type="dxa"/>
          </w:tcPr>
          <w:p w:rsidR="00BE15E4" w:rsidRPr="0057597D" w:rsidRDefault="00BE15E4" w:rsidP="007A3039">
            <w:pPr>
              <w:pStyle w:val="NoSpacing"/>
            </w:pPr>
          </w:p>
        </w:tc>
        <w:tc>
          <w:tcPr>
            <w:tcW w:w="551" w:type="dxa"/>
          </w:tcPr>
          <w:p w:rsidR="00BE15E4" w:rsidRPr="0057597D" w:rsidRDefault="00BE15E4" w:rsidP="007A3039">
            <w:pPr>
              <w:pStyle w:val="NoSpacing"/>
            </w:pPr>
          </w:p>
        </w:tc>
      </w:tr>
    </w:tbl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45" type="#_x0000_t32" style="position:absolute;margin-left:-17.05pt;margin-top:3.45pt;width:298.3pt;height:0;z-index:251656192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>11. Pilav pişirirken annem 2 bardak pirince 3 bardak su koymaktadır. Buna göre suyun pirince oranı kaçtır?</w:t>
      </w:r>
    </w:p>
    <w:p w:rsidR="00BE15E4" w:rsidRDefault="00BE15E4" w:rsidP="007A3039">
      <w:pPr>
        <w:pStyle w:val="NoSpacing"/>
      </w:pPr>
      <w:r>
        <w:t xml:space="preserve">a) </w:t>
      </w:r>
      <w:r w:rsidRPr="006F1BC4">
        <w:rPr>
          <w:u w:val="single"/>
        </w:rPr>
        <w:t>3</w:t>
      </w:r>
      <w:r>
        <w:t xml:space="preserve">               b) </w:t>
      </w:r>
      <w:r w:rsidRPr="006F1BC4">
        <w:rPr>
          <w:u w:val="single"/>
        </w:rPr>
        <w:t>2</w:t>
      </w:r>
      <w:r>
        <w:t xml:space="preserve">                c) </w:t>
      </w:r>
      <w:r w:rsidRPr="006F1BC4">
        <w:rPr>
          <w:u w:val="single"/>
        </w:rPr>
        <w:t>1</w:t>
      </w:r>
      <w:r>
        <w:t xml:space="preserve">                       d) </w:t>
      </w:r>
      <w:r w:rsidRPr="006F1BC4">
        <w:rPr>
          <w:u w:val="single"/>
        </w:rPr>
        <w:t>3</w:t>
      </w:r>
    </w:p>
    <w:p w:rsidR="00BE15E4" w:rsidRDefault="00BE15E4" w:rsidP="007A3039">
      <w:pPr>
        <w:pStyle w:val="NoSpacing"/>
      </w:pPr>
      <w:r>
        <w:t xml:space="preserve">    2                    3                    2                            4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46" type="#_x0000_t32" style="position:absolute;margin-left:-17.05pt;margin-top:9.55pt;width:298.3pt;height:0;z-index:251658240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>12. Bir kümeste tavukların horozlara oranı  4/3 ‘tür. Kümeste  16 tavuk olduğuna göre horozların sayısı kaçtır?</w:t>
      </w:r>
    </w:p>
    <w:p w:rsidR="00BE15E4" w:rsidRDefault="00BE15E4" w:rsidP="007A3039">
      <w:pPr>
        <w:pStyle w:val="NoSpacing"/>
      </w:pPr>
      <w:r>
        <w:t>a) 10               b) 11                      c)12                   d) 15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47" type="#_x0000_t32" style="position:absolute;margin-left:-17.05pt;margin-top:3.35pt;width:298.3pt;height:0;z-index:251660288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 xml:space="preserve">13. </w:t>
      </w:r>
      <w:r w:rsidRPr="002B4877">
        <w:rPr>
          <w:u w:val="single"/>
        </w:rPr>
        <w:t>5</w:t>
      </w:r>
      <w:r>
        <w:t xml:space="preserve"> x  </w:t>
      </w:r>
      <w:r w:rsidRPr="002B4877">
        <w:rPr>
          <w:u w:val="single"/>
        </w:rPr>
        <w:t>2</w:t>
      </w:r>
      <w:r>
        <w:t xml:space="preserve">   işleminin sonucu hangisidir?</w:t>
      </w:r>
    </w:p>
    <w:p w:rsidR="00BE15E4" w:rsidRDefault="00BE15E4" w:rsidP="007A3039">
      <w:pPr>
        <w:pStyle w:val="NoSpacing"/>
      </w:pPr>
      <w:r>
        <w:t xml:space="preserve">      6      3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t xml:space="preserve">a)  </w:t>
      </w:r>
      <w:r w:rsidRPr="002B4877">
        <w:rPr>
          <w:u w:val="single"/>
        </w:rPr>
        <w:t>18</w:t>
      </w:r>
      <w:r>
        <w:t xml:space="preserve">               b) </w:t>
      </w:r>
      <w:r w:rsidRPr="002B4877">
        <w:rPr>
          <w:u w:val="single"/>
        </w:rPr>
        <w:t xml:space="preserve">10 </w:t>
      </w:r>
      <w:r>
        <w:t xml:space="preserve">                   c)</w:t>
      </w:r>
      <w:r w:rsidRPr="002B4877">
        <w:rPr>
          <w:u w:val="single"/>
        </w:rPr>
        <w:t xml:space="preserve">12 </w:t>
      </w:r>
      <w:r>
        <w:t xml:space="preserve">               d)</w:t>
      </w:r>
      <w:r w:rsidRPr="002B4877">
        <w:rPr>
          <w:u w:val="single"/>
        </w:rPr>
        <w:t>15</w:t>
      </w:r>
    </w:p>
    <w:p w:rsidR="00BE15E4" w:rsidRDefault="00BE15E4" w:rsidP="007A3039">
      <w:pPr>
        <w:pStyle w:val="NoSpacing"/>
      </w:pPr>
      <w:r>
        <w:t xml:space="preserve">      10                   18                        18                   18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48" type="#_x0000_t32" style="position:absolute;margin-left:-17.05pt;margin-top:3.4pt;width:298.3pt;height:0;z-index:251664384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 xml:space="preserve">14.  </w:t>
      </w:r>
      <w:r w:rsidRPr="002B4877">
        <w:rPr>
          <w:u w:val="single"/>
        </w:rPr>
        <w:t>a+2</w:t>
      </w:r>
      <w:r>
        <w:t xml:space="preserve">  =  </w:t>
      </w:r>
      <w:r w:rsidRPr="002B4877">
        <w:rPr>
          <w:u w:val="single"/>
        </w:rPr>
        <w:t>15</w:t>
      </w:r>
      <w:r>
        <w:t xml:space="preserve">  eşitliğinde a kaçtır?</w:t>
      </w:r>
    </w:p>
    <w:p w:rsidR="00BE15E4" w:rsidRDefault="00BE15E4" w:rsidP="007A3039">
      <w:pPr>
        <w:pStyle w:val="NoSpacing"/>
      </w:pPr>
      <w:r>
        <w:t xml:space="preserve">          2         6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t>a)  4                  b) 5                c)6                   d)3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49" type="#_x0000_t32" style="position:absolute;margin-left:-17.05pt;margin-top:12.45pt;width:298.3pt;height:0;z-index:251665408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>15. 5 kişi , 500 liranın 2/5’ini paylaşırsa her birine kaçar lira düşer?</w:t>
      </w:r>
    </w:p>
    <w:p w:rsidR="00BE15E4" w:rsidRDefault="00BE15E4" w:rsidP="007A3039">
      <w:pPr>
        <w:pStyle w:val="NoSpacing"/>
      </w:pPr>
      <w:r>
        <w:t xml:space="preserve">a) 80            b)75                  c)40                  d)60    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50" type="#_x0000_t32" style="position:absolute;margin-left:-17.05pt;margin-top:14.5pt;width:298.3pt;height:0;z-index:251666432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 xml:space="preserve">16.  </w:t>
      </w:r>
      <w:r w:rsidRPr="009455B9">
        <w:rPr>
          <w:u w:val="single"/>
        </w:rPr>
        <w:t>14</w:t>
      </w:r>
      <w:r>
        <w:t xml:space="preserve">  =  </w:t>
      </w:r>
      <w:r w:rsidRPr="009455B9">
        <w:rPr>
          <w:u w:val="single"/>
        </w:rPr>
        <w:t>b</w:t>
      </w:r>
      <w:r>
        <w:t xml:space="preserve">    eşitliğinde  b yerine kaç yazılmalıdır?</w:t>
      </w:r>
    </w:p>
    <w:p w:rsidR="00BE15E4" w:rsidRDefault="00BE15E4" w:rsidP="007A3039">
      <w:pPr>
        <w:pStyle w:val="NoSpacing"/>
      </w:pPr>
      <w:r>
        <w:t xml:space="preserve">        12     36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t>a) 42                b) 28               c)14                     d) 46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51" type="#_x0000_t32" style="position:absolute;margin-left:-35pt;margin-top:8.35pt;width:298.3pt;height:0;z-index:251677696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>17.  25/100 kesrine denk olan kesir hangi seçenekte gösterilmiştir?</w:t>
      </w: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52" type="#_x0000_t32" style="position:absolute;margin-left:166.05pt;margin-top:7.7pt;width:0;height:40.45pt;z-index:251642880" o:connectortype="straight"/>
        </w:pict>
      </w:r>
      <w:r>
        <w:rPr>
          <w:noProof/>
          <w:lang w:eastAsia="tr-TR"/>
        </w:rPr>
        <w:pict>
          <v:roundrect id="_x0000_s1053" style="position:absolute;margin-left:133.95pt;margin-top:7.7pt;width:63.15pt;height:40.45pt;z-index:251641856" arcsize="10923f"/>
        </w:pict>
      </w:r>
      <w:r>
        <w:rPr>
          <w:noProof/>
          <w:lang w:eastAsia="tr-TR"/>
        </w:rPr>
        <w:pict>
          <v:roundrect id="_x0000_s1054" style="position:absolute;margin-left:15.45pt;margin-top:7.7pt;width:63.15pt;height:40.45pt;z-index:251639808" arcsize="10923f">
            <v:textbox style="mso-next-textbox:#_x0000_s1054">
              <w:txbxContent>
                <w:p w:rsidR="00BE15E4" w:rsidRDefault="00BE15E4" w:rsidP="001B4E55">
                  <w:pPr>
                    <w:pStyle w:val="NoSpacing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55" type="#_x0000_t32" style="position:absolute;margin-left:47pt;margin-top:7.7pt;width:0;height:40.45pt;z-index:251640832" o:connectortype="straight"/>
        </w:pict>
      </w:r>
    </w:p>
    <w:p w:rsidR="00BE15E4" w:rsidRDefault="00BE15E4" w:rsidP="007A3039">
      <w:pPr>
        <w:pStyle w:val="NoSpacing"/>
      </w:pPr>
      <w:r>
        <w:t xml:space="preserve">a)                                          b)  </w:t>
      </w: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56" type="#_x0000_t32" style="position:absolute;margin-left:133.95pt;margin-top:2.2pt;width:63.15pt;height:0;z-index:251643904" o:connectortype="straight"/>
        </w:pict>
      </w:r>
      <w:r>
        <w:t xml:space="preserve">        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57" type="#_x0000_t32" style="position:absolute;margin-left:133.95pt;margin-top:1.05pt;width:63.15pt;height:40.45pt;z-index:251651072" o:connectortype="straight"/>
        </w:pict>
      </w:r>
      <w:r>
        <w:rPr>
          <w:noProof/>
          <w:lang w:eastAsia="tr-TR"/>
        </w:rPr>
        <w:pict>
          <v:shape id="_x0000_s1058" type="#_x0000_t32" style="position:absolute;margin-left:133.95pt;margin-top:1.05pt;width:63.15pt;height:40.45pt;flip:y;z-index:251650048" o:connectortype="straight"/>
        </w:pict>
      </w:r>
      <w:r>
        <w:rPr>
          <w:noProof/>
          <w:lang w:eastAsia="tr-TR"/>
        </w:rPr>
        <w:pict>
          <v:roundrect id="_x0000_s1059" style="position:absolute;margin-left:133.95pt;margin-top:1.05pt;width:63.15pt;height:40.45pt;z-index:251649024" arcsize="10923f"/>
        </w:pict>
      </w:r>
      <w:r>
        <w:rPr>
          <w:noProof/>
          <w:lang w:eastAsia="tr-TR"/>
        </w:rPr>
        <w:pict>
          <v:shape id="_x0000_s1060" type="#_x0000_t32" style="position:absolute;margin-left:15.45pt;margin-top:29.45pt;width:63.15pt;height:0;z-index:251648000" o:connectortype="straight"/>
        </w:pict>
      </w:r>
      <w:r>
        <w:rPr>
          <w:noProof/>
          <w:lang w:eastAsia="tr-TR"/>
        </w:rPr>
        <w:pict>
          <v:shape id="_x0000_s1061" type="#_x0000_t32" style="position:absolute;margin-left:15.45pt;margin-top:14.05pt;width:63.15pt;height:0;z-index:251646976" o:connectortype="straight"/>
        </w:pict>
      </w:r>
      <w:r>
        <w:rPr>
          <w:noProof/>
          <w:lang w:eastAsia="tr-TR"/>
        </w:rPr>
        <w:pict>
          <v:shape id="_x0000_s1062" type="#_x0000_t32" style="position:absolute;margin-left:47pt;margin-top:1.05pt;width:0;height:40.45pt;z-index:251645952" o:connectortype="straight"/>
        </w:pict>
      </w:r>
      <w:r>
        <w:rPr>
          <w:noProof/>
          <w:lang w:eastAsia="tr-TR"/>
        </w:rPr>
        <w:pict>
          <v:roundrect id="_x0000_s1063" style="position:absolute;margin-left:15.45pt;margin-top:1.05pt;width:63.15pt;height:40.45pt;z-index:251644928" arcsize="10923f"/>
        </w:pict>
      </w:r>
      <w:r>
        <w:t xml:space="preserve">c)                                          d) 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64" type="#_x0000_t32" style="position:absolute;margin-left:-35pt;margin-top:11.75pt;width:298.3pt;height:0;z-index:251676672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 xml:space="preserve">18. </w:t>
      </w:r>
      <w:smartTag w:uri="urn:schemas-microsoft-com:office:smarttags" w:element="metricconverter">
        <w:smartTagPr>
          <w:attr w:name="ProductID" w:val="8 litre"/>
        </w:smartTagPr>
        <w:r>
          <w:t>8 litre</w:t>
        </w:r>
      </w:smartTag>
      <w:r>
        <w:t xml:space="preserve"> benzinle </w:t>
      </w:r>
      <w:smartTag w:uri="urn:schemas-microsoft-com:office:smarttags" w:element="metricconverter">
        <w:smartTagPr>
          <w:attr w:name="ProductID" w:val="100 km"/>
        </w:smartTagPr>
        <w:r>
          <w:t>100 km</w:t>
        </w:r>
      </w:smartTag>
      <w:r>
        <w:t xml:space="preserve"> yol giden bir araç, </w:t>
      </w:r>
      <w:smartTag w:uri="urn:schemas-microsoft-com:office:smarttags" w:element="metricconverter">
        <w:smartTagPr>
          <w:attr w:name="ProductID" w:val="450 km"/>
        </w:smartTagPr>
        <w:r>
          <w:t>450 km</w:t>
        </w:r>
      </w:smartTag>
      <w:r>
        <w:t xml:space="preserve"> yolu kaç litre benzinle gider?</w:t>
      </w:r>
    </w:p>
    <w:p w:rsidR="00BE15E4" w:rsidRDefault="00BE15E4" w:rsidP="007A3039">
      <w:pPr>
        <w:pStyle w:val="NoSpacing"/>
      </w:pPr>
      <w:r>
        <w:t>a) 24                 b) 32                   c)36                      d) 40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65" type="#_x0000_t32" style="position:absolute;margin-left:-35pt;margin-top:9.2pt;width:298.3pt;height:0;z-index:251674624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 xml:space="preserve">19. </w:t>
      </w:r>
      <w:smartTag w:uri="urn:schemas-microsoft-com:office:smarttags" w:element="metricconverter">
        <w:smartTagPr>
          <w:attr w:name="ProductID" w:val="5 kg"/>
        </w:smartTagPr>
        <w:r>
          <w:t>5 kg</w:t>
        </w:r>
      </w:smartTag>
      <w:r>
        <w:t xml:space="preserve"> un ile </w:t>
      </w:r>
      <w:smartTag w:uri="urn:schemas-microsoft-com:office:smarttags" w:element="metricconverter">
        <w:smartTagPr>
          <w:attr w:name="ProductID" w:val="2 kg"/>
        </w:smartTagPr>
        <w:r>
          <w:t>2 kg</w:t>
        </w:r>
      </w:smartTag>
      <w:r>
        <w:t xml:space="preserve"> şeker karıştırılarak helva yapılıyor. </w:t>
      </w:r>
      <w:smartTag w:uri="urn:schemas-microsoft-com:office:smarttags" w:element="metricconverter">
        <w:smartTagPr>
          <w:attr w:name="ProductID" w:val="10 kg"/>
        </w:smartTagPr>
        <w:r>
          <w:t>10 kg</w:t>
        </w:r>
      </w:smartTag>
      <w:r>
        <w:t xml:space="preserve"> şekere karıştırmak için kaç kg un gerekir?</w:t>
      </w:r>
    </w:p>
    <w:p w:rsidR="00BE15E4" w:rsidRDefault="00BE15E4" w:rsidP="007A3039">
      <w:pPr>
        <w:pStyle w:val="NoSpacing"/>
      </w:pPr>
      <w:r>
        <w:t>a) 20                    b) 24                 c) 30                   d) 25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66" type="#_x0000_t32" style="position:absolute;margin-left:-35pt;margin-top:9.8pt;width:298.3pt;height:0;z-index:251671552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>20. Benim yaşım , babamın yaşının 3/8 ‘i kadardır. Ben 12 yaşında olduğuma göre babam kaç yaşındadır?</w:t>
      </w:r>
    </w:p>
    <w:p w:rsidR="00BE15E4" w:rsidRDefault="00BE15E4" w:rsidP="007A3039">
      <w:pPr>
        <w:pStyle w:val="NoSpacing"/>
      </w:pPr>
      <w:r>
        <w:t>a) 40              b) 32                    c) 36                      d)30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67" type="#_x0000_t32" style="position:absolute;margin-left:-35pt;margin-top:10.9pt;width:298.3pt;height:0;z-index:251669504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 xml:space="preserve">21.  2   </w:t>
      </w:r>
      <w:r w:rsidRPr="00B24A3A">
        <w:rPr>
          <w:u w:val="single"/>
        </w:rPr>
        <w:t xml:space="preserve">1  </w:t>
      </w:r>
      <w:r>
        <w:t xml:space="preserve">  kesri aşağıdakilerden hangisine eşittir?</w:t>
      </w:r>
    </w:p>
    <w:p w:rsidR="00BE15E4" w:rsidRDefault="00BE15E4" w:rsidP="007A3039">
      <w:pPr>
        <w:pStyle w:val="NoSpacing"/>
      </w:pPr>
      <w:r>
        <w:t xml:space="preserve">            9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t xml:space="preserve">a)  </w:t>
      </w:r>
      <w:r w:rsidRPr="00B24A3A">
        <w:rPr>
          <w:u w:val="single"/>
        </w:rPr>
        <w:t>19</w:t>
      </w:r>
      <w:r>
        <w:t xml:space="preserve">             b) </w:t>
      </w:r>
      <w:r w:rsidRPr="00B24A3A">
        <w:rPr>
          <w:u w:val="single"/>
        </w:rPr>
        <w:t xml:space="preserve">9 </w:t>
      </w:r>
      <w:r>
        <w:t xml:space="preserve">               c)  </w:t>
      </w:r>
      <w:r w:rsidRPr="00291B59">
        <w:rPr>
          <w:u w:val="single"/>
        </w:rPr>
        <w:t xml:space="preserve">20 </w:t>
      </w:r>
      <w:r>
        <w:t xml:space="preserve">               d) </w:t>
      </w:r>
      <w:r w:rsidRPr="00291B59">
        <w:rPr>
          <w:u w:val="single"/>
        </w:rPr>
        <w:t>18</w:t>
      </w:r>
    </w:p>
    <w:p w:rsidR="00BE15E4" w:rsidRDefault="00BE15E4" w:rsidP="007A3039">
      <w:pPr>
        <w:pStyle w:val="NoSpacing"/>
      </w:pPr>
      <w:r>
        <w:t xml:space="preserve">      9                   19                    9                       9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hyperlink r:id="rId4" w:history="1">
        <w:r w:rsidRPr="00EB1C4C">
          <w:rPr>
            <w:rStyle w:val="Hyperlink"/>
          </w:rPr>
          <w:t>www.sorubak.com</w:t>
        </w:r>
      </w:hyperlink>
      <w:r>
        <w:t xml:space="preserve"> 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68" type="#_x0000_t32" style="position:absolute;margin-left:-35pt;margin-top:9.95pt;width:298.3pt;height:0;z-index:251667456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>22. 3/ 4’ü 75 olan sayının tamamı kaçtır?</w:t>
      </w:r>
    </w:p>
    <w:p w:rsidR="00BE15E4" w:rsidRDefault="00BE15E4" w:rsidP="007A3039">
      <w:pPr>
        <w:pStyle w:val="NoSpacing"/>
      </w:pPr>
      <w:r>
        <w:t>a) 120              b)90            c)100                  d)150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69" type="#_x0000_t32" style="position:absolute;margin-left:-16.05pt;margin-top:13.15pt;width:298.3pt;height:0;z-index:251679744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t>23. Aşağıdaki sıralamalardan hangisi yanlıştır?</w:t>
      </w:r>
    </w:p>
    <w:p w:rsidR="00BE15E4" w:rsidRDefault="00BE15E4" w:rsidP="007A3039">
      <w:pPr>
        <w:pStyle w:val="NoSpacing"/>
      </w:pPr>
      <w:r>
        <w:t xml:space="preserve">a)  </w:t>
      </w:r>
      <w:r w:rsidRPr="0076065B">
        <w:rPr>
          <w:u w:val="single"/>
        </w:rPr>
        <w:t xml:space="preserve">2 </w:t>
      </w:r>
      <w:r>
        <w:t xml:space="preserve">&lt; </w:t>
      </w:r>
      <w:r w:rsidRPr="0076065B">
        <w:rPr>
          <w:u w:val="single"/>
        </w:rPr>
        <w:t>3</w:t>
      </w:r>
      <w:r>
        <w:t xml:space="preserve">     b) </w:t>
      </w:r>
      <w:r w:rsidRPr="0076065B">
        <w:rPr>
          <w:u w:val="single"/>
        </w:rPr>
        <w:t>4</w:t>
      </w:r>
      <w:r>
        <w:t xml:space="preserve">  &lt;  </w:t>
      </w:r>
      <w:r w:rsidRPr="0076065B">
        <w:rPr>
          <w:u w:val="single"/>
        </w:rPr>
        <w:t>6</w:t>
      </w:r>
      <w:r>
        <w:t xml:space="preserve">        c) </w:t>
      </w:r>
      <w:r w:rsidRPr="0076065B">
        <w:rPr>
          <w:u w:val="single"/>
        </w:rPr>
        <w:t>9</w:t>
      </w:r>
      <w:r>
        <w:t xml:space="preserve">  &lt;  </w:t>
      </w:r>
      <w:r w:rsidRPr="0076065B">
        <w:rPr>
          <w:u w:val="single"/>
        </w:rPr>
        <w:t xml:space="preserve">12 </w:t>
      </w:r>
      <w:r>
        <w:t xml:space="preserve">        d) </w:t>
      </w:r>
      <w:r w:rsidRPr="0076065B">
        <w:rPr>
          <w:u w:val="single"/>
        </w:rPr>
        <w:t>7</w:t>
      </w:r>
      <w:r>
        <w:t xml:space="preserve">  &lt;  </w:t>
      </w:r>
      <w:r w:rsidRPr="0076065B">
        <w:rPr>
          <w:u w:val="single"/>
        </w:rPr>
        <w:t>3</w:t>
      </w:r>
    </w:p>
    <w:p w:rsidR="00BE15E4" w:rsidRDefault="00BE15E4" w:rsidP="007A3039">
      <w:pPr>
        <w:pStyle w:val="NoSpacing"/>
      </w:pPr>
      <w:r>
        <w:t xml:space="preserve">     4     4         5      3            11     11             6       4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70" type="#_x0000_t32" style="position:absolute;margin-left:-16.05pt;margin-top:7.85pt;width:298.3pt;height:0;z-index:251678720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 xml:space="preserve">24.  </w:t>
      </w:r>
      <w:r w:rsidRPr="004339D9">
        <w:rPr>
          <w:u w:val="single"/>
        </w:rPr>
        <w:t xml:space="preserve">16 </w:t>
      </w:r>
      <w:r>
        <w:t xml:space="preserve"> bileşik kesrinin tam sayılı kesir olarak </w:t>
      </w:r>
    </w:p>
    <w:p w:rsidR="00BE15E4" w:rsidRDefault="00BE15E4" w:rsidP="007A3039">
      <w:pPr>
        <w:pStyle w:val="NoSpacing"/>
      </w:pPr>
      <w:r>
        <w:t xml:space="preserve">         5</w:t>
      </w:r>
    </w:p>
    <w:p w:rsidR="00BE15E4" w:rsidRDefault="00BE15E4" w:rsidP="007A3039">
      <w:pPr>
        <w:pStyle w:val="NoSpacing"/>
      </w:pPr>
      <w:r>
        <w:t>gösterilişi  aşağıdakilerden hangisidir?</w:t>
      </w:r>
    </w:p>
    <w:p w:rsidR="00BE15E4" w:rsidRDefault="00BE15E4" w:rsidP="007A3039">
      <w:pPr>
        <w:pStyle w:val="NoSpacing"/>
      </w:pPr>
      <w:r>
        <w:t xml:space="preserve">a)  2  </w:t>
      </w:r>
      <w:r w:rsidRPr="004339D9">
        <w:rPr>
          <w:u w:val="single"/>
        </w:rPr>
        <w:t>1</w:t>
      </w:r>
      <w:r>
        <w:t xml:space="preserve">           b)  3  </w:t>
      </w:r>
      <w:r w:rsidRPr="004339D9">
        <w:rPr>
          <w:u w:val="single"/>
        </w:rPr>
        <w:t>1</w:t>
      </w:r>
      <w:r>
        <w:t xml:space="preserve">              d)  3   </w:t>
      </w:r>
      <w:r w:rsidRPr="004339D9">
        <w:rPr>
          <w:u w:val="single"/>
        </w:rPr>
        <w:t>2</w:t>
      </w:r>
      <w:r>
        <w:t xml:space="preserve">             d) 4  </w:t>
      </w:r>
      <w:r w:rsidRPr="004339D9">
        <w:rPr>
          <w:u w:val="single"/>
        </w:rPr>
        <w:t>1</w:t>
      </w:r>
    </w:p>
    <w:p w:rsidR="00BE15E4" w:rsidRDefault="00BE15E4" w:rsidP="007A3039">
      <w:pPr>
        <w:pStyle w:val="NoSpacing"/>
      </w:pPr>
      <w:r>
        <w:t xml:space="preserve">         5                     5                          5                      5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71" type="#_x0000_t32" style="position:absolute;margin-left:-16.05pt;margin-top:10.8pt;width:298.3pt;height:0;z-index:251675648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 xml:space="preserve">25. Sınıfımızdaki sıra sayısının öğrenci sayısına oranı </w:t>
      </w:r>
    </w:p>
    <w:p w:rsidR="00BE15E4" w:rsidRDefault="00BE15E4" w:rsidP="007A3039">
      <w:pPr>
        <w:pStyle w:val="NoSpacing"/>
      </w:pPr>
      <w:r>
        <w:t>½ ‘dir. Sınıfımızda  öğrenci ve sıra sayısının toplamı 45 olduğuna göre sınıfta kaç sıra vardır?</w:t>
      </w:r>
    </w:p>
    <w:p w:rsidR="00BE15E4" w:rsidRDefault="00BE15E4" w:rsidP="007A3039">
      <w:pPr>
        <w:pStyle w:val="NoSpacing"/>
      </w:pPr>
      <w:r>
        <w:t>a) 15                 b)20                  c)30                     d)10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72" type="#_x0000_t32" style="position:absolute;margin-left:-16.05pt;margin-top:12.5pt;width:298.3pt;height:0;z-index:251673600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 xml:space="preserve">26. </w:t>
      </w:r>
      <w:smartTag w:uri="urn:schemas-microsoft-com:office:smarttags" w:element="metricconverter">
        <w:smartTagPr>
          <w:attr w:name="ProductID" w:val="5 kg"/>
        </w:smartTagPr>
        <w:r>
          <w:t>5 kg</w:t>
        </w:r>
      </w:smartTag>
      <w:r>
        <w:t xml:space="preserve"> ayçiçeğinden </w:t>
      </w:r>
      <w:smartTag w:uri="urn:schemas-microsoft-com:office:smarttags" w:element="metricconverter">
        <w:smartTagPr>
          <w:attr w:name="ProductID" w:val="3 kg"/>
        </w:smartTagPr>
        <w:r>
          <w:t>3 kg</w:t>
        </w:r>
      </w:smartTag>
      <w:r>
        <w:t xml:space="preserve"> yağ elde edilmektedir. </w:t>
      </w:r>
      <w:smartTag w:uri="urn:schemas-microsoft-com:office:smarttags" w:element="metricconverter">
        <w:smartTagPr>
          <w:attr w:name="ProductID" w:val="15 kg"/>
        </w:smartTagPr>
        <w:r>
          <w:t>15 kg</w:t>
        </w:r>
      </w:smartTag>
      <w:r>
        <w:t xml:space="preserve">  yağ elde etmek için kaç kg ayçiçeği gerekir? </w:t>
      </w:r>
    </w:p>
    <w:p w:rsidR="00BE15E4" w:rsidRDefault="00BE15E4" w:rsidP="007A3039">
      <w:pPr>
        <w:pStyle w:val="NoSpacing"/>
      </w:pPr>
      <w:r>
        <w:t>a) 20              b)25                     d)30                   d) 15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73" type="#_x0000_t32" style="position:absolute;margin-left:-16.05pt;margin-top:.7pt;width:298.3pt;height:0;z-index:251672576" o:connectortype="straight" strokecolor="#f79646" strokeweight="2.5pt">
            <v:shadow color="#868686"/>
          </v:shape>
        </w:pict>
      </w:r>
      <w:r>
        <w:t>27. 120 sayısının 2/ 6’sı kaçtır?</w:t>
      </w:r>
    </w:p>
    <w:p w:rsidR="00BE15E4" w:rsidRDefault="00BE15E4" w:rsidP="007A3039">
      <w:pPr>
        <w:pStyle w:val="NoSpacing"/>
      </w:pPr>
      <w:r>
        <w:t>a) 30                 b)35                 c)40                   d)45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74" type="#_x0000_t32" style="position:absolute;margin-left:-16.05pt;margin-top:11.95pt;width:298.3pt;height:0;z-index:251670528" o:connectortype="straight" strokecolor="#f79646" strokeweight="2.5pt">
            <v:shadow color="#868686"/>
          </v:shape>
        </w:pict>
      </w:r>
    </w:p>
    <w:p w:rsidR="00BE15E4" w:rsidRDefault="00BE15E4" w:rsidP="007A3039">
      <w:pPr>
        <w:pStyle w:val="NoSpacing"/>
      </w:pPr>
      <w:r>
        <w:t>28.  3/ 5 kesrine denk olan kesir aşağıdakilerden hangisidir?</w:t>
      </w:r>
    </w:p>
    <w:p w:rsidR="00BE15E4" w:rsidRDefault="00BE15E4" w:rsidP="007A3039">
      <w:pPr>
        <w:pStyle w:val="NoSpacing"/>
      </w:pPr>
    </w:p>
    <w:p w:rsidR="00BE15E4" w:rsidRDefault="00BE15E4" w:rsidP="007A3039">
      <w:pPr>
        <w:pStyle w:val="NoSpacing"/>
      </w:pPr>
      <w:r>
        <w:t xml:space="preserve">a)  </w:t>
      </w:r>
      <w:r w:rsidRPr="00347EFA">
        <w:rPr>
          <w:u w:val="single"/>
        </w:rPr>
        <w:t>9</w:t>
      </w:r>
      <w:r>
        <w:t xml:space="preserve">                       b)</w:t>
      </w:r>
      <w:r w:rsidRPr="00347EFA">
        <w:rPr>
          <w:u w:val="single"/>
        </w:rPr>
        <w:t xml:space="preserve">15 </w:t>
      </w:r>
      <w:r>
        <w:t xml:space="preserve">                  c)</w:t>
      </w:r>
      <w:r w:rsidRPr="00347EFA">
        <w:rPr>
          <w:u w:val="single"/>
        </w:rPr>
        <w:t xml:space="preserve">7 </w:t>
      </w:r>
      <w:r>
        <w:t xml:space="preserve">              d)</w:t>
      </w:r>
      <w:r w:rsidRPr="00347EFA">
        <w:rPr>
          <w:u w:val="single"/>
        </w:rPr>
        <w:t>12</w:t>
      </w:r>
    </w:p>
    <w:p w:rsidR="00BE15E4" w:rsidRDefault="00BE15E4" w:rsidP="007A3039">
      <w:pPr>
        <w:pStyle w:val="NoSpacing"/>
      </w:pPr>
      <w:r>
        <w:rPr>
          <w:noProof/>
          <w:lang w:eastAsia="tr-TR"/>
        </w:rPr>
        <w:pict>
          <v:shape id="_x0000_s1075" type="#_x0000_t32" style="position:absolute;margin-left:-16.05pt;margin-top:77.1pt;width:298.3pt;height:0;z-index:251668480" o:connectortype="straight" strokecolor="#f79646" strokeweight="2.5pt">
            <v:shadow color="#868686"/>
          </v:shape>
        </w:pict>
      </w:r>
      <w:r>
        <w:t xml:space="preserve">     20                         10                      5                   20</w:t>
      </w:r>
    </w:p>
    <w:sectPr w:rsidR="00BE15E4" w:rsidSect="007A303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039"/>
    <w:rsid w:val="000D4BDE"/>
    <w:rsid w:val="001B4E55"/>
    <w:rsid w:val="0022165D"/>
    <w:rsid w:val="00291B59"/>
    <w:rsid w:val="002B4877"/>
    <w:rsid w:val="00347EFA"/>
    <w:rsid w:val="003B07BD"/>
    <w:rsid w:val="004339D9"/>
    <w:rsid w:val="00472EC9"/>
    <w:rsid w:val="005602DA"/>
    <w:rsid w:val="0057597D"/>
    <w:rsid w:val="005D3B0F"/>
    <w:rsid w:val="005E6449"/>
    <w:rsid w:val="006F1BC4"/>
    <w:rsid w:val="0076065B"/>
    <w:rsid w:val="00770D4D"/>
    <w:rsid w:val="007A3039"/>
    <w:rsid w:val="007E0455"/>
    <w:rsid w:val="009455B9"/>
    <w:rsid w:val="00B24A3A"/>
    <w:rsid w:val="00B966FB"/>
    <w:rsid w:val="00BE15E4"/>
    <w:rsid w:val="00C2112C"/>
    <w:rsid w:val="00EB1C4C"/>
    <w:rsid w:val="00EB241D"/>
    <w:rsid w:val="00FC7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7B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A3039"/>
    <w:rPr>
      <w:lang w:eastAsia="en-US"/>
    </w:rPr>
  </w:style>
  <w:style w:type="table" w:styleId="TableGrid">
    <w:name w:val="Table Grid"/>
    <w:basedOn w:val="TableNormal"/>
    <w:uiPriority w:val="99"/>
    <w:rsid w:val="006F1BC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B4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4E5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D4B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803</Words>
  <Characters>4579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edanur</cp:lastModifiedBy>
  <cp:revision>3</cp:revision>
  <dcterms:created xsi:type="dcterms:W3CDTF">2012-01-17T19:14:00Z</dcterms:created>
  <dcterms:modified xsi:type="dcterms:W3CDTF">2012-03-29T17:32:00Z</dcterms:modified>
</cp:coreProperties>
</file>