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43" w:rsidRDefault="00996543" w:rsidP="00FF1B4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mblem.jpg" style="position:absolute;left:0;text-align:left;margin-left:5.1pt;margin-top:7pt;width:73.45pt;height:38.9pt;z-index:-251667456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">
            <v:imagedata r:id="rId5" o:title=""/>
            <o:lock v:ext="edit" aspectratio="f"/>
          </v:shape>
        </w:pict>
      </w:r>
    </w:p>
    <w:p w:rsidR="00996543" w:rsidRPr="00B217D5" w:rsidRDefault="00996543" w:rsidP="00FF1B4F">
      <w:pPr>
        <w:jc w:val="center"/>
        <w:rPr>
          <w:b/>
        </w:rPr>
      </w:pPr>
      <w:r w:rsidRPr="00B217D5">
        <w:rPr>
          <w:b/>
        </w:rPr>
        <w:t>ÖZEL BİLGİ İLKÖĞRETİM OKULU</w:t>
      </w:r>
    </w:p>
    <w:p w:rsidR="00996543" w:rsidRDefault="00996543" w:rsidP="00FF1B4F">
      <w:pPr>
        <w:jc w:val="center"/>
        <w:rPr>
          <w:b/>
        </w:rPr>
      </w:pPr>
      <w:r w:rsidRPr="00B217D5">
        <w:rPr>
          <w:b/>
          <w:noProof/>
        </w:rPr>
        <w:t>2011-2012</w:t>
      </w:r>
      <w:r w:rsidRPr="00B217D5">
        <w:rPr>
          <w:b/>
        </w:rPr>
        <w:t xml:space="preserve"> EĞİTİM ÖĞRETİM YILI</w:t>
      </w:r>
      <w:r>
        <w:rPr>
          <w:b/>
        </w:rPr>
        <w:t xml:space="preserve">   MATEMATİK DERSİ </w:t>
      </w:r>
    </w:p>
    <w:p w:rsidR="00996543" w:rsidRPr="00B217D5" w:rsidRDefault="00996543" w:rsidP="00FF1B4F">
      <w:pPr>
        <w:jc w:val="center"/>
        <w:rPr>
          <w:b/>
        </w:rPr>
      </w:pPr>
      <w:r w:rsidRPr="00B217D5">
        <w:rPr>
          <w:b/>
        </w:rPr>
        <w:t xml:space="preserve"> 5-A SINIFI 2. DÖNEM 1. YAZILI</w:t>
      </w:r>
    </w:p>
    <w:p w:rsidR="00996543" w:rsidRPr="00B217D5" w:rsidRDefault="00996543" w:rsidP="00FF1B4F">
      <w:pPr>
        <w:rPr>
          <w:b/>
        </w:rPr>
      </w:pPr>
    </w:p>
    <w:p w:rsidR="00996543" w:rsidRDefault="00996543" w:rsidP="00FF1B4F">
      <w:r>
        <w:t>ADI SOYADI :                                                                           SINIF:5/A                NU:                 PUAN:</w:t>
      </w:r>
    </w:p>
    <w:p w:rsidR="00996543" w:rsidRDefault="00996543" w:rsidP="00FF1B4F"/>
    <w:p w:rsidR="00996543" w:rsidRDefault="00996543" w:rsidP="00586078">
      <w:pPr>
        <w:sectPr w:rsidR="00996543" w:rsidSect="00FF1B4F">
          <w:pgSz w:w="11906" w:h="16838"/>
          <w:pgMar w:top="142" w:right="282" w:bottom="284" w:left="284" w:header="708" w:footer="708" w:gutter="0"/>
          <w:cols w:space="708"/>
          <w:docGrid w:linePitch="360"/>
        </w:sectPr>
      </w:pPr>
    </w:p>
    <w:p w:rsidR="00996543" w:rsidRDefault="00996543" w:rsidP="00586078"/>
    <w:p w:rsidR="00996543" w:rsidRPr="00586078" w:rsidRDefault="00996543" w:rsidP="00586078">
      <w:pPr>
        <w:rPr>
          <w:sz w:val="22"/>
          <w:szCs w:val="22"/>
        </w:rPr>
      </w:pPr>
      <w:r>
        <w:t>1.</w:t>
      </w:r>
      <w:r w:rsidRPr="00C140F5">
        <w:rPr>
          <w:sz w:val="22"/>
          <w:szCs w:val="22"/>
        </w:rPr>
        <w:t xml:space="preserve"> </w:t>
      </w:r>
      <w:r w:rsidRPr="00C140F5">
        <w:rPr>
          <w:b/>
          <w:sz w:val="22"/>
          <w:szCs w:val="22"/>
        </w:rPr>
        <w:t>13/5</w:t>
      </w:r>
      <w:r>
        <w:rPr>
          <w:sz w:val="22"/>
          <w:szCs w:val="22"/>
        </w:rPr>
        <w:t xml:space="preserve">  </w:t>
      </w:r>
      <w:r w:rsidRPr="00586078">
        <w:rPr>
          <w:sz w:val="22"/>
          <w:szCs w:val="22"/>
        </w:rPr>
        <w:t>Kesrinin tam sayılı kesir olarak yazınız</w:t>
      </w:r>
    </w:p>
    <w:p w:rsidR="00996543" w:rsidRPr="00586078" w:rsidRDefault="00996543" w:rsidP="0058607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2.</w:t>
      </w:r>
      <w:r w:rsidRPr="00606304">
        <w:rPr>
          <w:noProof/>
          <w:sz w:val="22"/>
          <w:szCs w:val="22"/>
        </w:rPr>
        <w:pict>
          <v:shape id="Resim 16" o:spid="_x0000_i1025" type="#_x0000_t75" style="width:189.75pt;height:45pt;visibility:visible">
            <v:imagedata r:id="rId6" o:title=""/>
          </v:shape>
        </w:pict>
      </w: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 xml:space="preserve"> Şekildeki A noktasına karşılık gelen kesir sayısı kaçtır?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586078">
        <w:rPr>
          <w:sz w:val="22"/>
          <w:szCs w:val="22"/>
        </w:rPr>
        <w:t xml:space="preserve">3. </w:t>
      </w:r>
      <w:r w:rsidRPr="00733B3F">
        <w:rPr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392890343" r:id="rId8"/>
        </w:object>
      </w:r>
      <w:r w:rsidRPr="00733B3F">
        <w:rPr>
          <w:sz w:val="22"/>
          <w:szCs w:val="22"/>
        </w:rPr>
        <w:t>=</w:t>
      </w:r>
      <w:r w:rsidRPr="00733B3F">
        <w:rPr>
          <w:position w:val="-24"/>
          <w:sz w:val="22"/>
          <w:szCs w:val="22"/>
        </w:rPr>
        <w:object w:dxaOrig="360" w:dyaOrig="620">
          <v:shape id="_x0000_i1027" type="#_x0000_t75" style="width:18pt;height:30.75pt" o:ole="">
            <v:imagedata r:id="rId9" o:title=""/>
          </v:shape>
          <o:OLEObject Type="Embed" ProgID="Equation.3" ShapeID="_x0000_i1027" DrawAspect="Content" ObjectID="_1392890344" r:id="rId10"/>
        </w:object>
      </w:r>
      <w:r w:rsidRPr="00733B3F">
        <w:rPr>
          <w:sz w:val="22"/>
          <w:szCs w:val="22"/>
        </w:rPr>
        <w:t xml:space="preserve"> eşitliğinde </w:t>
      </w:r>
      <w:r w:rsidRPr="00733B3F">
        <w:rPr>
          <w:position w:val="-6"/>
          <w:sz w:val="22"/>
          <w:szCs w:val="22"/>
        </w:rPr>
        <w:object w:dxaOrig="200" w:dyaOrig="220">
          <v:shape id="_x0000_i1028" type="#_x0000_t75" style="width:9.75pt;height:11.25pt" o:ole="">
            <v:imagedata r:id="rId11" o:title=""/>
          </v:shape>
          <o:OLEObject Type="Embed" ProgID="Equation.DSMT4" ShapeID="_x0000_i1028" DrawAspect="Content" ObjectID="_1392890345" r:id="rId12"/>
        </w:object>
      </w:r>
      <w:r w:rsidRPr="00733B3F">
        <w:rPr>
          <w:sz w:val="22"/>
          <w:szCs w:val="22"/>
        </w:rPr>
        <w:t xml:space="preserve"> yerine kaç gelmelidir?</w:t>
      </w: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 xml:space="preserve">4. Bir torbanın içinde  8 mavi, 4 sarı, 5 kırmızı, 3 yeşil boncuk vardır. Torbadan rasgele çekilen bir boncuğun kırmızı gelme olasılığı yüzde kaçtır?  </w:t>
      </w: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996543" w:rsidRPr="00586078" w:rsidRDefault="00996543" w:rsidP="00C140F5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586078">
        <w:rPr>
          <w:sz w:val="22"/>
          <w:szCs w:val="22"/>
        </w:rPr>
        <w:t xml:space="preserve">5. Uzunluğu </w:t>
      </w:r>
      <w:smartTag w:uri="urn:schemas-microsoft-com:office:smarttags" w:element="metricconverter">
        <w:smartTagPr>
          <w:attr w:name="ProductID" w:val="39 m"/>
        </w:smartTagPr>
        <w:r w:rsidRPr="00586078">
          <w:rPr>
            <w:sz w:val="22"/>
            <w:szCs w:val="22"/>
          </w:rPr>
          <w:t>39 m</w:t>
        </w:r>
      </w:smartTag>
      <w:r w:rsidRPr="00586078">
        <w:rPr>
          <w:sz w:val="22"/>
          <w:szCs w:val="22"/>
        </w:rPr>
        <w:t xml:space="preserve">, genişliği </w:t>
      </w:r>
      <w:smartTag w:uri="urn:schemas-microsoft-com:office:smarttags" w:element="metricconverter">
        <w:smartTagPr>
          <w:attr w:name="ProductID" w:val="13 m"/>
        </w:smartTagPr>
        <w:r w:rsidRPr="00586078">
          <w:rPr>
            <w:sz w:val="22"/>
            <w:szCs w:val="22"/>
          </w:rPr>
          <w:t>13 m</w:t>
        </w:r>
      </w:smartTag>
      <w:r w:rsidRPr="00586078">
        <w:rPr>
          <w:sz w:val="22"/>
          <w:szCs w:val="22"/>
        </w:rPr>
        <w:t xml:space="preserve"> olan arsa, kare şeklinde olsaydı, </w:t>
      </w:r>
      <w:r w:rsidRPr="00586078">
        <w:rPr>
          <w:sz w:val="22"/>
          <w:szCs w:val="22"/>
          <w:u w:val="single"/>
        </w:rPr>
        <w:t xml:space="preserve">bir kenar uzunluğu </w:t>
      </w:r>
      <w:r w:rsidRPr="00586078">
        <w:rPr>
          <w:sz w:val="22"/>
          <w:szCs w:val="22"/>
        </w:rPr>
        <w:t>kaç metre olurdu?</w:t>
      </w:r>
    </w:p>
    <w:p w:rsidR="00996543" w:rsidRDefault="00996543" w:rsidP="00C140F5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  <w:r>
        <w:rPr>
          <w:noProof/>
        </w:rPr>
        <w:pict>
          <v:shape id="Resim 3" o:spid="_x0000_s1027" type="#_x0000_t75" style="position:absolute;margin-left:28.55pt;margin-top:12.8pt;width:126.75pt;height:61.5pt;z-index:251650048;visibility:visible" o:allowoverlap="f">
            <v:imagedata r:id="rId13" o:title=""/>
            <w10:wrap type="square"/>
          </v:shape>
        </w:pict>
      </w: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 xml:space="preserve">6. Yukarıdaki şekillerde boyalı kısımlara gelen şekiller A ve B ile gösterilmiştir. Buna göre A+ B kaçtır? 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  <w:bCs/>
        </w:rPr>
      </w:pPr>
      <w:r w:rsidRPr="00586078">
        <w:rPr>
          <w:rFonts w:ascii="Times New Roman" w:hAnsi="Times New Roman"/>
        </w:rPr>
        <w:t>7.</w:t>
      </w:r>
      <w:r w:rsidRPr="00586078">
        <w:rPr>
          <w:rFonts w:ascii="Times New Roman" w:hAnsi="Times New Roman"/>
          <w:position w:val="-24"/>
        </w:rPr>
        <w:t xml:space="preserve"> </w:t>
      </w:r>
      <w:r w:rsidRPr="00586078">
        <w:rPr>
          <w:rFonts w:ascii="Times New Roman" w:hAnsi="Times New Roman"/>
          <w:position w:val="-24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392890346" r:id="rId15"/>
        </w:object>
      </w:r>
      <w:r w:rsidRPr="00586078">
        <w:rPr>
          <w:rFonts w:ascii="Times New Roman" w:hAnsi="Times New Roman"/>
          <w:position w:val="-24"/>
        </w:rPr>
        <w:t xml:space="preserve"> </w:t>
      </w:r>
      <w:r w:rsidRPr="00586078">
        <w:rPr>
          <w:rFonts w:ascii="Times New Roman" w:hAnsi="Times New Roman"/>
          <w:bCs/>
        </w:rPr>
        <w:t xml:space="preserve">’ inin  </w:t>
      </w:r>
      <w:r w:rsidRPr="00586078">
        <w:rPr>
          <w:rFonts w:ascii="Times New Roman" w:hAnsi="Times New Roman"/>
          <w:position w:val="-24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392890347" r:id="rId17"/>
        </w:object>
      </w:r>
      <w:r w:rsidRPr="00586078">
        <w:rPr>
          <w:rFonts w:ascii="Times New Roman" w:hAnsi="Times New Roman"/>
          <w:position w:val="-24"/>
        </w:rPr>
        <w:t xml:space="preserve"> </w:t>
      </w:r>
      <w:r w:rsidRPr="00586078">
        <w:rPr>
          <w:rFonts w:ascii="Times New Roman" w:hAnsi="Times New Roman"/>
          <w:bCs/>
        </w:rPr>
        <w:t>’u   90  olan  sayının tamamı  kaçtır ?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8.</w:t>
      </w:r>
      <w:smartTag w:uri="urn:schemas-microsoft-com:office:smarttags" w:element="metricconverter">
        <w:smartTagPr>
          <w:attr w:name="ProductID" w:val="15 kg"/>
        </w:smartTagPr>
        <w:r w:rsidRPr="00586078">
          <w:rPr>
            <w:sz w:val="22"/>
            <w:szCs w:val="22"/>
          </w:rPr>
          <w:t>15 kg</w:t>
        </w:r>
      </w:smartTag>
      <w:r w:rsidRPr="00586078">
        <w:rPr>
          <w:sz w:val="22"/>
          <w:szCs w:val="22"/>
        </w:rPr>
        <w:t xml:space="preserve"> domatesten  </w:t>
      </w:r>
      <w:smartTag w:uri="urn:schemas-microsoft-com:office:smarttags" w:element="metricconverter">
        <w:smartTagPr>
          <w:attr w:name="ProductID" w:val="5 kg"/>
        </w:smartTagPr>
        <w:r w:rsidRPr="00586078">
          <w:rPr>
            <w:sz w:val="22"/>
            <w:szCs w:val="22"/>
          </w:rPr>
          <w:t>5 kg</w:t>
        </w:r>
      </w:smartTag>
      <w:r w:rsidRPr="00586078">
        <w:rPr>
          <w:sz w:val="22"/>
          <w:szCs w:val="22"/>
        </w:rPr>
        <w:t xml:space="preserve"> salça elde ediliyorsa, </w:t>
      </w:r>
      <w:smartTag w:uri="urn:schemas-microsoft-com:office:smarttags" w:element="metricconverter">
        <w:smartTagPr>
          <w:attr w:name="ProductID" w:val="45 kg"/>
        </w:smartTagPr>
        <w:r w:rsidRPr="00586078">
          <w:rPr>
            <w:sz w:val="22"/>
            <w:szCs w:val="22"/>
          </w:rPr>
          <w:t>45 kg</w:t>
        </w:r>
      </w:smartTag>
      <w:r w:rsidRPr="00586078">
        <w:rPr>
          <w:sz w:val="22"/>
          <w:szCs w:val="22"/>
        </w:rPr>
        <w:t xml:space="preserve"> domatesten kaç kg salça elde edilir?  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9.</w:t>
      </w:r>
      <w:r w:rsidRPr="00586078">
        <w:rPr>
          <w:bCs/>
          <w:sz w:val="22"/>
          <w:szCs w:val="22"/>
        </w:rPr>
        <w:t xml:space="preserve"> </w:t>
      </w:r>
      <w:r w:rsidRPr="0020186E">
        <w:rPr>
          <w:b/>
        </w:rPr>
        <w:t>400</w:t>
      </w:r>
      <w:r w:rsidRPr="0020186E">
        <w:rPr>
          <w:sz w:val="22"/>
          <w:szCs w:val="22"/>
        </w:rPr>
        <w:t xml:space="preserve"> kg şekerin önce </w:t>
      </w:r>
      <w:r w:rsidRPr="0020186E">
        <w:rPr>
          <w:b/>
          <w:sz w:val="22"/>
          <w:szCs w:val="22"/>
        </w:rPr>
        <w:t xml:space="preserve">% 12 </w:t>
      </w:r>
      <w:r w:rsidRPr="0020186E">
        <w:rPr>
          <w:sz w:val="22"/>
          <w:szCs w:val="22"/>
        </w:rPr>
        <w:t xml:space="preserve">sini sonrada </w:t>
      </w:r>
      <w:r w:rsidRPr="0020186E">
        <w:rPr>
          <w:b/>
          <w:sz w:val="22"/>
          <w:szCs w:val="22"/>
        </w:rPr>
        <w:t>% 18</w:t>
      </w:r>
      <w:r w:rsidRPr="0020186E">
        <w:rPr>
          <w:sz w:val="22"/>
          <w:szCs w:val="22"/>
        </w:rPr>
        <w:t xml:space="preserve"> satıldı.</w:t>
      </w:r>
      <w:r w:rsidRPr="0020186E">
        <w:rPr>
          <w:b/>
          <w:sz w:val="22"/>
          <w:szCs w:val="22"/>
        </w:rPr>
        <w:t>Geriye kaç kg şeker kaldı?</w:t>
      </w:r>
    </w:p>
    <w:p w:rsidR="00996543" w:rsidRPr="00586078" w:rsidRDefault="00996543" w:rsidP="00586078">
      <w:pPr>
        <w:rPr>
          <w:bCs/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10)</w:t>
      </w:r>
      <w:r w:rsidRPr="00586078">
        <w:rPr>
          <w:bCs/>
          <w:sz w:val="22"/>
          <w:szCs w:val="22"/>
        </w:rPr>
        <w:t xml:space="preserve"> 40 L’ lik bir bidonun </w:t>
      </w:r>
      <w:r w:rsidRPr="00586078">
        <w:rPr>
          <w:position w:val="-24"/>
          <w:sz w:val="22"/>
          <w:szCs w:val="22"/>
        </w:rPr>
        <w:object w:dxaOrig="220" w:dyaOrig="620">
          <v:shape id="_x0000_i1031" type="#_x0000_t75" style="width:10.5pt;height:30.75pt" o:ole="">
            <v:imagedata r:id="rId18" o:title=""/>
          </v:shape>
          <o:OLEObject Type="Embed" ProgID="Equation.3" ShapeID="_x0000_i1031" DrawAspect="Content" ObjectID="_1392890348" r:id="rId19"/>
        </w:object>
      </w:r>
      <w:r w:rsidRPr="00586078">
        <w:rPr>
          <w:bCs/>
          <w:sz w:val="22"/>
          <w:szCs w:val="22"/>
        </w:rPr>
        <w:t>’ i su ile doludur. Bidona kaç litre su eklendiğinde tamamen dolar ?</w:t>
      </w: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  <w:r w:rsidRPr="00586078">
        <w:rPr>
          <w:rFonts w:ascii="Times New Roman" w:hAnsi="Times New Roman"/>
        </w:rPr>
        <w:t xml:space="preserve">       </w:t>
      </w:r>
    </w:p>
    <w:p w:rsidR="00996543" w:rsidRDefault="00996543" w:rsidP="00586078">
      <w:pPr>
        <w:pStyle w:val="NoSpacing"/>
        <w:rPr>
          <w:rFonts w:ascii="Times New Roman" w:hAnsi="Times New Roman"/>
        </w:rPr>
      </w:pPr>
      <w:r w:rsidRPr="00586078">
        <w:rPr>
          <w:rFonts w:ascii="Times New Roman" w:hAnsi="Times New Roman"/>
        </w:rPr>
        <w:t xml:space="preserve">  </w:t>
      </w: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  <w:r w:rsidRPr="00586078">
        <w:rPr>
          <w:rFonts w:ascii="Times New Roman" w:hAnsi="Times New Roman"/>
        </w:rPr>
        <w:t>11)</w:t>
      </w:r>
      <w:r w:rsidRPr="00586078">
        <w:rPr>
          <w:rFonts w:ascii="Times New Roman" w:hAnsi="Times New Roman"/>
          <w:bCs/>
        </w:rPr>
        <w:t xml:space="preserve"> </w:t>
      </w:r>
      <w:r w:rsidRPr="00586078">
        <w:rPr>
          <w:rFonts w:ascii="Times New Roman" w:hAnsi="Times New Roman"/>
        </w:rPr>
        <w:t xml:space="preserve"> </w:t>
      </w:r>
      <w:r>
        <w:t xml:space="preserve">Çevresi </w:t>
      </w:r>
      <w:r w:rsidRPr="00586078">
        <w:rPr>
          <w:rFonts w:ascii="Times New Roman" w:hAnsi="Times New Roman"/>
        </w:rPr>
        <w:t>120 cm olan bir dikdörtgenin uzun kenarı kısa kenarının 3 katıdır. Bu dikdörtgenin kenar uzunluklarını bulunuz.</w:t>
      </w:r>
    </w:p>
    <w:p w:rsidR="00996543" w:rsidRPr="00586078" w:rsidRDefault="00996543" w:rsidP="00586078">
      <w:pPr>
        <w:pStyle w:val="NoSpacing"/>
        <w:rPr>
          <w:rFonts w:ascii="Times New Roman" w:hAnsi="Times New Roman"/>
          <w:i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  <w:bCs/>
        </w:rPr>
      </w:pPr>
      <w:r w:rsidRPr="00586078">
        <w:rPr>
          <w:rFonts w:ascii="Times New Roman" w:hAnsi="Times New Roman"/>
        </w:rPr>
        <w:t>12)</w:t>
      </w:r>
      <w:r w:rsidRPr="00586078">
        <w:rPr>
          <w:rFonts w:ascii="Times New Roman" w:hAnsi="Times New Roman"/>
          <w:bCs/>
        </w:rPr>
        <w:t xml:space="preserve"> 1 litre limonata için 5 limon kullanan bir kişi 35 limonla kaç litre limonata yapar ?</w:t>
      </w:r>
    </w:p>
    <w:p w:rsidR="00996543" w:rsidRPr="00586078" w:rsidRDefault="00996543" w:rsidP="00586078">
      <w:pPr>
        <w:spacing w:line="360" w:lineRule="auto"/>
        <w:jc w:val="both"/>
        <w:rPr>
          <w:sz w:val="22"/>
          <w:szCs w:val="22"/>
        </w:rPr>
      </w:pPr>
    </w:p>
    <w:p w:rsidR="00996543" w:rsidRPr="00586078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C140F5">
      <w:pPr>
        <w:rPr>
          <w:sz w:val="22"/>
          <w:szCs w:val="22"/>
        </w:rPr>
      </w:pPr>
    </w:p>
    <w:p w:rsidR="00996543" w:rsidRPr="00586078" w:rsidRDefault="00996543" w:rsidP="00C140F5">
      <w:pPr>
        <w:rPr>
          <w:bCs/>
          <w:sz w:val="22"/>
          <w:szCs w:val="22"/>
        </w:rPr>
      </w:pPr>
      <w:r w:rsidRPr="00586078">
        <w:rPr>
          <w:sz w:val="22"/>
          <w:szCs w:val="22"/>
        </w:rPr>
        <w:t xml:space="preserve">13) </w:t>
      </w:r>
      <w:r w:rsidRPr="00586078">
        <w:rPr>
          <w:bCs/>
          <w:sz w:val="22"/>
          <w:szCs w:val="22"/>
        </w:rPr>
        <w:t>60 litre zeytinyağının yarısı 250 ml’ lik, yarısı da 300 ml’ lik şişelere doldurulmuştur. Bunun için kaç şişe kullanılmıştır?</w:t>
      </w: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E76D5E">
      <w:pPr>
        <w:ind w:left="-360"/>
        <w:jc w:val="center"/>
      </w:pPr>
      <w:r>
        <w:rPr>
          <w:sz w:val="22"/>
          <w:szCs w:val="22"/>
        </w:rPr>
        <w:t xml:space="preserve">14.  </w:t>
      </w:r>
      <w:r>
        <w:t xml:space="preserve">Aşağıdaki çemberin  çevresi </w:t>
      </w:r>
      <w:smartTag w:uri="urn:schemas-microsoft-com:office:smarttags" w:element="metricconverter">
        <w:smartTagPr>
          <w:attr w:name="ProductID" w:val="36 cm"/>
        </w:smartTagPr>
        <w:r>
          <w:t>36 cm</w:t>
        </w:r>
      </w:smartTag>
      <w:r>
        <w:t xml:space="preserve"> olduğuna göre,     </w:t>
      </w:r>
    </w:p>
    <w:p w:rsidR="00996543" w:rsidRDefault="00996543" w:rsidP="00E76D5E">
      <w:pPr>
        <w:ind w:left="-360"/>
      </w:pPr>
      <w:r>
        <w:t xml:space="preserve">           karenin çevresi kaç cm dir?</w:t>
      </w:r>
      <w:r w:rsidRPr="00E76D5E">
        <w:t xml:space="preserve"> </w:t>
      </w:r>
      <w:r>
        <w:t>(</w:t>
      </w:r>
      <w:r>
        <w:rPr>
          <w:b/>
          <w:bCs/>
        </w:rPr>
        <w:t>Pi = 3</w:t>
      </w:r>
      <w:r>
        <w:t>)</w:t>
      </w:r>
    </w:p>
    <w:p w:rsidR="00996543" w:rsidRDefault="00996543" w:rsidP="00E76D5E">
      <w:pPr>
        <w:ind w:left="-360"/>
      </w:pPr>
      <w:r>
        <w:rPr>
          <w:noProof/>
        </w:rPr>
        <w:pict>
          <v:group id="_x0000_s1028" style="position:absolute;left:0;text-align:left;margin-left:3.75pt;margin-top:10.6pt;width:1in;height:1in;z-index:251665408" coordorigin="359,3195" coordsize="1440,1440">
            <v:rect id="_x0000_s1029" style="position:absolute;left:359;top:3195;width:1440;height:1440" fillcolor="#548dd4"/>
            <v:oval id="_x0000_s1030" style="position:absolute;left:359;top:3195;width:1440;height:1440" strokecolor="#17365d"/>
          </v:group>
        </w:pict>
      </w:r>
      <w:r>
        <w:t xml:space="preserve">    A                        D </w:t>
      </w:r>
    </w:p>
    <w:p w:rsidR="00996543" w:rsidRDefault="00996543" w:rsidP="00E76D5E">
      <w:pPr>
        <w:ind w:left="-360"/>
        <w:jc w:val="center"/>
      </w:pPr>
    </w:p>
    <w:p w:rsidR="00996543" w:rsidRDefault="00996543" w:rsidP="00E76D5E">
      <w:pPr>
        <w:ind w:left="-360"/>
        <w:jc w:val="center"/>
      </w:pPr>
    </w:p>
    <w:p w:rsidR="00996543" w:rsidRDefault="00996543" w:rsidP="00E76D5E">
      <w:pPr>
        <w:ind w:left="-360"/>
        <w:jc w:val="center"/>
      </w:pPr>
    </w:p>
    <w:p w:rsidR="00996543" w:rsidRDefault="00996543" w:rsidP="00E76D5E">
      <w:pPr>
        <w:ind w:left="-360"/>
        <w:jc w:val="center"/>
      </w:pPr>
    </w:p>
    <w:p w:rsidR="00996543" w:rsidRDefault="00996543" w:rsidP="00E76D5E">
      <w:pPr>
        <w:ind w:left="-360"/>
        <w:jc w:val="center"/>
      </w:pPr>
    </w:p>
    <w:p w:rsidR="00996543" w:rsidRDefault="00996543" w:rsidP="00E76D5E">
      <w:pPr>
        <w:ind w:left="-360"/>
      </w:pPr>
      <w:r>
        <w:t xml:space="preserve">     B                      C</w:t>
      </w:r>
    </w:p>
    <w:p w:rsidR="00996543" w:rsidRDefault="00996543" w:rsidP="00E76D5E">
      <w:pPr>
        <w:jc w:val="center"/>
        <w:rPr>
          <w:sz w:val="22"/>
          <w:szCs w:val="22"/>
        </w:rPr>
      </w:pPr>
    </w:p>
    <w:p w:rsidR="00996543" w:rsidRDefault="00996543" w:rsidP="00E76D5E">
      <w:pPr>
        <w:jc w:val="center"/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  <w:r>
        <w:rPr>
          <w:noProof/>
        </w:rPr>
        <w:pict>
          <v:shape id="Resim 1" o:spid="_x0000_s1031" type="#_x0000_t75" alt="Ekran Kırpma" style="position:absolute;margin-left:1.55pt;margin-top:8.7pt;width:213pt;height:137.25pt;z-index:-251650048;visibility:visible">
            <v:imagedata r:id="rId20" o:title="" croptop="1524f" cropbottom="17527f" cropleft="5369f" cropright="7590f"/>
          </v:shape>
        </w:pict>
      </w: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15.</w:t>
      </w:r>
    </w:p>
    <w:p w:rsidR="00996543" w:rsidRPr="00586078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Pr="00586078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Default="00996543" w:rsidP="00586078">
      <w:pPr>
        <w:pStyle w:val="NoSpacing"/>
        <w:rPr>
          <w:rFonts w:ascii="Times New Roman" w:hAnsi="Times New Roman"/>
        </w:rPr>
      </w:pPr>
    </w:p>
    <w:p w:rsidR="00996543" w:rsidRPr="00586078" w:rsidRDefault="00996543" w:rsidP="00586078">
      <w:pPr>
        <w:pStyle w:val="NoSpacing"/>
        <w:rPr>
          <w:rFonts w:ascii="Times New Roman" w:hAnsi="Times New Roman"/>
          <w:lang w:eastAsia="tr-TR"/>
        </w:rPr>
      </w:pPr>
      <w:r w:rsidRPr="00586078">
        <w:rPr>
          <w:rFonts w:ascii="Times New Roman" w:hAnsi="Times New Roman"/>
        </w:rPr>
        <w:t xml:space="preserve">16.Annem pazarda parasının </w:t>
      </w:r>
      <w:r w:rsidRPr="00586078">
        <w:rPr>
          <w:rFonts w:ascii="Times New Roman" w:hAnsi="Times New Roman"/>
          <w:bCs/>
          <w:position w:val="-24"/>
        </w:rPr>
        <w:object w:dxaOrig="300" w:dyaOrig="620">
          <v:shape id="_x0000_i1032" type="#_x0000_t75" style="width:15pt;height:30.75pt" o:ole="">
            <v:imagedata r:id="rId21" o:title=""/>
          </v:shape>
          <o:OLEObject Type="Embed" ProgID="Equation.3" ShapeID="_x0000_i1032" DrawAspect="Content" ObjectID="_1392890349" r:id="rId22"/>
        </w:object>
      </w:r>
      <w:r w:rsidRPr="00586078">
        <w:rPr>
          <w:rFonts w:ascii="Times New Roman" w:hAnsi="Times New Roman"/>
          <w:bCs/>
        </w:rPr>
        <w:t xml:space="preserve">i ile domates     </w:t>
      </w:r>
      <w:r w:rsidRPr="00586078">
        <w:rPr>
          <w:rFonts w:ascii="Times New Roman" w:hAnsi="Times New Roman"/>
          <w:bCs/>
          <w:position w:val="-24"/>
        </w:rPr>
        <w:object w:dxaOrig="400" w:dyaOrig="620">
          <v:shape id="_x0000_i1033" type="#_x0000_t75" style="width:20.25pt;height:30.75pt" o:ole="">
            <v:imagedata r:id="rId23" o:title=""/>
          </v:shape>
          <o:OLEObject Type="Embed" ProgID="Equation.3" ShapeID="_x0000_i1033" DrawAspect="Content" ObjectID="_1392890350" r:id="rId24"/>
        </w:object>
      </w:r>
      <w:r w:rsidRPr="00586078">
        <w:rPr>
          <w:rFonts w:ascii="Times New Roman" w:hAnsi="Times New Roman"/>
          <w:bCs/>
          <w:position w:val="-24"/>
        </w:rPr>
        <w:t xml:space="preserve">   </w:t>
      </w:r>
      <w:r w:rsidRPr="00586078">
        <w:rPr>
          <w:rFonts w:ascii="Times New Roman" w:hAnsi="Times New Roman"/>
        </w:rPr>
        <w:t xml:space="preserve">ile patlıcan almış. Kalan parası ile yumurta almış. Acaba yumurtayı parasının kaçta kaçı ile almış?  </w:t>
      </w: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Default="00996543" w:rsidP="00586078">
      <w:pPr>
        <w:spacing w:line="360" w:lineRule="auto"/>
        <w:rPr>
          <w:sz w:val="22"/>
          <w:szCs w:val="22"/>
        </w:rPr>
      </w:pPr>
    </w:p>
    <w:p w:rsidR="00996543" w:rsidRPr="00586078" w:rsidRDefault="00996543" w:rsidP="00586078">
      <w:pPr>
        <w:spacing w:line="360" w:lineRule="auto"/>
        <w:rPr>
          <w:sz w:val="22"/>
          <w:szCs w:val="22"/>
        </w:rPr>
      </w:pPr>
    </w:p>
    <w:tbl>
      <w:tblPr>
        <w:tblW w:w="9294" w:type="dxa"/>
        <w:tblLayout w:type="fixed"/>
        <w:tblCellMar>
          <w:left w:w="80" w:type="dxa"/>
          <w:right w:w="80" w:type="dxa"/>
        </w:tblCellMar>
        <w:tblLook w:val="0000"/>
      </w:tblPr>
      <w:tblGrid>
        <w:gridCol w:w="2583"/>
        <w:gridCol w:w="6711"/>
      </w:tblGrid>
      <w:tr w:rsidR="00996543" w:rsidRPr="00586078" w:rsidTr="00586078">
        <w:trPr>
          <w:trHeight w:val="2256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  <w:r>
              <w:rPr>
                <w:noProof/>
              </w:rPr>
              <w:pict>
                <v:shape id="_x0000_s1032" type="#_x0000_t75" style="position:absolute;left:0;text-align:left;margin-left:29.8pt;margin-top:4.7pt;width:112.5pt;height:1in;z-index:-251665408" wrapcoords="11808 225 8784 3825 8784 4950 10224 7425 10944 7425 5904 14625 -144 18225 3024 20475 4176 20475 17280 20475 21600 20025 21600 16200 20736 15525 16992 14625 15264 3825 14544 2700 12384 225 11808 225">
                  <v:imagedata r:id="rId25" o:title=""/>
                  <w10:wrap type="through"/>
                </v:shape>
                <o:OLEObject Type="Embed" ProgID="Word.Picture.8" ShapeID="_x0000_s1032" DrawAspect="Content" ObjectID="_1392890351" r:id="rId26"/>
              </w:pict>
            </w:r>
            <w:r w:rsidRPr="00586078">
              <w:rPr>
                <w:sz w:val="22"/>
                <w:szCs w:val="22"/>
              </w:rPr>
              <w:t xml:space="preserve">17) </w:t>
            </w: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Default="00996543" w:rsidP="00586078">
            <w:pPr>
              <w:autoSpaceDE w:val="0"/>
              <w:autoSpaceDN w:val="0"/>
              <w:adjustRightInd w:val="0"/>
              <w:spacing w:before="20" w:after="20"/>
              <w:ind w:left="425" w:hanging="425"/>
            </w:pPr>
          </w:p>
          <w:p w:rsidR="00996543" w:rsidRPr="00586078" w:rsidRDefault="00996543" w:rsidP="000D6B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:rsidR="00996543" w:rsidRDefault="00996543" w:rsidP="00C140F5">
            <w:pPr>
              <w:autoSpaceDE w:val="0"/>
              <w:autoSpaceDN w:val="0"/>
              <w:adjustRightInd w:val="0"/>
              <w:spacing w:before="20" w:after="20"/>
              <w:jc w:val="both"/>
            </w:pPr>
            <w:r w:rsidRPr="00586078">
              <w:rPr>
                <w:sz w:val="22"/>
                <w:szCs w:val="22"/>
              </w:rPr>
              <w:t>Şekildeki üçgende</w:t>
            </w:r>
            <w:r>
              <w:rPr>
                <w:sz w:val="22"/>
                <w:szCs w:val="22"/>
              </w:rPr>
              <w:t xml:space="preserve"> </w:t>
            </w:r>
          </w:p>
          <w:p w:rsidR="00996543" w:rsidRPr="00586078" w:rsidRDefault="00996543" w:rsidP="00C140F5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Cs/>
              </w:rPr>
            </w:pPr>
            <w:r w:rsidRPr="00C140F5">
              <w:rPr>
                <w:b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  açısı kaç derecedir?</w:t>
            </w:r>
          </w:p>
        </w:tc>
      </w:tr>
    </w:tbl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 xml:space="preserve">18. Bisikletin tekerleğinin çapı 40 cm’dir. Bu bisiklet </w:t>
      </w:r>
      <w:smartTag w:uri="urn:schemas-microsoft-com:office:smarttags" w:element="metricconverter">
        <w:smartTagPr>
          <w:attr w:name="ProductID" w:val="120 metre"/>
        </w:smartTagPr>
        <w:r w:rsidRPr="00586078">
          <w:rPr>
            <w:sz w:val="22"/>
            <w:szCs w:val="22"/>
          </w:rPr>
          <w:t>120 metre</w:t>
        </w:r>
      </w:smartTag>
      <w:r w:rsidRPr="00586078">
        <w:rPr>
          <w:sz w:val="22"/>
          <w:szCs w:val="22"/>
        </w:rPr>
        <w:t xml:space="preserve"> yol gittiğine göre tekerlek kaç defa dönmüştür? </w:t>
      </w:r>
      <w:r w:rsidRPr="00586078">
        <w:rPr>
          <w:sz w:val="20"/>
          <w:szCs w:val="22"/>
        </w:rPr>
        <w:t>( π = 3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bCs/>
          <w:spacing w:val="-6"/>
          <w:sz w:val="22"/>
          <w:szCs w:val="22"/>
        </w:rPr>
      </w:pPr>
    </w:p>
    <w:p w:rsidR="00996543" w:rsidRDefault="00996543" w:rsidP="00586078">
      <w:pPr>
        <w:rPr>
          <w:bCs/>
          <w:spacing w:val="-6"/>
          <w:sz w:val="22"/>
          <w:szCs w:val="22"/>
        </w:rPr>
      </w:pPr>
    </w:p>
    <w:p w:rsidR="00996543" w:rsidRDefault="00996543" w:rsidP="00586078">
      <w:pPr>
        <w:rPr>
          <w:bCs/>
          <w:spacing w:val="-6"/>
          <w:sz w:val="22"/>
          <w:szCs w:val="22"/>
        </w:rPr>
      </w:pPr>
    </w:p>
    <w:p w:rsidR="00996543" w:rsidRDefault="00996543" w:rsidP="00586078">
      <w:pPr>
        <w:rPr>
          <w:bCs/>
          <w:spacing w:val="-6"/>
          <w:sz w:val="22"/>
          <w:szCs w:val="22"/>
        </w:rPr>
      </w:pPr>
    </w:p>
    <w:p w:rsidR="00996543" w:rsidRDefault="00996543" w:rsidP="00586078">
      <w:pPr>
        <w:rPr>
          <w:bCs/>
          <w:spacing w:val="-6"/>
          <w:sz w:val="22"/>
          <w:szCs w:val="22"/>
        </w:rPr>
      </w:pPr>
    </w:p>
    <w:p w:rsidR="00996543" w:rsidRPr="00586078" w:rsidRDefault="00996543" w:rsidP="00586078">
      <w:pPr>
        <w:rPr>
          <w:bCs/>
          <w:sz w:val="22"/>
          <w:szCs w:val="22"/>
        </w:rPr>
      </w:pPr>
      <w:r w:rsidRPr="00586078">
        <w:rPr>
          <w:bCs/>
          <w:spacing w:val="-6"/>
          <w:sz w:val="22"/>
          <w:szCs w:val="22"/>
        </w:rPr>
        <w:t xml:space="preserve">19)  </w:t>
      </w:r>
      <w:r w:rsidRPr="00586078">
        <w:rPr>
          <w:sz w:val="22"/>
          <w:szCs w:val="22"/>
        </w:rPr>
        <w:t>Dolu havuzun 3 / 7’ ü boşaltılıyor.</w:t>
      </w:r>
      <w:r>
        <w:rPr>
          <w:sz w:val="22"/>
          <w:szCs w:val="22"/>
        </w:rPr>
        <w:t xml:space="preserve"> Havuzda 80 litre su kalıyor. Bu havuz</w:t>
      </w:r>
      <w:r w:rsidRPr="00586078">
        <w:rPr>
          <w:sz w:val="22"/>
          <w:szCs w:val="22"/>
        </w:rPr>
        <w:t xml:space="preserve"> doluyken kaç litre su almaktadır?</w:t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2119"/>
      </w:tblGrid>
      <w:tr w:rsidR="00996543" w:rsidRPr="00586078" w:rsidTr="002B0A69"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</w:tcPr>
          <w:p w:rsidR="00996543" w:rsidRPr="00586078" w:rsidRDefault="00996543" w:rsidP="002B0A69">
            <w:pPr>
              <w:autoSpaceDE w:val="0"/>
              <w:autoSpaceDN w:val="0"/>
              <w:adjustRightInd w:val="0"/>
              <w:spacing w:before="20" w:after="20" w:line="240" w:lineRule="atLeast"/>
              <w:ind w:left="425" w:hanging="425"/>
              <w:jc w:val="both"/>
              <w:rPr>
                <w:bCs/>
              </w:rPr>
            </w:pPr>
          </w:p>
        </w:tc>
      </w:tr>
    </w:tbl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20    3/5 kesrinin   %   sembolü ile gösterimi aşağıdakilerden hangisidir?</w:t>
      </w: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 xml:space="preserve"> </w:t>
      </w: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</w:p>
    <w:p w:rsidR="00996543" w:rsidRPr="00586078" w:rsidRDefault="00996543" w:rsidP="00586078">
      <w:pPr>
        <w:rPr>
          <w:sz w:val="22"/>
          <w:szCs w:val="22"/>
        </w:rPr>
      </w:pPr>
      <w:r w:rsidRPr="00586078">
        <w:rPr>
          <w:sz w:val="22"/>
          <w:szCs w:val="22"/>
        </w:rPr>
        <w:t>21.Bir duvarı 4 işçi 20 günde örmektedir. Aynı duvarı 2 işçi kaç günde örer?</w:t>
      </w: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0D6B7B">
      <w:pPr>
        <w:rPr>
          <w:noProof/>
          <w:sz w:val="22"/>
        </w:rPr>
      </w:pPr>
      <w:r w:rsidRPr="000D6B7B">
        <w:rPr>
          <w:noProof/>
          <w:sz w:val="22"/>
        </w:rPr>
        <w:t xml:space="preserve"> </w:t>
      </w:r>
    </w:p>
    <w:p w:rsidR="00996543" w:rsidRPr="009853D5" w:rsidRDefault="00996543" w:rsidP="009853D5">
      <w:pPr>
        <w:rPr>
          <w:noProof/>
          <w:sz w:val="22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33" type="#_x0000_t5" style="position:absolute;margin-left:35.65pt;margin-top:2.2pt;width:96.75pt;height:51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" adj="7044" fillcolor="#548dd4">
            <v:fill color2="#ededed" rotate="t"/>
            <v:shadow on="t" color="black" opacity="24903f" origin=",.5" offset="0,.55556mm"/>
          </v:shape>
        </w:pict>
      </w:r>
      <w:r>
        <w:rPr>
          <w:noProof/>
        </w:rPr>
        <w:pict>
          <v:rect id="Dikdörtgen 45" o:spid="_x0000_s1034" style="position:absolute;margin-left:35.65pt;margin-top:2.3pt;width:96.75pt;height:51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" strokeweight="2pt"/>
        </w:pict>
      </w:r>
      <w:r w:rsidRPr="000D6B7B">
        <w:rPr>
          <w:noProof/>
          <w:sz w:val="22"/>
        </w:rPr>
        <w:t xml:space="preserve"> 22.</w:t>
      </w:r>
      <w:r>
        <w:rPr>
          <w:rFonts w:ascii="Comic Sans MS" w:hAnsi="Comic Sans MS"/>
          <w:noProof/>
          <w:sz w:val="22"/>
        </w:rPr>
        <w:t xml:space="preserve"> </w:t>
      </w:r>
      <w:r>
        <w:rPr>
          <w:rFonts w:ascii="Comic Sans MS" w:hAnsi="Comic Sans MS"/>
          <w:noProof/>
          <w:sz w:val="20"/>
        </w:rPr>
        <w:t>A            B                      C</w:t>
      </w:r>
      <w:r w:rsidRPr="009853D5">
        <w:rPr>
          <w:rFonts w:ascii="Comic Sans MS" w:hAnsi="Comic Sans MS"/>
          <w:noProof/>
          <w:sz w:val="20"/>
        </w:rPr>
        <w:t xml:space="preserve"> </w:t>
      </w:r>
      <w:r>
        <w:rPr>
          <w:rFonts w:ascii="Comic Sans MS" w:hAnsi="Comic Sans MS"/>
          <w:noProof/>
          <w:sz w:val="20"/>
        </w:rPr>
        <w:t xml:space="preserve"> </w:t>
      </w:r>
      <w:r w:rsidRPr="009853D5">
        <w:rPr>
          <w:noProof/>
          <w:sz w:val="22"/>
        </w:rPr>
        <w:t xml:space="preserve">Taralı olmayan alan kaç  </w:t>
      </w:r>
    </w:p>
    <w:p w:rsidR="00996543" w:rsidRPr="009853D5" w:rsidRDefault="00996543" w:rsidP="009853D5">
      <w:pPr>
        <w:rPr>
          <w:noProof/>
          <w:sz w:val="22"/>
        </w:rPr>
      </w:pPr>
      <w:r w:rsidRPr="009853D5">
        <w:rPr>
          <w:noProof/>
          <w:sz w:val="22"/>
        </w:rPr>
        <w:t xml:space="preserve">                                                                  cm²’dir?</w:t>
      </w:r>
    </w:p>
    <w:p w:rsidR="00996543" w:rsidRDefault="00996543" w:rsidP="000D6B7B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>8cm</w:t>
      </w:r>
    </w:p>
    <w:p w:rsidR="00996543" w:rsidRDefault="00996543" w:rsidP="000D6B7B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 xml:space="preserve">  </w:t>
      </w:r>
    </w:p>
    <w:p w:rsidR="00996543" w:rsidRDefault="00996543" w:rsidP="000D6B7B">
      <w:pPr>
        <w:rPr>
          <w:rFonts w:ascii="Comic Sans MS" w:hAnsi="Comic Sans MS"/>
          <w:noProof/>
          <w:sz w:val="20"/>
        </w:rPr>
      </w:pPr>
      <w:r>
        <w:rPr>
          <w:rFonts w:ascii="Comic Sans MS" w:hAnsi="Comic Sans MS"/>
          <w:noProof/>
          <w:sz w:val="20"/>
        </w:rPr>
        <w:t xml:space="preserve">          D             15cm            E</w:t>
      </w: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0D6B7B">
      <w:pPr>
        <w:rPr>
          <w:rFonts w:ascii="Comic Sans MS" w:hAnsi="Comic Sans MS"/>
          <w:sz w:val="20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3" o:spid="_x0000_s1035" type="#_x0000_t16" style="position:absolute;margin-left:31.15pt;margin-top:1.7pt;width:25.5pt;height:23.2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U4FHA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24" o:spid="_x0000_s1036" type="#_x0000_t16" style="position:absolute;margin-left:86.65pt;margin-top:3.2pt;width:25.5pt;height:23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taHg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4" o:spid="_x0000_s1037" type="#_x0000_t16" style="position:absolute;margin-left:50.65pt;margin-top:2.45pt;width:25.5pt;height:23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S0BHA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26" o:spid="_x0000_s1038" type="#_x0000_t16" style="position:absolute;margin-left:106.9pt;margin-top:3.2pt;width:25.5pt;height:23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9" o:spid="_x0000_s1039" type="#_x0000_t16" style="position:absolute;margin-left:69.4pt;margin-top:2.45pt;width:25.5pt;height:23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iqBHA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</w:p>
    <w:p w:rsidR="00996543" w:rsidRPr="000D6B7B" w:rsidRDefault="00996543" w:rsidP="000D6B7B">
      <w:pPr>
        <w:rPr>
          <w:rFonts w:ascii="Comic Sans MS" w:hAnsi="Comic Sans MS"/>
          <w:noProof/>
          <w:sz w:val="20"/>
        </w:rPr>
      </w:pPr>
      <w:r>
        <w:rPr>
          <w:noProof/>
        </w:rPr>
        <w:pict>
          <v:shape id="Küp 28" o:spid="_x0000_s1040" type="#_x0000_t16" style="position:absolute;margin-left:126.4pt;margin-top:2.65pt;width:25.5pt;height:23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0" o:spid="_x0000_s1041" type="#_x0000_t16" style="position:absolute;margin-left:100.15pt;margin-top:8.65pt;width:25.5pt;height:23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27" o:spid="_x0000_s1042" type="#_x0000_t16" style="position:absolute;margin-left:81.4pt;margin-top:8.65pt;width:25.5pt;height:23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rSHg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22" o:spid="_x0000_s1043" type="#_x0000_t16" style="position:absolute;margin-left:61.15pt;margin-top:8.65pt;width:25.5pt;height:23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20" o:spid="_x0000_s1044" type="#_x0000_t16" style="position:absolute;margin-left:43.9pt;margin-top:8.65pt;width:25.5pt;height:23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>
        <w:rPr>
          <w:noProof/>
        </w:rPr>
        <w:pict>
          <v:shape id="Küp 15" o:spid="_x0000_s1045" type="#_x0000_t16" style="position:absolute;margin-left:26.65pt;margin-top:8.65pt;width:25.5pt;height:23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</v:shape>
        </w:pict>
      </w:r>
      <w:r w:rsidRPr="000D6B7B">
        <w:rPr>
          <w:noProof/>
        </w:rPr>
        <w:t>23</w:t>
      </w:r>
    </w:p>
    <w:p w:rsidR="00996543" w:rsidRPr="00997FBC" w:rsidRDefault="00996543" w:rsidP="000D6B7B">
      <w:pPr>
        <w:rPr>
          <w:rFonts w:ascii="Comic Sans MS" w:hAnsi="Comic Sans MS"/>
          <w:b/>
          <w:i/>
          <w:sz w:val="20"/>
          <w:u w:val="single"/>
        </w:rPr>
      </w:pPr>
    </w:p>
    <w:p w:rsidR="00996543" w:rsidRDefault="00996543" w:rsidP="000D6B7B">
      <w:r>
        <w:t xml:space="preserve">        </w:t>
      </w:r>
    </w:p>
    <w:p w:rsidR="00996543" w:rsidRPr="00997FBC" w:rsidRDefault="00996543" w:rsidP="000D6B7B">
      <w:pPr>
        <w:rPr>
          <w:rFonts w:ascii="Comic Sans MS" w:hAnsi="Comic Sans MS"/>
          <w:b/>
          <w:sz w:val="20"/>
        </w:rPr>
      </w:pPr>
      <w:r>
        <w:t xml:space="preserve">  </w:t>
      </w:r>
      <w:r w:rsidRPr="00997FBC">
        <w:rPr>
          <w:rFonts w:ascii="Comic Sans MS" w:hAnsi="Comic Sans MS"/>
          <w:b/>
          <w:sz w:val="20"/>
        </w:rPr>
        <w:t>Yukarıda kaç birim küp vardır?</w:t>
      </w: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Pr="006420A0" w:rsidRDefault="00996543" w:rsidP="0093232F">
      <w:pPr>
        <w:rPr>
          <w:b/>
          <w:color w:val="000000"/>
          <w:sz w:val="28"/>
          <w:szCs w:val="28"/>
        </w:rPr>
      </w:pPr>
      <w:r>
        <w:rPr>
          <w:b/>
        </w:rPr>
        <w:t xml:space="preserve">24- </w:t>
      </w:r>
      <w:r w:rsidRPr="006420A0">
        <w:rPr>
          <w:b/>
          <w:color w:val="000000"/>
          <w:sz w:val="28"/>
          <w:szCs w:val="28"/>
        </w:rPr>
        <w:t xml:space="preserve">(  8²  ) -  ( 3²  +  2³   ) =  </w:t>
      </w:r>
      <w:r w:rsidRPr="00F052BC">
        <w:rPr>
          <w:b/>
          <w:color w:val="000000"/>
          <w:sz w:val="26"/>
          <w:szCs w:val="26"/>
        </w:rPr>
        <w:t>İşleminin  sonucu kaçtır?</w:t>
      </w: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sz w:val="22"/>
          <w:szCs w:val="22"/>
        </w:rPr>
      </w:pPr>
    </w:p>
    <w:p w:rsidR="00996543" w:rsidRDefault="00996543" w:rsidP="00586078">
      <w:pPr>
        <w:rPr>
          <w:b/>
        </w:rPr>
      </w:pPr>
      <w:r>
        <w:rPr>
          <w:sz w:val="22"/>
          <w:szCs w:val="22"/>
        </w:rPr>
        <w:t>25.</w:t>
      </w:r>
      <w:r w:rsidRPr="00A46E85">
        <w:rPr>
          <w:b/>
        </w:rPr>
        <w:t xml:space="preserve"> </w:t>
      </w:r>
      <w:r>
        <w:rPr>
          <w:b/>
        </w:rPr>
        <w:t>9</w:t>
      </w:r>
      <w:r>
        <w:rPr>
          <w:b/>
          <w:vertAlign w:val="superscript"/>
        </w:rPr>
        <w:t>2</w:t>
      </w:r>
      <w:r>
        <w:rPr>
          <w:b/>
        </w:rPr>
        <w:t xml:space="preserve">=………    Okunuşu: ……………………….                         </w:t>
      </w:r>
    </w:p>
    <w:p w:rsidR="00996543" w:rsidRDefault="00996543" w:rsidP="00586078">
      <w:pPr>
        <w:rPr>
          <w:b/>
        </w:rPr>
      </w:pPr>
      <w:r>
        <w:rPr>
          <w:b/>
        </w:rPr>
        <w:t xml:space="preserve">     </w:t>
      </w:r>
    </w:p>
    <w:p w:rsidR="00996543" w:rsidRDefault="00996543" w:rsidP="00586078">
      <w:pPr>
        <w:rPr>
          <w:sz w:val="22"/>
          <w:szCs w:val="22"/>
        </w:rPr>
        <w:sectPr w:rsidR="00996543" w:rsidSect="009853D5">
          <w:type w:val="continuous"/>
          <w:pgSz w:w="11906" w:h="16838"/>
          <w:pgMar w:top="142" w:right="140" w:bottom="284" w:left="284" w:header="708" w:footer="708" w:gutter="0"/>
          <w:cols w:num="2" w:space="708"/>
          <w:docGrid w:linePitch="360"/>
        </w:sectPr>
      </w:pPr>
      <w:r>
        <w:rPr>
          <w:b/>
        </w:rPr>
        <w:t xml:space="preserve">      8</w:t>
      </w:r>
      <w:r>
        <w:rPr>
          <w:b/>
          <w:vertAlign w:val="superscript"/>
        </w:rPr>
        <w:t>3</w:t>
      </w:r>
      <w:r>
        <w:rPr>
          <w:b/>
        </w:rPr>
        <w:t>=………    Okunuşu:……………………….</w:t>
      </w:r>
    </w:p>
    <w:p w:rsidR="00996543" w:rsidRPr="00586078" w:rsidRDefault="00996543" w:rsidP="00586078">
      <w:pPr>
        <w:rPr>
          <w:sz w:val="22"/>
          <w:szCs w:val="22"/>
        </w:rPr>
      </w:pPr>
      <w:hyperlink r:id="rId27" w:history="1">
        <w:r>
          <w:rPr>
            <w:rStyle w:val="Hyperlink"/>
            <w:rFonts w:ascii="Tahoma" w:hAnsi="Tahoma" w:cs="Tahoma"/>
            <w:b/>
            <w:bCs/>
            <w:sz w:val="20"/>
            <w:szCs w:val="20"/>
          </w:rPr>
          <w:t>www.sorubak.com</w:t>
        </w:r>
      </w:hyperlink>
    </w:p>
    <w:p w:rsidR="00996543" w:rsidRPr="00586078" w:rsidRDefault="00996543" w:rsidP="00586078">
      <w:pPr>
        <w:rPr>
          <w:sz w:val="22"/>
          <w:szCs w:val="22"/>
        </w:rPr>
      </w:pPr>
    </w:p>
    <w:sectPr w:rsidR="00996543" w:rsidRPr="00586078" w:rsidSect="00C140F5">
      <w:type w:val="continuous"/>
      <w:pgSz w:w="11906" w:h="16838"/>
      <w:pgMar w:top="142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86961"/>
    <w:multiLevelType w:val="hybridMultilevel"/>
    <w:tmpl w:val="3A1A6A00"/>
    <w:lvl w:ilvl="0" w:tplc="EE4EDDC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B4F"/>
    <w:rsid w:val="000D6B7B"/>
    <w:rsid w:val="00186B57"/>
    <w:rsid w:val="0020186E"/>
    <w:rsid w:val="00201AE1"/>
    <w:rsid w:val="002B0A69"/>
    <w:rsid w:val="00330240"/>
    <w:rsid w:val="00586078"/>
    <w:rsid w:val="00606304"/>
    <w:rsid w:val="006420A0"/>
    <w:rsid w:val="00733B3F"/>
    <w:rsid w:val="0093232F"/>
    <w:rsid w:val="009853D5"/>
    <w:rsid w:val="00996543"/>
    <w:rsid w:val="00997FBC"/>
    <w:rsid w:val="00A46E85"/>
    <w:rsid w:val="00A54E9B"/>
    <w:rsid w:val="00B11AE5"/>
    <w:rsid w:val="00B217D5"/>
    <w:rsid w:val="00BE2608"/>
    <w:rsid w:val="00C140F5"/>
    <w:rsid w:val="00E76D5E"/>
    <w:rsid w:val="00E9684A"/>
    <w:rsid w:val="00EA4C77"/>
    <w:rsid w:val="00F052BC"/>
    <w:rsid w:val="00F825F4"/>
    <w:rsid w:val="00F9395D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B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1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1B4F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586078"/>
    <w:pPr>
      <w:ind w:left="720"/>
      <w:contextualSpacing/>
    </w:pPr>
  </w:style>
  <w:style w:type="paragraph" w:styleId="NoSpacing">
    <w:name w:val="No Spacing"/>
    <w:uiPriority w:val="99"/>
    <w:qFormat/>
    <w:rsid w:val="00586078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76D5E"/>
    <w:pPr>
      <w:ind w:left="-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76D5E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01A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Relationship Id="rId27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447</Words>
  <Characters>2554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erci</dc:creator>
  <cp:keywords>www.sorubak.com</cp:keywords>
  <dc:description/>
  <cp:lastModifiedBy>edanur</cp:lastModifiedBy>
  <cp:revision>6</cp:revision>
  <cp:lastPrinted>2012-03-06T21:51:00Z</cp:lastPrinted>
  <dcterms:created xsi:type="dcterms:W3CDTF">2012-03-06T20:03:00Z</dcterms:created>
  <dcterms:modified xsi:type="dcterms:W3CDTF">2012-03-10T11:13:00Z</dcterms:modified>
  <cp:category>www.sorubak.com</cp:category>
</cp:coreProperties>
</file>