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C5C" w:rsidRPr="00F67028" w:rsidRDefault="00EF4C5C" w:rsidP="008A2EAF">
      <w:pPr>
        <w:jc w:val="center"/>
        <w:rPr>
          <w:color w:val="C00000"/>
          <w:sz w:val="24"/>
          <w:szCs w:val="24"/>
        </w:rPr>
      </w:pPr>
      <w:r w:rsidRPr="00F67028">
        <w:rPr>
          <w:color w:val="C00000"/>
          <w:sz w:val="24"/>
          <w:szCs w:val="24"/>
        </w:rPr>
        <w:t>Kesir problemleri</w:t>
      </w:r>
    </w:p>
    <w:p w:rsidR="00EF4C5C" w:rsidRPr="00F67028" w:rsidRDefault="00EF4C5C" w:rsidP="00DC69B3">
      <w:pPr>
        <w:rPr>
          <w:sz w:val="24"/>
          <w:szCs w:val="24"/>
        </w:rPr>
      </w:pPr>
      <w:r w:rsidRPr="00F67028">
        <w:rPr>
          <w:sz w:val="24"/>
          <w:szCs w:val="24"/>
        </w:rPr>
        <w:t>1.Bir baba aylık kazandığı paranın 2/3 ünü ev masraflarına, kalanın 2/5 ini taksitlere ödedikten sonra artan parasını bankaya yatırıyor. Parasının kaçta kaçını bankaya yatırdı?</w:t>
      </w:r>
    </w:p>
    <w:p w:rsidR="00EF4C5C" w:rsidRPr="00F67028" w:rsidRDefault="00EF4C5C" w:rsidP="00DC69B3">
      <w:pPr>
        <w:rPr>
          <w:sz w:val="24"/>
          <w:szCs w:val="24"/>
        </w:rPr>
      </w:pPr>
      <w:r w:rsidRPr="00F67028">
        <w:rPr>
          <w:sz w:val="24"/>
          <w:szCs w:val="24"/>
        </w:rPr>
        <w:t>2.Bir sınıftaki tüm öğrencilerin 3/7 sinin 4/5 i kız öğrencidir. Geriye kalan erkek öğrenciler sınıfın kaçta kaçıdır?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3. 1/8 i boş olan bir sürahiye 250 ml su konduğunda sürahi dolmuştur. Bu sürahi kaç lt su almaktadır?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 xml:space="preserve">4.Özlem’in hikâye ve şiir kitaplarının sayısı tüm kitaplarının sayısının 1/4’üdür.Özlem’in </w:t>
      </w:r>
      <w:r>
        <w:rPr>
          <w:sz w:val="24"/>
          <w:szCs w:val="24"/>
        </w:rPr>
        <w:t>25 hikaye ve 15 tane şiir kitab</w:t>
      </w:r>
      <w:r w:rsidRPr="00F67028">
        <w:rPr>
          <w:sz w:val="24"/>
          <w:szCs w:val="24"/>
        </w:rPr>
        <w:t>ı olduğuna göre tüm kitaplarının sayısı kaçtır?</w:t>
      </w:r>
    </w:p>
    <w:p w:rsidR="00EF4C5C" w:rsidRDefault="00EF4C5C" w:rsidP="009466F6">
      <w:pPr>
        <w:rPr>
          <w:sz w:val="24"/>
          <w:szCs w:val="24"/>
        </w:rPr>
      </w:pPr>
      <w:r>
        <w:rPr>
          <w:sz w:val="24"/>
          <w:szCs w:val="24"/>
        </w:rPr>
        <w:t>5.Ali bir kitabın yarısını, daha sonra da geriye kalan kısmının 2/3’ünü okuyor. Geriye okumadığı 30 sayfa kaldığına göre kitabın tamamı kaç sayfadır?</w:t>
      </w:r>
    </w:p>
    <w:p w:rsidR="00EF4C5C" w:rsidRDefault="00EF4C5C" w:rsidP="009466F6">
      <w:pPr>
        <w:rPr>
          <w:sz w:val="24"/>
          <w:szCs w:val="24"/>
        </w:rPr>
      </w:pPr>
      <w:r>
        <w:rPr>
          <w:sz w:val="24"/>
          <w:szCs w:val="24"/>
        </w:rPr>
        <w:t>6.Bir kitabın 3/5’ ini okuyan öğrenci 28 sayfa daha kitap okusaydı kitabın 5/7 2’sini okumuş olacaktı. Buna göre kitabın kaç sayfasını okumuştur?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7.Bir sepetteki yumurtaların 1/6 sı kırılıyor. Kalan yumurtaların 2/5 i satılıyor. Sepette 30 yumurta kaldığına göre kaç yumurta satılmıştır?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8.Ayşe karpuzun birinci gün 1/10 unu yemiştir. Ayşe her gün bir önceki gün yediğinden 1/10 karpuz daha fazla yediğine göre karpuzu günde bitirir?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9.</w:t>
      </w:r>
      <w:r>
        <w:rPr>
          <w:sz w:val="24"/>
          <w:szCs w:val="24"/>
        </w:rPr>
        <w:t>B</w:t>
      </w:r>
      <w:r w:rsidRPr="00F67028">
        <w:rPr>
          <w:sz w:val="24"/>
          <w:szCs w:val="24"/>
        </w:rPr>
        <w:t xml:space="preserve">ir varil 3/6’sı su ile dolu iken </w:t>
      </w:r>
      <w:smartTag w:uri="urn:schemas-microsoft-com:office:smarttags" w:element="metricconverter">
        <w:smartTagPr>
          <w:attr w:name="ProductID" w:val="75 kg"/>
        </w:smartTagPr>
        <w:r w:rsidRPr="00F67028">
          <w:rPr>
            <w:sz w:val="24"/>
            <w:szCs w:val="24"/>
          </w:rPr>
          <w:t>75 kg</w:t>
        </w:r>
      </w:smartTag>
      <w:r w:rsidRPr="00F67028">
        <w:rPr>
          <w:sz w:val="24"/>
          <w:szCs w:val="24"/>
        </w:rPr>
        <w:t xml:space="preserve">,1/3’ ü su ile dolu iken </w:t>
      </w:r>
      <w:smartTag w:uri="urn:schemas-microsoft-com:office:smarttags" w:element="metricconverter">
        <w:smartTagPr>
          <w:attr w:name="ProductID" w:val="55 kg"/>
        </w:smartTagPr>
        <w:r w:rsidRPr="00F67028">
          <w:rPr>
            <w:sz w:val="24"/>
            <w:szCs w:val="24"/>
          </w:rPr>
          <w:t>55 kg</w:t>
        </w:r>
      </w:smartTag>
      <w:r w:rsidRPr="00F67028">
        <w:rPr>
          <w:sz w:val="24"/>
          <w:szCs w:val="24"/>
        </w:rPr>
        <w:t xml:space="preserve"> gelmektedir. Boş varilin ağırlığı kaç kg gelmektedir?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 xml:space="preserve">10. Bir sepetteki üzümlerin 5/8 i yeniliyor. </w:t>
      </w:r>
      <w:smartTag w:uri="urn:schemas-microsoft-com:office:smarttags" w:element="metricconverter">
        <w:smartTagPr>
          <w:attr w:name="ProductID" w:val="2 kg"/>
        </w:smartTagPr>
        <w:r w:rsidRPr="00F67028">
          <w:rPr>
            <w:sz w:val="24"/>
            <w:szCs w:val="24"/>
          </w:rPr>
          <w:t>2 kg</w:t>
        </w:r>
      </w:smartTag>
      <w:r w:rsidRPr="00F67028">
        <w:rPr>
          <w:sz w:val="24"/>
          <w:szCs w:val="24"/>
        </w:rPr>
        <w:t xml:space="preserve"> daha yeseydi geriye sepetteki üzümlerin 1/4 ü kalacaktı. Sepette kaç kg üzüm vardır?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11. Bir yazar kitabının 1.ay 1/6’sını,2.ay 7/12 sini yazmıştır. Yazar kitabını 3 ayda tamamladığına göre 3. ay kitabın kaçta kaçını yazmıştır?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12. 3/7 ie 3/14’ünün toplamı 108 olan sayı kaçtır?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13.Bir sınıftaki öğrencilerin 1/ 4 ü izinlidir. İzinli öğrencilerden 5 tanesi geri</w:t>
      </w:r>
      <w:r>
        <w:rPr>
          <w:sz w:val="24"/>
          <w:szCs w:val="24"/>
        </w:rPr>
        <w:t xml:space="preserve"> dönünce kalan izinli öğrencile</w:t>
      </w:r>
      <w:r w:rsidRPr="00F67028">
        <w:rPr>
          <w:sz w:val="24"/>
          <w:szCs w:val="24"/>
        </w:rPr>
        <w:t>r</w:t>
      </w:r>
      <w:r>
        <w:rPr>
          <w:sz w:val="24"/>
          <w:szCs w:val="24"/>
        </w:rPr>
        <w:t>i</w:t>
      </w:r>
      <w:r w:rsidRPr="00F67028">
        <w:rPr>
          <w:sz w:val="24"/>
          <w:szCs w:val="24"/>
        </w:rPr>
        <w:t>n sayısı sınıf mevcudunun 1/8 i oluyor. Sınıf mevcudu kaç kişidir?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14. Bir adam parasının önce 1/ 2 sini sonra da kalan parasının yarısını harcıyor. Geriye 250 tl si kaldığına göre adamın başlangıçta kaç parası vardı?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15. Bir sepette 42 tane çiçek vardır. Çiçeklerin 1/3 ü karanfil, kalanın 1/ 4 ü gü</w:t>
      </w:r>
      <w:r>
        <w:rPr>
          <w:sz w:val="24"/>
          <w:szCs w:val="24"/>
        </w:rPr>
        <w:t>l</w:t>
      </w:r>
      <w:r w:rsidRPr="00F67028">
        <w:rPr>
          <w:sz w:val="24"/>
          <w:szCs w:val="24"/>
        </w:rPr>
        <w:t>,geriye kalan ise papatyadır. Karanfil</w:t>
      </w:r>
      <w:r>
        <w:rPr>
          <w:sz w:val="24"/>
          <w:szCs w:val="24"/>
        </w:rPr>
        <w:t xml:space="preserve"> </w:t>
      </w:r>
      <w:r w:rsidRPr="00F67028">
        <w:rPr>
          <w:sz w:val="24"/>
          <w:szCs w:val="24"/>
        </w:rPr>
        <w:t>,gül ve papatya sayılarını bulunuz.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>16.Bir çiftçi tarlasının 2/ 5 ine arpa ,</w:t>
      </w:r>
      <w:r>
        <w:rPr>
          <w:sz w:val="24"/>
          <w:szCs w:val="24"/>
        </w:rPr>
        <w:t xml:space="preserve"> </w:t>
      </w:r>
      <w:r w:rsidRPr="00F67028">
        <w:rPr>
          <w:sz w:val="24"/>
          <w:szCs w:val="24"/>
        </w:rPr>
        <w:t>kalan kısmının yarsına buğday ekiyor.tarlanın ekili olmayan kısmı 24 dönüm ise kaç dönüme arpa ekilmiştir?</w:t>
      </w:r>
    </w:p>
    <w:p w:rsidR="00EF4C5C" w:rsidRPr="00F67028" w:rsidRDefault="00EF4C5C" w:rsidP="009466F6">
      <w:pPr>
        <w:rPr>
          <w:sz w:val="24"/>
          <w:szCs w:val="24"/>
        </w:rPr>
      </w:pPr>
      <w:r w:rsidRPr="00F67028">
        <w:rPr>
          <w:sz w:val="24"/>
          <w:szCs w:val="24"/>
        </w:rPr>
        <w:t xml:space="preserve">17.  Bir top kumaşın önce 3/7 sini, sonra kalan kısmının 1/3 ünü satıyor. Geriye </w:t>
      </w:r>
      <w:smartTag w:uri="urn:schemas-microsoft-com:office:smarttags" w:element="metricconverter">
        <w:smartTagPr>
          <w:attr w:name="ProductID" w:val="24 m"/>
        </w:smartTagPr>
        <w:r w:rsidRPr="00F67028">
          <w:rPr>
            <w:sz w:val="24"/>
            <w:szCs w:val="24"/>
          </w:rPr>
          <w:t>24 m</w:t>
        </w:r>
      </w:smartTag>
      <w:r w:rsidRPr="00F67028">
        <w:rPr>
          <w:sz w:val="24"/>
          <w:szCs w:val="24"/>
        </w:rPr>
        <w:t xml:space="preserve"> kumaş kaldığına göre kumaşın tamamı kaç m’dir?</w:t>
      </w:r>
    </w:p>
    <w:p w:rsidR="00EF4C5C" w:rsidRPr="00F67028" w:rsidRDefault="00EF4C5C" w:rsidP="009466F6">
      <w:pPr>
        <w:rPr>
          <w:sz w:val="24"/>
          <w:szCs w:val="24"/>
        </w:rPr>
      </w:pPr>
    </w:p>
    <w:p w:rsidR="00EF4C5C" w:rsidRPr="00F67028" w:rsidRDefault="00EF4C5C" w:rsidP="009466F6">
      <w:pPr>
        <w:rPr>
          <w:sz w:val="24"/>
          <w:szCs w:val="24"/>
        </w:rPr>
      </w:pPr>
      <w:hyperlink r:id="rId4" w:history="1">
        <w:r w:rsidRPr="00BD4268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EF4C5C" w:rsidRPr="00F67028" w:rsidRDefault="00EF4C5C" w:rsidP="00DC69B3">
      <w:pPr>
        <w:rPr>
          <w:sz w:val="24"/>
          <w:szCs w:val="24"/>
        </w:rPr>
      </w:pPr>
    </w:p>
    <w:p w:rsidR="00EF4C5C" w:rsidRPr="00F67028" w:rsidRDefault="00EF4C5C" w:rsidP="00DC69B3">
      <w:pPr>
        <w:rPr>
          <w:sz w:val="24"/>
          <w:szCs w:val="24"/>
        </w:rPr>
      </w:pPr>
    </w:p>
    <w:p w:rsidR="00EF4C5C" w:rsidRPr="00F67028" w:rsidRDefault="00EF4C5C">
      <w:pPr>
        <w:rPr>
          <w:sz w:val="24"/>
          <w:szCs w:val="24"/>
        </w:rPr>
      </w:pPr>
    </w:p>
    <w:sectPr w:rsidR="00EF4C5C" w:rsidRPr="00F67028" w:rsidSect="008A2EAF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319"/>
    <w:rsid w:val="00042319"/>
    <w:rsid w:val="001163AC"/>
    <w:rsid w:val="004F55F5"/>
    <w:rsid w:val="005A69F0"/>
    <w:rsid w:val="0069073B"/>
    <w:rsid w:val="008A2EAF"/>
    <w:rsid w:val="009466F6"/>
    <w:rsid w:val="00BD4268"/>
    <w:rsid w:val="00C1260E"/>
    <w:rsid w:val="00DA6B0A"/>
    <w:rsid w:val="00DC69B3"/>
    <w:rsid w:val="00EA106E"/>
    <w:rsid w:val="00EF4C5C"/>
    <w:rsid w:val="00F67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3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F55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366</Words>
  <Characters>2091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2G</dc:creator>
  <cp:keywords>www.sorubak.com</cp:keywords>
  <dc:description>www.sorubak.com</dc:description>
  <cp:lastModifiedBy>edanur</cp:lastModifiedBy>
  <cp:revision>2</cp:revision>
  <dcterms:created xsi:type="dcterms:W3CDTF">2012-02-24T05:51:00Z</dcterms:created>
  <dcterms:modified xsi:type="dcterms:W3CDTF">2012-02-25T21:21:00Z</dcterms:modified>
  <cp:category>www.sorubak.comwww.sorubak.com</cp:category>
  <cp:contentStatus>www.sorubak.com</cp:contentStatus>
</cp:coreProperties>
</file>