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2C" w:rsidRPr="008F6D9F" w:rsidRDefault="001C0C2C" w:rsidP="00C77457">
      <w:pPr>
        <w:spacing w:after="0"/>
        <w:rPr>
          <w:rFonts w:ascii="Comic Sans MS" w:hAnsi="Comic Sans MS"/>
          <w:b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 xml:space="preserve">5. SINIF MATEMATİK DERSİ 1.DÖNEM SONU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8F6D9F">
        <w:rPr>
          <w:rFonts w:ascii="Comic Sans MS" w:hAnsi="Comic Sans MS"/>
          <w:b/>
          <w:sz w:val="20"/>
          <w:szCs w:val="20"/>
        </w:rPr>
        <w:t>DEĞERLENDİRME SORULARI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1-</w:t>
      </w:r>
      <w:r w:rsidRPr="00637A72">
        <w:rPr>
          <w:rFonts w:ascii="Comic Sans MS" w:hAnsi="Comic Sans MS"/>
          <w:sz w:val="20"/>
          <w:szCs w:val="20"/>
        </w:rPr>
        <w:t xml:space="preserve"> 4.871 sayısında 8’in sayı değerini 5 küçültürsek sayı kaç küçülür?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2-</w:t>
      </w:r>
      <w:r w:rsidRPr="00637A72">
        <w:rPr>
          <w:rFonts w:ascii="Comic Sans MS" w:hAnsi="Comic Sans MS"/>
          <w:sz w:val="20"/>
          <w:szCs w:val="20"/>
        </w:rPr>
        <w:t xml:space="preserve"> ABCD dört basamaklı doğal sayıdır. ‘B’ nin sayı değerini 4 artırırsak sayı kaç büyür?</w:t>
      </w:r>
    </w:p>
    <w:p w:rsidR="001C0C2C" w:rsidRPr="00637A72" w:rsidRDefault="001C0C2C" w:rsidP="00D9459D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3-</w:t>
      </w:r>
      <w:r w:rsidRPr="00637A72">
        <w:rPr>
          <w:rFonts w:ascii="Comic Sans MS" w:hAnsi="Comic Sans MS"/>
          <w:sz w:val="20"/>
          <w:szCs w:val="20"/>
        </w:rPr>
        <w:t xml:space="preserve"> 8. 417 .352 sayısının birler bölüğündeki rakamlar 4 artırılıp, milyonlar bölüğündeki rakam 2 eksiltiliyor. Sayı ne kadar azalır?</w:t>
      </w:r>
    </w:p>
    <w:p w:rsidR="001C0C2C" w:rsidRPr="00637A72" w:rsidRDefault="001C0C2C" w:rsidP="00D9459D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4-</w:t>
      </w:r>
      <w:r w:rsidRPr="00637A72">
        <w:rPr>
          <w:rFonts w:ascii="Comic Sans MS" w:hAnsi="Comic Sans MS"/>
          <w:sz w:val="20"/>
          <w:szCs w:val="20"/>
        </w:rPr>
        <w:t>AB CDE FGH sekiz basamaklı bir doğal sayıdır. Bu sayının milyonlar basamağındaki rakamların sayı değeri 2 artırılırsa sayı kaç büyür?</w:t>
      </w:r>
    </w:p>
    <w:p w:rsidR="001C0C2C" w:rsidRPr="00637A72" w:rsidRDefault="001C0C2C" w:rsidP="00D9459D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5-</w:t>
      </w:r>
      <w:r w:rsidRPr="00637A72">
        <w:rPr>
          <w:rFonts w:ascii="Comic Sans MS" w:hAnsi="Comic Sans MS"/>
          <w:sz w:val="20"/>
          <w:szCs w:val="20"/>
        </w:rPr>
        <w:t xml:space="preserve"> 84.523 sayısında 2 ile 4 rakamlarının yerlerini değiştirirsek sayı kaç küçülür.</w:t>
      </w:r>
    </w:p>
    <w:p w:rsidR="001C0C2C" w:rsidRPr="00637A72" w:rsidRDefault="001C0C2C" w:rsidP="00D9459D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6-</w:t>
      </w:r>
      <w:r w:rsidRPr="00637A72">
        <w:rPr>
          <w:rFonts w:ascii="Comic Sans MS" w:hAnsi="Comic Sans MS"/>
          <w:sz w:val="20"/>
          <w:szCs w:val="20"/>
        </w:rPr>
        <w:t xml:space="preserve"> 2.618 sayısının soluna 4 yazılırsa sayı kaç büyür?</w:t>
      </w:r>
    </w:p>
    <w:p w:rsidR="001C0C2C" w:rsidRPr="00637A72" w:rsidRDefault="001C0C2C" w:rsidP="003B343C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7-</w:t>
      </w:r>
      <w:r w:rsidRPr="00637A72">
        <w:rPr>
          <w:rFonts w:ascii="Comic Sans MS" w:hAnsi="Comic Sans MS"/>
          <w:sz w:val="20"/>
          <w:szCs w:val="20"/>
        </w:rPr>
        <w:t xml:space="preserve"> A </w:t>
      </w:r>
      <w:r w:rsidRPr="00637A72">
        <w:rPr>
          <w:rFonts w:ascii="Comic Sans MS" w:hAnsi="Comic Sans MS"/>
          <w:sz w:val="28"/>
          <w:szCs w:val="28"/>
        </w:rPr>
        <w:t xml:space="preserve">‹ </w:t>
      </w:r>
      <w:r w:rsidRPr="00637A72">
        <w:rPr>
          <w:rFonts w:ascii="Comic Sans MS" w:hAnsi="Comic Sans MS"/>
          <w:sz w:val="20"/>
          <w:szCs w:val="20"/>
        </w:rPr>
        <w:t xml:space="preserve">45 ve B </w:t>
      </w:r>
      <w:r w:rsidRPr="00637A72">
        <w:rPr>
          <w:rFonts w:ascii="Comic Sans MS" w:hAnsi="Comic Sans MS"/>
          <w:sz w:val="28"/>
          <w:szCs w:val="28"/>
        </w:rPr>
        <w:t xml:space="preserve">&gt; </w:t>
      </w:r>
      <w:r w:rsidRPr="00637A72">
        <w:rPr>
          <w:rFonts w:ascii="Comic Sans MS" w:hAnsi="Comic Sans MS"/>
          <w:sz w:val="20"/>
          <w:szCs w:val="20"/>
        </w:rPr>
        <w:t>14 ise en büyük A ve en küçük B sayılarının toplamı kaç olur?</w:t>
      </w:r>
    </w:p>
    <w:p w:rsidR="001C0C2C" w:rsidRPr="00637A72" w:rsidRDefault="001C0C2C" w:rsidP="003B343C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8-</w:t>
      </w:r>
      <w:r w:rsidRPr="00637A72">
        <w:rPr>
          <w:rFonts w:ascii="Comic Sans MS" w:hAnsi="Comic Sans MS"/>
          <w:sz w:val="20"/>
          <w:szCs w:val="20"/>
        </w:rPr>
        <w:t xml:space="preserve">  12 </w:t>
      </w:r>
      <w:r w:rsidRPr="00637A72">
        <w:rPr>
          <w:rFonts w:ascii="Comic Sans MS" w:hAnsi="Comic Sans MS"/>
          <w:sz w:val="28"/>
          <w:szCs w:val="28"/>
        </w:rPr>
        <w:t xml:space="preserve">‹ </w:t>
      </w:r>
      <w:r w:rsidRPr="00637A72">
        <w:rPr>
          <w:rFonts w:ascii="Comic Sans MS" w:hAnsi="Comic Sans MS"/>
          <w:sz w:val="20"/>
          <w:szCs w:val="20"/>
        </w:rPr>
        <w:t xml:space="preserve">B </w:t>
      </w:r>
      <w:r w:rsidRPr="00637A72">
        <w:rPr>
          <w:rFonts w:ascii="Comic Sans MS" w:hAnsi="Comic Sans MS"/>
          <w:sz w:val="28"/>
          <w:szCs w:val="28"/>
        </w:rPr>
        <w:t xml:space="preserve">‹ </w:t>
      </w:r>
      <w:r w:rsidRPr="00637A72">
        <w:rPr>
          <w:rFonts w:ascii="Comic Sans MS" w:hAnsi="Comic Sans MS"/>
          <w:sz w:val="20"/>
          <w:szCs w:val="20"/>
        </w:rPr>
        <w:t>18 ise B yerine yazılabilecek sayıların toplamı kaçtır?</w:t>
      </w:r>
    </w:p>
    <w:p w:rsidR="001C0C2C" w:rsidRPr="00637A72" w:rsidRDefault="001C0C2C" w:rsidP="003B343C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8F6D9F" w:rsidRDefault="001C0C2C" w:rsidP="00C7745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6" type="#_x0000_t59" style="position:absolute;margin-left:146.1pt;margin-top:1.75pt;width:36.7pt;height:22.85pt;z-index:251655680">
            <v:textbox style="mso-next-textbox:#_x0000_s1026">
              <w:txbxContent>
                <w:p w:rsidR="001C0C2C" w:rsidRPr="003B343C" w:rsidRDefault="001C0C2C" w:rsidP="003B34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59" style="position:absolute;margin-left:111.5pt;margin-top:1.75pt;width:34.6pt;height:22.85pt;z-index:251657728">
            <v:textbox style="mso-next-textbox:#_x0000_s1027">
              <w:txbxContent>
                <w:p w:rsidR="001C0C2C" w:rsidRPr="003B343C" w:rsidRDefault="001C0C2C" w:rsidP="003B34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59" style="position:absolute;margin-left:74.75pt;margin-top:1.75pt;width:36.75pt;height:22.85pt;z-index:251656704">
            <v:textbox style="mso-next-textbox:#_x0000_s1028">
              <w:txbxContent>
                <w:p w:rsidR="001C0C2C" w:rsidRPr="003B343C" w:rsidRDefault="001C0C2C" w:rsidP="003B34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59" style="position:absolute;margin-left:45.7pt;margin-top:1.75pt;width:29.05pt;height:22.85pt;z-index:251654656">
            <v:textbox style="mso-next-textbox:#_x0000_s1029">
              <w:txbxContent>
                <w:p w:rsidR="001C0C2C" w:rsidRPr="003B343C" w:rsidRDefault="001C0C2C" w:rsidP="003B34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59" style="position:absolute;margin-left:16.65pt;margin-top:1.75pt;width:29.05pt;height:22.85pt;z-index:251653632">
            <v:textbox style="mso-next-textbox:#_x0000_s1030">
              <w:txbxContent>
                <w:p w:rsidR="001C0C2C" w:rsidRPr="003B343C" w:rsidRDefault="001C0C2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Pr="008F6D9F">
        <w:rPr>
          <w:rFonts w:ascii="Comic Sans MS" w:hAnsi="Comic Sans MS"/>
          <w:b/>
          <w:sz w:val="20"/>
          <w:szCs w:val="20"/>
        </w:rPr>
        <w:t xml:space="preserve">9- 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Yukarıdaki örüntünün 7.adımına hangi sayı olmalıdır?</w:t>
      </w:r>
    </w:p>
    <w:p w:rsidR="001C0C2C" w:rsidRPr="00637A72" w:rsidRDefault="001C0C2C" w:rsidP="00421BE6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10-</w:t>
      </w:r>
      <w:r w:rsidRPr="00637A72">
        <w:rPr>
          <w:rFonts w:ascii="Comic Sans MS" w:hAnsi="Comic Sans MS"/>
          <w:sz w:val="20"/>
          <w:szCs w:val="20"/>
        </w:rPr>
        <w:t xml:space="preserve">  4- 7 - 13-……….-49-…………-193 örüntüdeki eksik yerleri doldurunuz.</w:t>
      </w:r>
    </w:p>
    <w:p w:rsidR="001C0C2C" w:rsidRPr="00637A72" w:rsidRDefault="001C0C2C" w:rsidP="00421BE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11-</w:t>
      </w:r>
      <w:r w:rsidRPr="00637A72">
        <w:rPr>
          <w:rFonts w:ascii="Comic Sans MS" w:hAnsi="Comic Sans MS"/>
          <w:sz w:val="20"/>
          <w:szCs w:val="20"/>
        </w:rPr>
        <w:t xml:space="preserve"> 86 ile 150 sayıları arsında kaç tane doğal sayı vardır?</w:t>
      </w:r>
    </w:p>
    <w:p w:rsidR="001C0C2C" w:rsidRPr="00637A72" w:rsidRDefault="001C0C2C" w:rsidP="00421BE6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12-</w:t>
      </w:r>
      <w:r w:rsidRPr="00637A72">
        <w:rPr>
          <w:rFonts w:ascii="Comic Sans MS" w:hAnsi="Comic Sans MS"/>
          <w:sz w:val="20"/>
          <w:szCs w:val="20"/>
        </w:rPr>
        <w:t xml:space="preserve"> Ardışık iki doğal sayının toplamı 175’tir.Küçük sayının 4 katı kaçtır?</w:t>
      </w:r>
    </w:p>
    <w:p w:rsidR="001C0C2C" w:rsidRPr="00637A72" w:rsidRDefault="001C0C2C" w:rsidP="00421BE6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13-</w:t>
      </w:r>
      <w:r w:rsidRPr="00637A72">
        <w:rPr>
          <w:rFonts w:ascii="Comic Sans MS" w:hAnsi="Comic Sans MS"/>
          <w:sz w:val="20"/>
          <w:szCs w:val="20"/>
        </w:rPr>
        <w:t>Özlem ile Cemil’in yaşları toplamı 52’dir.Cemil Özlem’den iki yaş büyük olduğuna göre Özlem kaç yaşındadır?</w:t>
      </w:r>
    </w:p>
    <w:p w:rsidR="001C0C2C" w:rsidRPr="00637A72" w:rsidRDefault="001C0C2C" w:rsidP="00257FED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14-</w:t>
      </w:r>
      <w:r w:rsidRPr="00637A72">
        <w:rPr>
          <w:rFonts w:ascii="Comic Sans MS" w:hAnsi="Comic Sans MS"/>
          <w:sz w:val="20"/>
          <w:szCs w:val="20"/>
        </w:rPr>
        <w:t xml:space="preserve"> Aralarında birer yaş bulunan üç kardeşin yaşları toplamı 30’dur.Büyük kardeş kaç yıl sonra 18 yaşında olur?</w:t>
      </w:r>
    </w:p>
    <w:p w:rsidR="001C0C2C" w:rsidRPr="00637A72" w:rsidRDefault="001C0C2C" w:rsidP="00257FED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15-</w:t>
      </w:r>
      <w:r w:rsidRPr="00637A72">
        <w:rPr>
          <w:rFonts w:ascii="Comic Sans MS" w:hAnsi="Comic Sans MS"/>
          <w:sz w:val="20"/>
          <w:szCs w:val="20"/>
        </w:rPr>
        <w:t>Ardışık 3 çift sayının toplamı 60’tır.Ortanca sayının yarısı kaç eder?</w:t>
      </w:r>
    </w:p>
    <w:p w:rsidR="001C0C2C" w:rsidRPr="00637A72" w:rsidRDefault="001C0C2C" w:rsidP="00257FED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16-</w:t>
      </w:r>
      <w:r w:rsidRPr="00637A72">
        <w:rPr>
          <w:rFonts w:ascii="Comic Sans MS" w:hAnsi="Comic Sans MS"/>
          <w:sz w:val="20"/>
          <w:szCs w:val="20"/>
        </w:rPr>
        <w:t>Okunuşu: ‘’yetmiş iki milyon beş bin iki’’ olan sayıyı rakamla yazınız.</w:t>
      </w:r>
    </w:p>
    <w:p w:rsidR="001C0C2C" w:rsidRPr="00637A72" w:rsidRDefault="001C0C2C" w:rsidP="005022C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17-</w:t>
      </w:r>
      <w:r w:rsidRPr="00637A72">
        <w:rPr>
          <w:rFonts w:ascii="Comic Sans MS" w:hAnsi="Comic Sans MS"/>
          <w:sz w:val="20"/>
          <w:szCs w:val="20"/>
        </w:rPr>
        <w:t xml:space="preserve"> 31+32+33+34+35  sayılarının toplamı kaçtır?</w:t>
      </w:r>
    </w:p>
    <w:p w:rsidR="001C0C2C" w:rsidRPr="00637A72" w:rsidRDefault="001C0C2C" w:rsidP="005022C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18-</w:t>
      </w:r>
      <w:r w:rsidRPr="00637A72">
        <w:rPr>
          <w:rFonts w:ascii="Comic Sans MS" w:hAnsi="Comic Sans MS"/>
          <w:sz w:val="20"/>
          <w:szCs w:val="20"/>
        </w:rPr>
        <w:t>Ardışık 7 sayının toplamı 315’tir.En büyük sayı kaçtır?</w:t>
      </w:r>
    </w:p>
    <w:p w:rsidR="001C0C2C" w:rsidRPr="00637A72" w:rsidRDefault="001C0C2C" w:rsidP="005022C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19-</w:t>
      </w:r>
      <w:r w:rsidRPr="00637A72">
        <w:rPr>
          <w:rFonts w:ascii="Comic Sans MS" w:hAnsi="Comic Sans MS"/>
          <w:sz w:val="20"/>
          <w:szCs w:val="20"/>
        </w:rPr>
        <w:t>Bir ilçede 2.800 kadın, kadınlardan 75 fazla erkek, erkek ve kadınların sayısı kadar da çocuk yaşamaktadır.Bu ilçenin nüfusunu bulunuz.</w:t>
      </w:r>
    </w:p>
    <w:p w:rsidR="001C0C2C" w:rsidRPr="00637A72" w:rsidRDefault="001C0C2C" w:rsidP="006C1927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20-</w:t>
      </w:r>
      <w:r w:rsidRPr="00637A72">
        <w:rPr>
          <w:rFonts w:ascii="Comic Sans MS" w:hAnsi="Comic Sans MS"/>
          <w:sz w:val="20"/>
          <w:szCs w:val="20"/>
        </w:rPr>
        <w:t xml:space="preserve"> Dikdörtgen şeklindeki bir tarlanın kısa kenarı 165 metredir. Uzun kenarı  kısa kenarından 75 metre fazla olduğuna göre, tarlanın çevresi kaç metredir?</w:t>
      </w:r>
    </w:p>
    <w:p w:rsidR="001C0C2C" w:rsidRPr="00637A72" w:rsidRDefault="001C0C2C" w:rsidP="006C1927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21-</w:t>
      </w:r>
      <w:r w:rsidRPr="00637A72">
        <w:rPr>
          <w:rFonts w:ascii="Comic Sans MS" w:hAnsi="Comic Sans MS"/>
          <w:sz w:val="20"/>
          <w:szCs w:val="20"/>
        </w:rPr>
        <w:t xml:space="preserve"> 3,5,8 rakamları birer kez kullanılarak oluşturulacak üç basamaklı,en büyük ve en küçük sayının toplamı kaçtır?</w:t>
      </w:r>
    </w:p>
    <w:p w:rsidR="001C0C2C" w:rsidRPr="00637A72" w:rsidRDefault="001C0C2C" w:rsidP="006C1927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22-</w:t>
      </w:r>
      <w:r w:rsidRPr="00637A72">
        <w:rPr>
          <w:rFonts w:ascii="Comic Sans MS" w:hAnsi="Comic Sans MS"/>
          <w:sz w:val="20"/>
          <w:szCs w:val="20"/>
        </w:rPr>
        <w:t>8’den 22’ye kadar olan çift sayıların toplamı kaçtır?</w:t>
      </w:r>
    </w:p>
    <w:p w:rsidR="001C0C2C" w:rsidRPr="00637A72" w:rsidRDefault="001C0C2C" w:rsidP="006C1927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23-</w:t>
      </w:r>
      <w:r w:rsidRPr="00637A72">
        <w:rPr>
          <w:rFonts w:ascii="Comic Sans MS" w:hAnsi="Comic Sans MS"/>
          <w:sz w:val="20"/>
          <w:szCs w:val="20"/>
        </w:rPr>
        <w:t>Ali’nin 25 TL parası vardı.Babası 12,50 TL annesi 20,45 TL verdi.Ali’nin toplam kaç lirası oldu?</w:t>
      </w:r>
    </w:p>
    <w:p w:rsidR="001C0C2C" w:rsidRPr="00637A72" w:rsidRDefault="001C0C2C" w:rsidP="00CB1BCE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24-</w:t>
      </w:r>
      <w:r w:rsidRPr="00637A72">
        <w:rPr>
          <w:rFonts w:ascii="Comic Sans MS" w:hAnsi="Comic Sans MS"/>
          <w:sz w:val="20"/>
          <w:szCs w:val="20"/>
        </w:rPr>
        <w:t>Bir torbaya atılmak üzere 20 ile 60 doğal sayıları arasındaki ( 20 ve 60 hariç ) çift doğal sayıları kartlara yazmak istiyoruz.Kaç tane karta ihtiyacımız olur?</w:t>
      </w:r>
    </w:p>
    <w:p w:rsidR="001C0C2C" w:rsidRPr="00637A72" w:rsidRDefault="001C0C2C" w:rsidP="00CB1BCE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25-</w:t>
      </w:r>
      <w:r w:rsidRPr="00637A72">
        <w:rPr>
          <w:rFonts w:ascii="Comic Sans MS" w:hAnsi="Comic Sans MS"/>
          <w:sz w:val="20"/>
          <w:szCs w:val="20"/>
        </w:rPr>
        <w:t>Bir kömürcü deposundaki 8000 kg kömürün 4650 kilogramını sattı.geriye kaç kg kömür kalmıştır?</w:t>
      </w:r>
    </w:p>
    <w:p w:rsidR="001C0C2C" w:rsidRPr="00637A72" w:rsidRDefault="001C0C2C" w:rsidP="00737F4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26-</w:t>
      </w:r>
      <w:r w:rsidRPr="00637A72">
        <w:rPr>
          <w:rFonts w:ascii="Comic Sans MS" w:hAnsi="Comic Sans MS"/>
          <w:sz w:val="20"/>
          <w:szCs w:val="20"/>
        </w:rPr>
        <w:t>8 yıl sonra 39 yaşında olacağım.12 yıl önce kaç yaşındaydım?</w:t>
      </w:r>
    </w:p>
    <w:p w:rsidR="001C0C2C" w:rsidRPr="00637A72" w:rsidRDefault="001C0C2C" w:rsidP="00737F4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27-</w:t>
      </w:r>
      <w:r w:rsidRPr="00637A72">
        <w:rPr>
          <w:rFonts w:ascii="Comic Sans MS" w:hAnsi="Comic Sans MS"/>
          <w:sz w:val="20"/>
          <w:szCs w:val="20"/>
        </w:rPr>
        <w:t>2015 yılında cumhuriyetimizin kuruluşunun kaçıncı yılını kutlayacağız?</w:t>
      </w:r>
    </w:p>
    <w:p w:rsidR="001C0C2C" w:rsidRPr="00637A72" w:rsidRDefault="001C0C2C" w:rsidP="00737F4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28-</w:t>
      </w:r>
      <w:r w:rsidRPr="00637A72">
        <w:rPr>
          <w:rFonts w:ascii="Comic Sans MS" w:hAnsi="Comic Sans MS"/>
          <w:sz w:val="20"/>
          <w:szCs w:val="20"/>
        </w:rPr>
        <w:t>Annem aldığı 9 m kumaşın 270 cm’ si ile elbise,140 cm’ si ile pantolon dikti.Annemin elinde kaç cm kumaş kaldı?</w:t>
      </w:r>
    </w:p>
    <w:p w:rsidR="001C0C2C" w:rsidRPr="00637A72" w:rsidRDefault="001C0C2C" w:rsidP="00737F4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29-</w:t>
      </w:r>
      <w:r w:rsidRPr="00637A72">
        <w:rPr>
          <w:rFonts w:ascii="Comic Sans MS" w:hAnsi="Comic Sans MS"/>
          <w:sz w:val="20"/>
          <w:szCs w:val="20"/>
        </w:rPr>
        <w:t>hangi sayının 4789 fazlası 7000 eder?</w:t>
      </w:r>
    </w:p>
    <w:p w:rsidR="001C0C2C" w:rsidRPr="00637A72" w:rsidRDefault="001C0C2C" w:rsidP="00737F40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Pr="00637A72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30-</w:t>
      </w:r>
      <w:r w:rsidRPr="00637A72">
        <w:rPr>
          <w:rFonts w:ascii="Comic Sans MS" w:hAnsi="Comic Sans MS"/>
          <w:sz w:val="20"/>
          <w:szCs w:val="20"/>
        </w:rPr>
        <w:t xml:space="preserve"> A </w:t>
      </w:r>
      <w:r w:rsidRPr="00637A72">
        <w:rPr>
          <w:rFonts w:ascii="Comic Sans MS" w:hAnsi="Comic Sans MS"/>
          <w:sz w:val="28"/>
          <w:szCs w:val="28"/>
        </w:rPr>
        <w:t xml:space="preserve">&gt; </w:t>
      </w:r>
      <w:r w:rsidRPr="00637A72">
        <w:rPr>
          <w:rFonts w:ascii="Comic Sans MS" w:hAnsi="Comic Sans MS"/>
          <w:sz w:val="20"/>
          <w:szCs w:val="20"/>
        </w:rPr>
        <w:t>2648-1926  ifadesinde ‘’A ‘’ yerine gelebilecek en küçük doğal sayı kaçtır?</w:t>
      </w:r>
    </w:p>
    <w:p w:rsidR="001C0C2C" w:rsidRPr="00637A72" w:rsidRDefault="001C0C2C" w:rsidP="009E2C17">
      <w:pPr>
        <w:spacing w:after="0"/>
        <w:rPr>
          <w:rFonts w:ascii="Comic Sans MS" w:hAnsi="Comic Sans MS"/>
          <w:sz w:val="20"/>
          <w:szCs w:val="20"/>
        </w:rPr>
      </w:pPr>
      <w:r w:rsidRPr="00637A72"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31-</w:t>
      </w:r>
      <w:r w:rsidRPr="00637A72">
        <w:rPr>
          <w:rFonts w:ascii="Comic Sans MS" w:hAnsi="Comic Sans MS"/>
          <w:sz w:val="20"/>
          <w:szCs w:val="20"/>
        </w:rPr>
        <w:t xml:space="preserve">  ( </w:t>
      </w:r>
      <w:r w:rsidRPr="00637A72">
        <w:rPr>
          <w:rFonts w:ascii="Comic Sans MS" w:hAnsi="Comic Sans MS"/>
          <w:color w:val="000000"/>
          <w:sz w:val="20"/>
          <w:szCs w:val="20"/>
        </w:rPr>
        <w:t>2</w:t>
      </w:r>
      <w:r w:rsidRPr="00637A72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4  </w:t>
      </w:r>
      <w:r w:rsidRPr="00637A72">
        <w:rPr>
          <w:rFonts w:ascii="Comic Sans MS" w:hAnsi="Comic Sans MS"/>
          <w:sz w:val="20"/>
          <w:szCs w:val="20"/>
        </w:rPr>
        <w:t xml:space="preserve">+ </w:t>
      </w:r>
      <w:r w:rsidRPr="00637A72">
        <w:rPr>
          <w:rFonts w:ascii="Comic Sans MS" w:hAnsi="Comic Sans MS"/>
          <w:color w:val="000000"/>
          <w:sz w:val="20"/>
          <w:szCs w:val="20"/>
        </w:rPr>
        <w:t>3</w:t>
      </w:r>
      <w:r w:rsidRPr="00637A72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2  </w:t>
      </w:r>
      <w:r w:rsidRPr="00637A72">
        <w:rPr>
          <w:rFonts w:ascii="Comic Sans MS" w:hAnsi="Comic Sans MS"/>
          <w:sz w:val="20"/>
          <w:szCs w:val="20"/>
        </w:rPr>
        <w:t>) -  10 işleminin</w:t>
      </w:r>
      <w:r w:rsidRPr="00637A72">
        <w:rPr>
          <w:rFonts w:ascii="Comic Sans MS" w:hAnsi="Comic Sans MS"/>
          <w:sz w:val="24"/>
          <w:szCs w:val="24"/>
        </w:rPr>
        <w:t xml:space="preserve"> </w:t>
      </w:r>
      <w:r w:rsidRPr="00637A72">
        <w:rPr>
          <w:rFonts w:ascii="Comic Sans MS" w:hAnsi="Comic Sans MS"/>
          <w:sz w:val="20"/>
          <w:szCs w:val="20"/>
        </w:rPr>
        <w:t>sonucu kaçtır?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32-</w:t>
      </w:r>
      <w:r>
        <w:rPr>
          <w:rFonts w:ascii="Comic Sans MS" w:hAnsi="Comic Sans MS"/>
          <w:sz w:val="20"/>
          <w:szCs w:val="20"/>
        </w:rPr>
        <w:t xml:space="preserve"> Bir kamyon kömür yüklü iken kütlesi 3450 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kg’ dır. Kamyonun boş iken kütlesi 750 kg’ dır.Bu kamyon 5 kez kömür taşıdığında,kaç kg kömür taşımış olur?</w:t>
      </w:r>
    </w:p>
    <w:p w:rsidR="001C0C2C" w:rsidRPr="00BB3560" w:rsidRDefault="001C0C2C" w:rsidP="00BB3560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33-</w:t>
      </w:r>
      <w:r>
        <w:rPr>
          <w:rFonts w:ascii="Comic Sans MS" w:hAnsi="Comic Sans MS"/>
          <w:sz w:val="20"/>
          <w:szCs w:val="20"/>
        </w:rPr>
        <w:t xml:space="preserve">  </w:t>
      </w:r>
      <w:r w:rsidRPr="00637A72">
        <w:rPr>
          <w:rFonts w:ascii="Comic Sans MS" w:hAnsi="Comic Sans MS"/>
          <w:sz w:val="20"/>
          <w:szCs w:val="20"/>
        </w:rPr>
        <w:t xml:space="preserve">( </w:t>
      </w:r>
      <w:r>
        <w:rPr>
          <w:rFonts w:ascii="Comic Sans MS" w:hAnsi="Comic Sans MS"/>
          <w:color w:val="000000"/>
          <w:sz w:val="20"/>
          <w:szCs w:val="20"/>
        </w:rPr>
        <w:t>6</w:t>
      </w:r>
      <w:r>
        <w:rPr>
          <w:rFonts w:ascii="Comic Sans MS" w:hAnsi="Comic Sans MS"/>
          <w:color w:val="000000"/>
          <w:sz w:val="20"/>
          <w:szCs w:val="20"/>
          <w:vertAlign w:val="superscript"/>
        </w:rPr>
        <w:t>3</w:t>
      </w:r>
      <w:r w:rsidRPr="00637A72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 </w:t>
      </w:r>
      <w:r w:rsidRPr="00637A72">
        <w:rPr>
          <w:rFonts w:ascii="Comic Sans MS" w:hAnsi="Comic Sans MS"/>
          <w:sz w:val="20"/>
          <w:szCs w:val="20"/>
        </w:rPr>
        <w:t xml:space="preserve">+ </w:t>
      </w:r>
      <w:r>
        <w:rPr>
          <w:rFonts w:ascii="Comic Sans MS" w:hAnsi="Comic Sans MS"/>
          <w:color w:val="000000"/>
          <w:sz w:val="20"/>
          <w:szCs w:val="20"/>
        </w:rPr>
        <w:t>7</w:t>
      </w:r>
      <w:r w:rsidRPr="00637A72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2  </w:t>
      </w:r>
      <w:r w:rsidRPr="00637A72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+ </w:t>
      </w:r>
      <w:r w:rsidRPr="00637A72">
        <w:rPr>
          <w:rFonts w:ascii="Comic Sans MS" w:hAnsi="Comic Sans MS"/>
          <w:sz w:val="20"/>
          <w:szCs w:val="20"/>
        </w:rPr>
        <w:t xml:space="preserve">( </w:t>
      </w:r>
      <w:r>
        <w:rPr>
          <w:rFonts w:ascii="Comic Sans MS" w:hAnsi="Comic Sans MS"/>
          <w:color w:val="000000"/>
          <w:sz w:val="20"/>
          <w:szCs w:val="20"/>
        </w:rPr>
        <w:t>5</w:t>
      </w:r>
      <w:r>
        <w:rPr>
          <w:rFonts w:ascii="Comic Sans MS" w:hAnsi="Comic Sans MS"/>
          <w:color w:val="000000"/>
          <w:sz w:val="20"/>
          <w:szCs w:val="20"/>
          <w:vertAlign w:val="superscript"/>
        </w:rPr>
        <w:t>1</w:t>
      </w:r>
      <w:r w:rsidRPr="00637A72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 </w:t>
      </w:r>
      <w:r w:rsidRPr="00637A72">
        <w:rPr>
          <w:rFonts w:ascii="Comic Sans MS" w:hAnsi="Comic Sans MS"/>
          <w:sz w:val="20"/>
          <w:szCs w:val="20"/>
        </w:rPr>
        <w:t xml:space="preserve">+ </w:t>
      </w:r>
      <w:r>
        <w:rPr>
          <w:rFonts w:ascii="Comic Sans MS" w:hAnsi="Comic Sans MS"/>
          <w:color w:val="000000"/>
          <w:sz w:val="20"/>
          <w:szCs w:val="20"/>
        </w:rPr>
        <w:t>10</w:t>
      </w:r>
      <w:r w:rsidRPr="00637A72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2  </w:t>
      </w:r>
      <w:r w:rsidRPr="00637A72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işleminin sonucu kaçtır?</w:t>
      </w:r>
    </w:p>
    <w:p w:rsidR="001C0C2C" w:rsidRPr="00BB3560" w:rsidRDefault="001C0C2C" w:rsidP="00BB3560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34-</w:t>
      </w:r>
      <w:r>
        <w:rPr>
          <w:rFonts w:ascii="Comic Sans MS" w:hAnsi="Comic Sans MS"/>
          <w:sz w:val="20"/>
          <w:szCs w:val="20"/>
        </w:rPr>
        <w:t>Bir çiftlikteki 215 tavuk ve 175 koyun bulunmaktadır. Çiftlikteki tavuk ve koyunların ayak sayıları toplamı kaçtır?</w:t>
      </w:r>
    </w:p>
    <w:p w:rsidR="001C0C2C" w:rsidRPr="00BB3560" w:rsidRDefault="001C0C2C" w:rsidP="00BB3560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35-</w:t>
      </w:r>
      <w:r>
        <w:rPr>
          <w:rFonts w:ascii="Comic Sans MS" w:hAnsi="Comic Sans MS"/>
          <w:sz w:val="20"/>
          <w:szCs w:val="20"/>
        </w:rPr>
        <w:t>Bir defteri 30 kuruşa alıp 50 kuruştan satan bir satıcı kaç TL kar eder?</w:t>
      </w:r>
    </w:p>
    <w:p w:rsidR="001C0C2C" w:rsidRPr="00BB3560" w:rsidRDefault="001C0C2C" w:rsidP="00BB3560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36-</w:t>
      </w:r>
      <w:r>
        <w:rPr>
          <w:rFonts w:ascii="Comic Sans MS" w:hAnsi="Comic Sans MS"/>
          <w:sz w:val="20"/>
          <w:szCs w:val="20"/>
        </w:rPr>
        <w:t>Dayım 275 TL peşin para vererek 8 taksitle bilgisayar aldı. Her taksit için 150 TL ödeyeceğine göre bilgisayarın toplam fiyatı kaç TL’dir?</w:t>
      </w:r>
    </w:p>
    <w:p w:rsidR="001C0C2C" w:rsidRPr="00BB3560" w:rsidRDefault="001C0C2C" w:rsidP="0000064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37-</w:t>
      </w:r>
      <w:r>
        <w:rPr>
          <w:rFonts w:ascii="Comic Sans MS" w:hAnsi="Comic Sans MS"/>
          <w:sz w:val="20"/>
          <w:szCs w:val="20"/>
        </w:rPr>
        <w:t>Çarpımları 30 olan iki sayının toplamları en fazla kaç olabilir?</w:t>
      </w:r>
    </w:p>
    <w:p w:rsidR="001C0C2C" w:rsidRPr="00BB3560" w:rsidRDefault="001C0C2C" w:rsidP="0000064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38-</w:t>
      </w:r>
      <w:r>
        <w:rPr>
          <w:rFonts w:ascii="Comic Sans MS" w:hAnsi="Comic Sans MS"/>
          <w:sz w:val="20"/>
          <w:szCs w:val="20"/>
        </w:rPr>
        <w:t>Faruk dakikada 75 kelime okuyor. Yarım saatte kaç kelime okur?</w:t>
      </w:r>
    </w:p>
    <w:p w:rsidR="001C0C2C" w:rsidRPr="00BB3560" w:rsidRDefault="001C0C2C" w:rsidP="0000064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39-</w:t>
      </w:r>
      <w:r>
        <w:rPr>
          <w:rFonts w:ascii="Comic Sans MS" w:hAnsi="Comic Sans MS"/>
          <w:sz w:val="20"/>
          <w:szCs w:val="20"/>
        </w:rPr>
        <w:t>Toplamları 50 eden ardışık iki çift sayının çarpımı kaçtır?</w:t>
      </w:r>
    </w:p>
    <w:p w:rsidR="001C0C2C" w:rsidRPr="00BB3560" w:rsidRDefault="001C0C2C" w:rsidP="0000064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40-</w:t>
      </w:r>
      <w:r>
        <w:rPr>
          <w:rFonts w:ascii="Comic Sans MS" w:hAnsi="Comic Sans MS"/>
          <w:sz w:val="20"/>
          <w:szCs w:val="20"/>
        </w:rPr>
        <w:t>Bir otobüste 40 yolcu vardır. Tam bilet 1 TL, öğrenci bileti ise 50 Kr’ tur.Otobüste 20 öğrenci olduğuna göre yolcuların tümünün ödediği para kaç TL’dir?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41-</w:t>
      </w:r>
      <w:r>
        <w:rPr>
          <w:rFonts w:ascii="Comic Sans MS" w:hAnsi="Comic Sans MS"/>
          <w:sz w:val="20"/>
          <w:szCs w:val="20"/>
        </w:rPr>
        <w:t>Bir bölme işleminde bölen 28,bölüm 53,kalan 15 olduğuna göre bölünen kaçtır?</w:t>
      </w:r>
    </w:p>
    <w:p w:rsidR="001C0C2C" w:rsidRPr="00BB3560" w:rsidRDefault="001C0C2C" w:rsidP="006151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42-</w:t>
      </w:r>
      <w:r>
        <w:rPr>
          <w:rFonts w:ascii="Comic Sans MS" w:hAnsi="Comic Sans MS"/>
          <w:sz w:val="20"/>
          <w:szCs w:val="20"/>
        </w:rPr>
        <w:t xml:space="preserve"> Elif’in günde 40 sayfa okuyarak 10 günde bitirdiği kitabı,8 günde bitirebilmesi için günde kaç sayfa okuması gerekir?</w:t>
      </w:r>
    </w:p>
    <w:p w:rsidR="001C0C2C" w:rsidRPr="00BB3560" w:rsidRDefault="001C0C2C" w:rsidP="000376A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43-</w:t>
      </w:r>
      <w:r>
        <w:rPr>
          <w:rFonts w:ascii="Comic Sans MS" w:hAnsi="Comic Sans MS"/>
          <w:sz w:val="20"/>
          <w:szCs w:val="20"/>
        </w:rPr>
        <w:t>16 adet 200 TL ‘lik kağıt paralar;5 TL ,10 TL ve 20 TL ‘lik kağıt paralara çevirmek isteniyor.332 adet 5 TL’lik ,54 adet 10 TL ‘lik kağıt paralar kullanılırsa kaç adet 20 TL ‘lik para kullanılır?</w:t>
      </w:r>
    </w:p>
    <w:p w:rsidR="001C0C2C" w:rsidRPr="00BB3560" w:rsidRDefault="001C0C2C" w:rsidP="000376A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44-</w:t>
      </w:r>
      <w:r>
        <w:rPr>
          <w:rFonts w:ascii="Comic Sans MS" w:hAnsi="Comic Sans MS"/>
          <w:sz w:val="20"/>
          <w:szCs w:val="20"/>
        </w:rPr>
        <w:t>Kare şeklindeki bir bahçenin çevresine 4 sıra tel çevirdiğimizde 240 metre tel kullanmış oluyoruz. Bahçenin uzunluğu kaç metredir?</w:t>
      </w:r>
    </w:p>
    <w:p w:rsidR="001C0C2C" w:rsidRPr="00BB3560" w:rsidRDefault="001C0C2C" w:rsidP="000376A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45-</w:t>
      </w:r>
      <w:r>
        <w:rPr>
          <w:rFonts w:ascii="Comic Sans MS" w:hAnsi="Comic Sans MS"/>
          <w:sz w:val="20"/>
          <w:szCs w:val="20"/>
        </w:rPr>
        <w:t xml:space="preserve"> AB+AB+AB=126 ise A+B kaçtır?</w:t>
      </w:r>
    </w:p>
    <w:p w:rsidR="001C0C2C" w:rsidRPr="00BB3560" w:rsidRDefault="001C0C2C" w:rsidP="000376A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46-</w:t>
      </w:r>
      <w:r>
        <w:rPr>
          <w:rFonts w:ascii="Comic Sans MS" w:hAnsi="Comic Sans MS"/>
          <w:sz w:val="20"/>
          <w:szCs w:val="20"/>
        </w:rPr>
        <w:t>Her gün 25 soru çözen Cansel 1250 soruluk test kitabını kaç günde bitirebilir?</w:t>
      </w:r>
    </w:p>
    <w:p w:rsidR="001C0C2C" w:rsidRPr="00BB3560" w:rsidRDefault="001C0C2C" w:rsidP="000376A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47-</w:t>
      </w:r>
      <w:r>
        <w:rPr>
          <w:rFonts w:ascii="Comic Sans MS" w:hAnsi="Comic Sans MS"/>
          <w:sz w:val="20"/>
          <w:szCs w:val="20"/>
        </w:rPr>
        <w:t xml:space="preserve"> Dört bölü 8 kesrini yazınız.</w:t>
      </w:r>
    </w:p>
    <w:p w:rsidR="001C0C2C" w:rsidRPr="00BB3560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48-</w:t>
      </w:r>
      <w:r>
        <w:rPr>
          <w:rFonts w:ascii="Comic Sans MS" w:hAnsi="Comic Sans MS"/>
          <w:sz w:val="20"/>
          <w:szCs w:val="20"/>
        </w:rPr>
        <w:t xml:space="preserve"> _</w:t>
      </w:r>
      <w:r w:rsidRPr="00D95DD2">
        <w:rPr>
          <w:rFonts w:ascii="Comic Sans MS" w:hAnsi="Comic Sans MS"/>
          <w:sz w:val="20"/>
          <w:szCs w:val="20"/>
          <w:u w:val="single"/>
        </w:rPr>
        <w:t>25</w:t>
      </w:r>
      <w:r>
        <w:rPr>
          <w:rFonts w:ascii="Comic Sans MS" w:hAnsi="Comic Sans MS"/>
          <w:sz w:val="20"/>
          <w:szCs w:val="20"/>
        </w:rPr>
        <w:t>_   kesrini tam sayılı kesir olarak yazınız.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6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49-</w:t>
      </w:r>
      <w:r>
        <w:rPr>
          <w:rFonts w:ascii="Comic Sans MS" w:hAnsi="Comic Sans MS"/>
          <w:sz w:val="20"/>
          <w:szCs w:val="20"/>
        </w:rPr>
        <w:t xml:space="preserve">  3  _</w:t>
      </w:r>
      <w:r w:rsidRPr="00D95DD2">
        <w:rPr>
          <w:rFonts w:ascii="Comic Sans MS" w:hAnsi="Comic Sans MS"/>
          <w:sz w:val="20"/>
          <w:szCs w:val="20"/>
          <w:u w:val="single"/>
        </w:rPr>
        <w:t>6</w:t>
      </w:r>
      <w:r>
        <w:rPr>
          <w:rFonts w:ascii="Comic Sans MS" w:hAnsi="Comic Sans MS"/>
          <w:sz w:val="20"/>
          <w:szCs w:val="20"/>
        </w:rPr>
        <w:t>_  kesrini bileşik kesir olarak yazınız.</w:t>
      </w:r>
    </w:p>
    <w:p w:rsidR="001C0C2C" w:rsidRPr="00BB3560" w:rsidRDefault="001C0C2C" w:rsidP="00C7745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7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50-</w:t>
      </w:r>
      <w:r>
        <w:rPr>
          <w:rFonts w:ascii="Comic Sans MS" w:hAnsi="Comic Sans MS"/>
          <w:sz w:val="20"/>
          <w:szCs w:val="20"/>
        </w:rPr>
        <w:t xml:space="preserve">  _</w:t>
      </w:r>
      <w:r w:rsidRPr="00D95DD2">
        <w:rPr>
          <w:rFonts w:ascii="Comic Sans MS" w:hAnsi="Comic Sans MS"/>
          <w:sz w:val="20"/>
          <w:szCs w:val="20"/>
          <w:u w:val="single"/>
        </w:rPr>
        <w:t>5</w:t>
      </w:r>
      <w:r>
        <w:rPr>
          <w:rFonts w:ascii="Comic Sans MS" w:hAnsi="Comic Sans MS"/>
          <w:sz w:val="20"/>
          <w:szCs w:val="20"/>
        </w:rPr>
        <w:t>_  kesri çeyrek ise A kaçtır?</w:t>
      </w:r>
    </w:p>
    <w:p w:rsidR="001C0C2C" w:rsidRPr="00BB3560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C61D16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51-</w:t>
      </w:r>
      <w:r>
        <w:rPr>
          <w:rFonts w:ascii="Comic Sans MS" w:hAnsi="Comic Sans MS"/>
          <w:sz w:val="20"/>
          <w:szCs w:val="20"/>
        </w:rPr>
        <w:t xml:space="preserve"> 150 kalemin onda beşi kaç kalemdir?  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52-</w:t>
      </w:r>
      <w:r>
        <w:rPr>
          <w:rFonts w:ascii="Comic Sans MS" w:hAnsi="Comic Sans MS"/>
          <w:sz w:val="20"/>
          <w:szCs w:val="20"/>
        </w:rPr>
        <w:t xml:space="preserve">   _</w:t>
      </w:r>
      <w:r w:rsidRPr="00D95DD2">
        <w:rPr>
          <w:rFonts w:ascii="Comic Sans MS" w:hAnsi="Comic Sans MS"/>
          <w:sz w:val="20"/>
          <w:szCs w:val="20"/>
          <w:u w:val="single"/>
        </w:rPr>
        <w:t>4</w:t>
      </w:r>
      <w:r>
        <w:rPr>
          <w:rFonts w:ascii="Comic Sans MS" w:hAnsi="Comic Sans MS"/>
          <w:sz w:val="20"/>
          <w:szCs w:val="20"/>
        </w:rPr>
        <w:t>_ ‘ ü 20 sayfa eden kitap kaç sayfadır?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12</w:t>
      </w:r>
    </w:p>
    <w:p w:rsidR="001C0C2C" w:rsidRPr="00BB3560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53-</w:t>
      </w:r>
      <w:r>
        <w:rPr>
          <w:rFonts w:ascii="Comic Sans MS" w:hAnsi="Comic Sans MS"/>
          <w:sz w:val="20"/>
          <w:szCs w:val="20"/>
        </w:rPr>
        <w:t xml:space="preserve"> 18 metre kumaşın  _</w:t>
      </w:r>
      <w:r w:rsidRPr="003D2737">
        <w:rPr>
          <w:rFonts w:ascii="Comic Sans MS" w:hAnsi="Comic Sans MS"/>
          <w:sz w:val="20"/>
          <w:szCs w:val="20"/>
          <w:u w:val="single"/>
        </w:rPr>
        <w:t>3</w:t>
      </w:r>
      <w:r>
        <w:rPr>
          <w:rFonts w:ascii="Comic Sans MS" w:hAnsi="Comic Sans MS"/>
          <w:sz w:val="20"/>
          <w:szCs w:val="20"/>
        </w:rPr>
        <w:t>_ ‘ü kaç cm’dir?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9</w:t>
      </w:r>
    </w:p>
    <w:p w:rsidR="001C0C2C" w:rsidRPr="00BB3560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54-</w:t>
      </w:r>
      <w:r>
        <w:rPr>
          <w:rFonts w:ascii="Comic Sans MS" w:hAnsi="Comic Sans MS"/>
          <w:sz w:val="20"/>
          <w:szCs w:val="20"/>
        </w:rPr>
        <w:t xml:space="preserve">  _</w:t>
      </w:r>
      <w:r w:rsidRPr="003D2737">
        <w:rPr>
          <w:rFonts w:ascii="Comic Sans MS" w:hAnsi="Comic Sans MS"/>
          <w:sz w:val="20"/>
          <w:szCs w:val="20"/>
          <w:u w:val="single"/>
        </w:rPr>
        <w:t>E</w:t>
      </w:r>
      <w:r>
        <w:rPr>
          <w:rFonts w:ascii="Comic Sans MS" w:hAnsi="Comic Sans MS"/>
          <w:sz w:val="20"/>
          <w:szCs w:val="20"/>
        </w:rPr>
        <w:t xml:space="preserve">_  kesrinde E yerine yazılabilecek </w:t>
      </w:r>
    </w:p>
    <w:p w:rsidR="001C0C2C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10</w:t>
      </w:r>
    </w:p>
    <w:p w:rsidR="001C0C2C" w:rsidRPr="00BB3560" w:rsidRDefault="001C0C2C" w:rsidP="00D95DD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sayıların toplamı kaç eder?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1" type="#_x0000_t59" style="position:absolute;margin-left:156.95pt;margin-top:14.65pt;width:42.95pt;height:48.35pt;z-index:251661824">
            <v:textbox style="mso-next-textbox:#_x0000_s1031">
              <w:txbxContent>
                <w:p w:rsidR="001C0C2C" w:rsidRPr="003D2737" w:rsidRDefault="001C0C2C" w:rsidP="003D2737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3D2737">
                    <w:rPr>
                      <w:sz w:val="28"/>
                      <w:szCs w:val="28"/>
                    </w:rPr>
                    <w:t>?</w:t>
                  </w:r>
                </w:p>
                <w:p w:rsidR="001C0C2C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  <w:p w:rsidR="001C0C2C" w:rsidRPr="003D2737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59" style="position:absolute;margin-left:110.75pt;margin-top:14.65pt;width:46.2pt;height:48.35pt;z-index:251660800">
            <v:textbox style="mso-next-textbox:#_x0000_s1032">
              <w:txbxContent>
                <w:p w:rsidR="001C0C2C" w:rsidRDefault="001C0C2C" w:rsidP="003D2737">
                  <w:pPr>
                    <w:spacing w:after="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 xml:space="preserve">  6_</w:t>
                  </w:r>
                </w:p>
                <w:p w:rsidR="001C0C2C" w:rsidRPr="003D2737" w:rsidRDefault="001C0C2C" w:rsidP="003D2737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3D2737">
                    <w:rPr>
                      <w:sz w:val="16"/>
                      <w:szCs w:val="16"/>
                    </w:rPr>
                    <w:t>15</w:t>
                  </w:r>
                </w:p>
                <w:p w:rsidR="001C0C2C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  <w:p w:rsidR="001C0C2C" w:rsidRPr="003D2737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59" style="position:absolute;margin-left:21.45pt;margin-top:14.65pt;width:41.6pt;height:48.35pt;z-index:251658752">
            <v:textbox style="mso-next-textbox:#_x0000_s1033">
              <w:txbxContent>
                <w:p w:rsidR="001C0C2C" w:rsidRDefault="001C0C2C" w:rsidP="003D2737">
                  <w:pPr>
                    <w:spacing w:after="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 xml:space="preserve">  2_</w:t>
                  </w:r>
                </w:p>
                <w:p w:rsidR="001C0C2C" w:rsidRPr="003D2737" w:rsidRDefault="001C0C2C" w:rsidP="003D2737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</w:t>
                  </w:r>
                  <w:r w:rsidRPr="003D2737">
                    <w:rPr>
                      <w:sz w:val="16"/>
                      <w:szCs w:val="16"/>
                    </w:rPr>
                    <w:t>5</w:t>
                  </w:r>
                </w:p>
                <w:p w:rsidR="001C0C2C" w:rsidRDefault="001C0C2C" w:rsidP="003D2737">
                  <w:pPr>
                    <w:spacing w:after="0"/>
                    <w:rPr>
                      <w:sz w:val="16"/>
                      <w:szCs w:val="16"/>
                      <w:u w:val="single"/>
                    </w:rPr>
                  </w:pPr>
                </w:p>
                <w:p w:rsidR="001C0C2C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  <w:p w:rsidR="001C0C2C" w:rsidRPr="003D2737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59" style="position:absolute;margin-left:63.05pt;margin-top:14.65pt;width:47.7pt;height:48.35pt;z-index:251659776">
            <v:textbox style="mso-next-textbox:#_x0000_s1034">
              <w:txbxContent>
                <w:p w:rsidR="001C0C2C" w:rsidRDefault="001C0C2C" w:rsidP="003D2737">
                  <w:pPr>
                    <w:spacing w:after="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_4_</w:t>
                  </w:r>
                </w:p>
                <w:p w:rsidR="001C0C2C" w:rsidRDefault="001C0C2C" w:rsidP="003D2737">
                  <w:pPr>
                    <w:spacing w:after="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3D2737">
                    <w:rPr>
                      <w:sz w:val="16"/>
                      <w:szCs w:val="16"/>
                    </w:rPr>
                    <w:t>10</w:t>
                  </w:r>
                </w:p>
                <w:p w:rsidR="001C0C2C" w:rsidRDefault="001C0C2C" w:rsidP="003D2737">
                  <w:pPr>
                    <w:spacing w:after="0"/>
                    <w:rPr>
                      <w:sz w:val="16"/>
                      <w:szCs w:val="16"/>
                      <w:u w:val="single"/>
                    </w:rPr>
                  </w:pPr>
                </w:p>
                <w:p w:rsidR="001C0C2C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  <w:p w:rsidR="001C0C2C" w:rsidRPr="003D2737" w:rsidRDefault="001C0C2C" w:rsidP="003D2737">
                  <w:pPr>
                    <w:rPr>
                      <w:sz w:val="16"/>
                      <w:szCs w:val="16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>Cevap:</w:t>
      </w:r>
    </w:p>
    <w:p w:rsidR="001C0C2C" w:rsidRPr="008F6D9F" w:rsidRDefault="001C0C2C" w:rsidP="003D2737">
      <w:pPr>
        <w:spacing w:after="0"/>
        <w:rPr>
          <w:rFonts w:ascii="Comic Sans MS" w:hAnsi="Comic Sans MS"/>
          <w:b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55-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örüntüde ? işareti yerine hangi sayı yazılmalıdır?</w:t>
      </w:r>
    </w:p>
    <w:p w:rsidR="001C0C2C" w:rsidRPr="00BB3560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Cevap: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56-</w:t>
      </w:r>
      <w:r>
        <w:rPr>
          <w:rFonts w:ascii="Comic Sans MS" w:hAnsi="Comic Sans MS"/>
          <w:sz w:val="20"/>
          <w:szCs w:val="20"/>
        </w:rPr>
        <w:t xml:space="preserve"> Sevda bir günün _</w:t>
      </w:r>
      <w:r w:rsidRPr="00D265E4">
        <w:rPr>
          <w:rFonts w:ascii="Comic Sans MS" w:hAnsi="Comic Sans MS"/>
          <w:sz w:val="20"/>
          <w:szCs w:val="20"/>
          <w:u w:val="single"/>
        </w:rPr>
        <w:t>1</w:t>
      </w:r>
      <w:r>
        <w:rPr>
          <w:rFonts w:ascii="Comic Sans MS" w:hAnsi="Comic Sans MS"/>
          <w:sz w:val="20"/>
          <w:szCs w:val="20"/>
        </w:rPr>
        <w:t xml:space="preserve">_ ‘ini okulda geçiriyor. Sevda 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3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okulda kaç saat kalıyor?</w:t>
      </w:r>
    </w:p>
    <w:p w:rsidR="001C0C2C" w:rsidRPr="00BB3560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57-</w:t>
      </w:r>
      <w:r>
        <w:rPr>
          <w:rFonts w:ascii="Comic Sans MS" w:hAnsi="Comic Sans MS"/>
          <w:sz w:val="20"/>
          <w:szCs w:val="20"/>
        </w:rPr>
        <w:t xml:space="preserve"> 2 _</w:t>
      </w:r>
      <w:r w:rsidRPr="00D265E4">
        <w:rPr>
          <w:rFonts w:ascii="Comic Sans MS" w:hAnsi="Comic Sans MS"/>
          <w:sz w:val="20"/>
          <w:szCs w:val="20"/>
          <w:u w:val="single"/>
        </w:rPr>
        <w:t>2</w:t>
      </w:r>
      <w:r>
        <w:rPr>
          <w:rFonts w:ascii="Comic Sans MS" w:hAnsi="Comic Sans MS"/>
          <w:sz w:val="20"/>
          <w:szCs w:val="20"/>
        </w:rPr>
        <w:t>_ kesrini sayı doğrusunda gösteriniz.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3</w:t>
      </w:r>
    </w:p>
    <w:p w:rsidR="001C0C2C" w:rsidRPr="00BB3560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3D2737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58-</w:t>
      </w:r>
      <w:r>
        <w:rPr>
          <w:rFonts w:ascii="Comic Sans MS" w:hAnsi="Comic Sans MS"/>
          <w:sz w:val="20"/>
          <w:szCs w:val="20"/>
        </w:rPr>
        <w:t xml:space="preserve"> Bir kalemlikte sekiz tane kalem vardır. Kalemlerin 3’ü yeşil,4’ü kırmızı ve 1’i mavidir. Kırmızı renkli kalemler kalemlikteki bütün kalemlerin kaçta kaçıdır?</w:t>
      </w:r>
    </w:p>
    <w:p w:rsidR="001C0C2C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59-</w:t>
      </w:r>
      <w:r>
        <w:rPr>
          <w:rFonts w:ascii="Comic Sans MS" w:hAnsi="Comic Sans MS"/>
          <w:sz w:val="20"/>
          <w:szCs w:val="20"/>
        </w:rPr>
        <w:t xml:space="preserve"> _</w:t>
      </w:r>
      <w:r w:rsidRPr="00D265E4">
        <w:rPr>
          <w:rFonts w:ascii="Comic Sans MS" w:hAnsi="Comic Sans MS"/>
          <w:sz w:val="20"/>
          <w:szCs w:val="20"/>
          <w:u w:val="single"/>
        </w:rPr>
        <w:t>2</w:t>
      </w:r>
      <w:r>
        <w:rPr>
          <w:rFonts w:ascii="Comic Sans MS" w:hAnsi="Comic Sans MS"/>
          <w:sz w:val="20"/>
          <w:szCs w:val="20"/>
        </w:rPr>
        <w:t>_ kesrine denk bir kesir yazınız.</w:t>
      </w:r>
    </w:p>
    <w:p w:rsidR="001C0C2C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5</w:t>
      </w:r>
    </w:p>
    <w:p w:rsidR="001C0C2C" w:rsidRPr="00BB3560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Cevap:</w:t>
      </w:r>
    </w:p>
    <w:p w:rsidR="001C0C2C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 w:rsidRPr="008F6D9F">
        <w:rPr>
          <w:rFonts w:ascii="Comic Sans MS" w:hAnsi="Comic Sans MS"/>
          <w:b/>
          <w:sz w:val="20"/>
          <w:szCs w:val="20"/>
        </w:rPr>
        <w:t>60-</w:t>
      </w:r>
      <w:r>
        <w:rPr>
          <w:rFonts w:ascii="Comic Sans MS" w:hAnsi="Comic Sans MS"/>
          <w:sz w:val="20"/>
          <w:szCs w:val="20"/>
        </w:rPr>
        <w:t xml:space="preserve">  _</w:t>
      </w:r>
      <w:r w:rsidRPr="00C61D16">
        <w:rPr>
          <w:rFonts w:ascii="Comic Sans MS" w:hAnsi="Comic Sans MS"/>
          <w:sz w:val="20"/>
          <w:szCs w:val="20"/>
          <w:u w:val="single"/>
        </w:rPr>
        <w:t>8</w:t>
      </w:r>
      <w:r>
        <w:rPr>
          <w:rFonts w:ascii="Comic Sans MS" w:hAnsi="Comic Sans MS"/>
          <w:sz w:val="20"/>
          <w:szCs w:val="20"/>
        </w:rPr>
        <w:t>_ kesrini şekiller gösteriniz.</w:t>
      </w:r>
    </w:p>
    <w:p w:rsidR="001C0C2C" w:rsidRDefault="001C0C2C" w:rsidP="00D265E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12</w:t>
      </w:r>
    </w:p>
    <w:p w:rsidR="001C0C2C" w:rsidRDefault="001C0C2C" w:rsidP="00F9678F">
      <w:pPr>
        <w:pStyle w:val="NoSpacing"/>
      </w:pPr>
      <w:r>
        <w:rPr>
          <w:rFonts w:ascii="Comic Sans MS" w:hAnsi="Comic Sans MS"/>
          <w:sz w:val="20"/>
          <w:szCs w:val="20"/>
        </w:rPr>
        <w:t>Cevap:</w:t>
      </w:r>
      <w:r w:rsidRPr="00F9678F"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C0C2C" w:rsidRPr="00BB3560" w:rsidRDefault="001C0C2C" w:rsidP="00C77457">
      <w:pPr>
        <w:spacing w:after="0"/>
        <w:rPr>
          <w:rFonts w:ascii="Comic Sans MS" w:hAnsi="Comic Sans MS"/>
          <w:color w:val="000000"/>
          <w:sz w:val="20"/>
          <w:szCs w:val="20"/>
          <w:vertAlign w:val="superscript"/>
        </w:rPr>
      </w:pPr>
    </w:p>
    <w:sectPr w:rsidR="001C0C2C" w:rsidRPr="00BB3560" w:rsidSect="00421BE6">
      <w:pgSz w:w="16838" w:h="11906" w:orient="landscape"/>
      <w:pgMar w:top="426" w:right="567" w:bottom="426" w:left="567" w:header="709" w:footer="709" w:gutter="0"/>
      <w:cols w:num="3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457"/>
    <w:rsid w:val="0000064C"/>
    <w:rsid w:val="000376A4"/>
    <w:rsid w:val="001C0C2C"/>
    <w:rsid w:val="00257FED"/>
    <w:rsid w:val="003B343C"/>
    <w:rsid w:val="003D2737"/>
    <w:rsid w:val="003E77BD"/>
    <w:rsid w:val="00421BE6"/>
    <w:rsid w:val="005022C0"/>
    <w:rsid w:val="00527686"/>
    <w:rsid w:val="0057441A"/>
    <w:rsid w:val="005D1A60"/>
    <w:rsid w:val="00615176"/>
    <w:rsid w:val="00637A72"/>
    <w:rsid w:val="006C1927"/>
    <w:rsid w:val="00737F40"/>
    <w:rsid w:val="008F6D9F"/>
    <w:rsid w:val="009E2C17"/>
    <w:rsid w:val="00A34E77"/>
    <w:rsid w:val="00B472B3"/>
    <w:rsid w:val="00BB3560"/>
    <w:rsid w:val="00C61D16"/>
    <w:rsid w:val="00C77457"/>
    <w:rsid w:val="00CB1BCE"/>
    <w:rsid w:val="00D265E4"/>
    <w:rsid w:val="00D9459D"/>
    <w:rsid w:val="00D95DD2"/>
    <w:rsid w:val="00F51C48"/>
    <w:rsid w:val="00F9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C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74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7745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9678F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9678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02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863</Words>
  <Characters>4925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edanur</cp:lastModifiedBy>
  <cp:revision>3</cp:revision>
  <dcterms:created xsi:type="dcterms:W3CDTF">2012-01-18T07:01:00Z</dcterms:created>
  <dcterms:modified xsi:type="dcterms:W3CDTF">2012-03-29T17:32:00Z</dcterms:modified>
</cp:coreProperties>
</file>