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E6" w:rsidRPr="005C332C" w:rsidRDefault="00C97BE6" w:rsidP="005C332C">
      <w:pPr>
        <w:pStyle w:val="NoSpacing"/>
        <w:jc w:val="center"/>
        <w:rPr>
          <w:b/>
          <w:sz w:val="24"/>
          <w:szCs w:val="24"/>
        </w:rPr>
      </w:pPr>
      <w:r w:rsidRPr="005C332C">
        <w:rPr>
          <w:b/>
          <w:sz w:val="24"/>
          <w:szCs w:val="24"/>
        </w:rPr>
        <w:t>HASBAHÇE İLKÖĞRETİM OKULU</w:t>
      </w:r>
    </w:p>
    <w:p w:rsidR="00C97BE6" w:rsidRPr="005C332C" w:rsidRDefault="00C97BE6" w:rsidP="005C332C">
      <w:pPr>
        <w:pStyle w:val="NoSpacing"/>
        <w:jc w:val="center"/>
        <w:rPr>
          <w:b/>
          <w:sz w:val="24"/>
          <w:szCs w:val="24"/>
        </w:rPr>
      </w:pPr>
      <w:r w:rsidRPr="005C332C">
        <w:rPr>
          <w:b/>
          <w:sz w:val="24"/>
          <w:szCs w:val="24"/>
        </w:rPr>
        <w:t>5-A SINIFI  MATEMATİK 2.DÖNEM 2.YAZILI SORULARI</w:t>
      </w:r>
    </w:p>
    <w:p w:rsidR="00C97BE6" w:rsidRPr="00F631E3" w:rsidRDefault="00C97BE6" w:rsidP="003400E3">
      <w:pPr>
        <w:tabs>
          <w:tab w:val="left" w:pos="5055"/>
        </w:tabs>
        <w:rPr>
          <w:b/>
        </w:rPr>
      </w:pPr>
      <w:r w:rsidRPr="00F631E3">
        <w:rPr>
          <w:b/>
        </w:rPr>
        <w:t>1.)Aşağıdaki ondalık kesirlerin okunuşlarını yazınız.</w:t>
      </w:r>
      <w:r>
        <w:rPr>
          <w:b/>
        </w:rPr>
        <w:t>(2P)</w:t>
      </w:r>
    </w:p>
    <w:p w:rsidR="00C97BE6" w:rsidRDefault="00C97BE6" w:rsidP="003400E3">
      <w:pPr>
        <w:tabs>
          <w:tab w:val="left" w:pos="5055"/>
        </w:tabs>
      </w:pPr>
      <w:r>
        <w:t xml:space="preserve"> 20,020 :............................................................</w:t>
      </w:r>
    </w:p>
    <w:p w:rsidR="00C97BE6" w:rsidRDefault="00C97BE6" w:rsidP="003400E3">
      <w:pPr>
        <w:tabs>
          <w:tab w:val="left" w:pos="5055"/>
        </w:tabs>
      </w:pPr>
      <w:r>
        <w:t xml:space="preserve"> 807,5   :............................................................</w:t>
      </w:r>
    </w:p>
    <w:p w:rsidR="00C97BE6" w:rsidRPr="00F631E3" w:rsidRDefault="00C97BE6" w:rsidP="003400E3">
      <w:pPr>
        <w:tabs>
          <w:tab w:val="left" w:pos="5055"/>
        </w:tabs>
        <w:rPr>
          <w:b/>
        </w:rPr>
      </w:pPr>
      <w:r w:rsidRPr="00F631E3">
        <w:rPr>
          <w:b/>
        </w:rPr>
        <w:t>2.)Aşağıdaki yazılışı ve</w:t>
      </w:r>
      <w:r>
        <w:rPr>
          <w:b/>
        </w:rPr>
        <w:t>rilen kesirleri rakamla yazınız(2P)</w:t>
      </w:r>
    </w:p>
    <w:p w:rsidR="00C97BE6" w:rsidRDefault="00C97BE6" w:rsidP="003400E3">
      <w:pPr>
        <w:pStyle w:val="NoSpacing"/>
        <w:rPr>
          <w:rFonts w:ascii="Times New Roman" w:hAnsi="Times New Roman"/>
        </w:rPr>
      </w:pPr>
      <w:r w:rsidRPr="00673518">
        <w:rPr>
          <w:rFonts w:ascii="Times New Roman" w:hAnsi="Times New Roman"/>
        </w:rPr>
        <w:t>Otuz bin tam onda üç</w:t>
      </w:r>
      <w:r>
        <w:rPr>
          <w:rFonts w:ascii="Times New Roman" w:hAnsi="Times New Roman"/>
        </w:rPr>
        <w:t xml:space="preserve"> </w:t>
      </w:r>
      <w:r w:rsidRPr="00673518">
        <w:rPr>
          <w:rFonts w:ascii="Times New Roman" w:hAnsi="Times New Roman"/>
        </w:rPr>
        <w:t xml:space="preserve">:   </w:t>
      </w:r>
      <w:r>
        <w:rPr>
          <w:rFonts w:ascii="Times New Roman" w:hAnsi="Times New Roman"/>
        </w:rPr>
        <w:t>............................</w:t>
      </w:r>
    </w:p>
    <w:p w:rsidR="00C97BE6" w:rsidRPr="00673518" w:rsidRDefault="00C97BE6" w:rsidP="003400E3">
      <w:pPr>
        <w:pStyle w:val="NoSpacing"/>
        <w:rPr>
          <w:rFonts w:ascii="Times New Roman" w:hAnsi="Times New Roman"/>
        </w:rPr>
      </w:pPr>
    </w:p>
    <w:p w:rsidR="00C97BE6" w:rsidRPr="00673518" w:rsidRDefault="00C97BE6" w:rsidP="003400E3">
      <w:pPr>
        <w:pStyle w:val="NoSpacing"/>
        <w:rPr>
          <w:rFonts w:ascii="Times New Roman" w:hAnsi="Times New Roman"/>
        </w:rPr>
      </w:pPr>
      <w:r w:rsidRPr="00673518">
        <w:rPr>
          <w:rFonts w:ascii="Times New Roman" w:hAnsi="Times New Roman"/>
        </w:rPr>
        <w:t>On sekiz tam binde dokuz</w:t>
      </w:r>
      <w:r>
        <w:rPr>
          <w:rFonts w:ascii="Times New Roman" w:hAnsi="Times New Roman"/>
        </w:rPr>
        <w:t xml:space="preserve"> : ........................</w:t>
      </w:r>
    </w:p>
    <w:p w:rsidR="00C97BE6" w:rsidRPr="00C84C7B" w:rsidRDefault="00C97BE6" w:rsidP="003400E3">
      <w:pPr>
        <w:pStyle w:val="NoSpacing"/>
        <w:rPr>
          <w:rFonts w:ascii="Comic Sans MS" w:hAnsi="Comic Sans MS"/>
        </w:rPr>
      </w:pPr>
    </w:p>
    <w:p w:rsidR="00C97BE6" w:rsidRPr="00720C6E" w:rsidRDefault="00C97BE6" w:rsidP="00720C6E">
      <w:pPr>
        <w:pStyle w:val="NoSpacing"/>
        <w:rPr>
          <w:b/>
        </w:rPr>
      </w:pPr>
      <w:r w:rsidRPr="00720C6E">
        <w:rPr>
          <w:b/>
        </w:rPr>
        <w:t xml:space="preserve">3.) Aşağıdakilerden hangisi yanlıştır? </w:t>
      </w:r>
      <w:r>
        <w:rPr>
          <w:b/>
        </w:rPr>
        <w:t>(2P)</w:t>
      </w:r>
    </w:p>
    <w:p w:rsidR="00C97BE6" w:rsidRPr="00720C6E" w:rsidRDefault="00C97BE6" w:rsidP="00720C6E">
      <w:pPr>
        <w:pStyle w:val="NoSpacing"/>
        <w:rPr>
          <w:position w:val="-24"/>
        </w:rPr>
      </w:pPr>
      <w:r w:rsidRPr="00720C6E">
        <w:t xml:space="preserve">A) </w:t>
      </w:r>
      <w:r w:rsidRPr="00720C6E">
        <w:rPr>
          <w:position w:val="-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 fillcolor="window">
            <v:imagedata r:id="rId5" o:title=""/>
          </v:shape>
          <o:OLEObject Type="Embed" ProgID="Equation.3" ShapeID="_x0000_i1025" DrawAspect="Content" ObjectID="_1395847251" r:id="rId6"/>
        </w:object>
      </w:r>
      <w:r w:rsidRPr="00720C6E">
        <w:t xml:space="preserve">                    C) </w:t>
      </w:r>
      <w:r w:rsidRPr="00720C6E">
        <w:rPr>
          <w:position w:val="-24"/>
        </w:rPr>
        <w:object w:dxaOrig="720" w:dyaOrig="620">
          <v:shape id="_x0000_i1026" type="#_x0000_t75" style="width:36pt;height:30.75pt" o:ole="" fillcolor="window">
            <v:imagedata r:id="rId7" o:title=""/>
          </v:shape>
          <o:OLEObject Type="Embed" ProgID="Equation.3" ShapeID="_x0000_i1026" DrawAspect="Content" ObjectID="_1395847252" r:id="rId8"/>
        </w:object>
      </w:r>
      <w:r w:rsidRPr="00720C6E">
        <w:rPr>
          <w:position w:val="-24"/>
        </w:rPr>
        <w:t xml:space="preserve">  </w:t>
      </w:r>
    </w:p>
    <w:p w:rsidR="00C97BE6" w:rsidRPr="00720C6E" w:rsidRDefault="00C97BE6" w:rsidP="00720C6E">
      <w:pPr>
        <w:pStyle w:val="NoSpacing"/>
      </w:pPr>
      <w:r w:rsidRPr="00720C6E">
        <w:rPr>
          <w:position w:val="-24"/>
        </w:rPr>
        <w:t xml:space="preserve"> </w:t>
      </w:r>
      <w:r w:rsidRPr="00720C6E">
        <w:t xml:space="preserve">B) </w:t>
      </w:r>
      <w:r w:rsidRPr="00720C6E">
        <w:rPr>
          <w:position w:val="-24"/>
        </w:rPr>
        <w:object w:dxaOrig="980" w:dyaOrig="620">
          <v:shape id="_x0000_i1027" type="#_x0000_t75" style="width:48.75pt;height:30.75pt" o:ole="" fillcolor="window">
            <v:imagedata r:id="rId9" o:title=""/>
          </v:shape>
          <o:OLEObject Type="Embed" ProgID="Equation.3" ShapeID="_x0000_i1027" DrawAspect="Content" ObjectID="_1395847253" r:id="rId10"/>
        </w:object>
      </w:r>
      <w:r w:rsidRPr="00720C6E">
        <w:rPr>
          <w:position w:val="-24"/>
        </w:rPr>
        <w:t xml:space="preserve">  </w:t>
      </w:r>
      <w:r w:rsidRPr="00720C6E">
        <w:tab/>
      </w:r>
      <w:r>
        <w:t xml:space="preserve">          </w:t>
      </w:r>
      <w:r w:rsidRPr="00720C6E">
        <w:t xml:space="preserve">D) </w:t>
      </w:r>
      <w:r w:rsidRPr="00720C6E">
        <w:rPr>
          <w:position w:val="-24"/>
        </w:rPr>
        <w:object w:dxaOrig="540" w:dyaOrig="620">
          <v:shape id="_x0000_i1028" type="#_x0000_t75" style="width:27pt;height:30.75pt" o:ole="" fillcolor="window">
            <v:imagedata r:id="rId11" o:title=""/>
          </v:shape>
          <o:OLEObject Type="Embed" ProgID="Equation.3" ShapeID="_x0000_i1028" DrawAspect="Content" ObjectID="_1395847254" r:id="rId12"/>
        </w:object>
      </w:r>
    </w:p>
    <w:p w:rsidR="00C97BE6" w:rsidRPr="003400E3" w:rsidRDefault="00C97BE6" w:rsidP="00720C6E">
      <w:pPr>
        <w:pStyle w:val="NoSpacing"/>
        <w:rPr>
          <w:b/>
        </w:rPr>
      </w:pPr>
      <w:r>
        <w:rPr>
          <w:b/>
        </w:rPr>
        <w:t>4</w:t>
      </w:r>
      <w:r w:rsidRPr="003400E3">
        <w:rPr>
          <w:b/>
        </w:rPr>
        <w:t xml:space="preserve">.) </w:t>
      </w:r>
      <w:r w:rsidRPr="003400E3">
        <w:rPr>
          <w:rFonts w:ascii="Times New Roman" w:hAnsi="Times New Roman"/>
          <w:b/>
        </w:rPr>
        <w:t xml:space="preserve"> 309,173 ondalık kesrinin </w:t>
      </w:r>
      <w:r w:rsidRPr="003400E3">
        <w:rPr>
          <w:rFonts w:ascii="Times New Roman" w:hAnsi="Times New Roman"/>
          <w:b/>
          <w:u w:val="single"/>
        </w:rPr>
        <w:t>onlar ve yüzde birler</w:t>
      </w:r>
      <w:r w:rsidRPr="003400E3">
        <w:rPr>
          <w:rFonts w:ascii="Times New Roman" w:hAnsi="Times New Roman"/>
          <w:b/>
        </w:rPr>
        <w:t xml:space="preserve"> basamağının basamak değerleri toplamı kaçtır? </w:t>
      </w:r>
    </w:p>
    <w:p w:rsidR="00C97BE6" w:rsidRPr="00720C6E" w:rsidRDefault="00C97BE6" w:rsidP="00720C6E">
      <w:pPr>
        <w:pStyle w:val="NoSpacing"/>
        <w:rPr>
          <w:rFonts w:ascii="Times New Roman" w:hAnsi="Times New Roman"/>
          <w:b/>
        </w:rPr>
      </w:pPr>
      <w:r w:rsidRPr="00720C6E">
        <w:rPr>
          <w:rFonts w:ascii="Times New Roman" w:hAnsi="Times New Roman"/>
          <w:b/>
        </w:rPr>
        <w:t>(İşlem yap)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Default="00C97BE6" w:rsidP="00720C6E">
      <w:pPr>
        <w:pStyle w:val="NoSpacing"/>
      </w:pPr>
      <w:r>
        <w:rPr>
          <w:rFonts w:ascii="Times New Roman" w:hAnsi="Times New Roman"/>
        </w:rPr>
        <w:t>A)</w:t>
      </w:r>
      <w:r w:rsidRPr="008940C4">
        <w:rPr>
          <w:rFonts w:ascii="Times New Roman" w:hAnsi="Times New Roman"/>
        </w:rPr>
        <w:t>0,07</w:t>
      </w:r>
      <w:r>
        <w:t xml:space="preserve"> </w:t>
      </w:r>
    </w:p>
    <w:p w:rsidR="00C97BE6" w:rsidRDefault="00C97BE6" w:rsidP="00720C6E">
      <w:pPr>
        <w:pStyle w:val="NoSpacing"/>
        <w:rPr>
          <w:rFonts w:ascii="Times New Roman" w:hAnsi="Times New Roman"/>
        </w:rPr>
      </w:pPr>
      <w:r w:rsidRPr="008940C4">
        <w:rPr>
          <w:rFonts w:ascii="Times New Roman" w:hAnsi="Times New Roman"/>
        </w:rPr>
        <w:t>B)10,07</w:t>
      </w:r>
    </w:p>
    <w:p w:rsidR="00C97BE6" w:rsidRDefault="00C97BE6" w:rsidP="00720C6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8940C4">
        <w:rPr>
          <w:rFonts w:ascii="Times New Roman" w:hAnsi="Times New Roman"/>
        </w:rPr>
        <w:t xml:space="preserve">) 0,17 </w:t>
      </w:r>
    </w:p>
    <w:p w:rsidR="00C97BE6" w:rsidRDefault="00C97BE6" w:rsidP="00720C6E">
      <w:pPr>
        <w:pStyle w:val="NoSpacing"/>
        <w:rPr>
          <w:rFonts w:ascii="Times New Roman" w:hAnsi="Times New Roman"/>
        </w:rPr>
      </w:pPr>
      <w:r w:rsidRPr="008940C4">
        <w:rPr>
          <w:rFonts w:ascii="Times New Roman" w:hAnsi="Times New Roman"/>
        </w:rPr>
        <w:t>D) 9,17</w:t>
      </w:r>
    </w:p>
    <w:p w:rsidR="00C97BE6" w:rsidRPr="00720C6E" w:rsidRDefault="00C97BE6" w:rsidP="00720C6E">
      <w:pPr>
        <w:pStyle w:val="NoSpacing"/>
      </w:pPr>
      <w:r w:rsidRPr="00720C6E">
        <w:rPr>
          <w:b/>
        </w:rPr>
        <w:t xml:space="preserve"> 5.)</w:t>
      </w:r>
      <w:r w:rsidRPr="00720C6E">
        <w:rPr>
          <w:position w:val="-24"/>
        </w:rPr>
        <w:object w:dxaOrig="240" w:dyaOrig="620">
          <v:shape id="_x0000_i1029" type="#_x0000_t75" style="width:12pt;height:30.75pt" o:ole="" fillcolor="window">
            <v:imagedata r:id="rId13" o:title=""/>
          </v:shape>
          <o:OLEObject Type="Embed" ProgID="Equation.3" ShapeID="_x0000_i1029" DrawAspect="Content" ObjectID="_1395847255" r:id="rId14"/>
        </w:object>
      </w:r>
      <w:r w:rsidRPr="00720C6E">
        <w:t xml:space="preserve">'si 24 olan sayının   </w:t>
      </w:r>
      <w:r w:rsidRPr="00720C6E">
        <w:rPr>
          <w:position w:val="-24"/>
        </w:rPr>
        <w:object w:dxaOrig="260" w:dyaOrig="620">
          <v:shape id="_x0000_i1030" type="#_x0000_t75" style="width:12.75pt;height:30.75pt" o:ole="" fillcolor="window">
            <v:imagedata r:id="rId15" o:title=""/>
          </v:shape>
          <o:OLEObject Type="Embed" ProgID="Equation.3" ShapeID="_x0000_i1030" DrawAspect="Content" ObjectID="_1395847256" r:id="rId16"/>
        </w:object>
      </w:r>
      <w:r w:rsidRPr="00720C6E">
        <w:t>'i kaç eder?</w:t>
      </w:r>
      <w:r>
        <w:t>(işlem yap)(4P)</w:t>
      </w:r>
    </w:p>
    <w:p w:rsidR="00C97BE6" w:rsidRDefault="00C97BE6" w:rsidP="00720C6E">
      <w:pPr>
        <w:pStyle w:val="NoSpacing"/>
      </w:pPr>
      <w:r w:rsidRPr="00720C6E">
        <w:t>A) 16</w:t>
      </w:r>
    </w:p>
    <w:p w:rsidR="00C97BE6" w:rsidRDefault="00C97BE6" w:rsidP="00720C6E">
      <w:pPr>
        <w:pStyle w:val="NoSpacing"/>
      </w:pPr>
      <w:r w:rsidRPr="00720C6E">
        <w:t>B) 17</w:t>
      </w:r>
    </w:p>
    <w:p w:rsidR="00C97BE6" w:rsidRDefault="00C97BE6" w:rsidP="00720C6E">
      <w:pPr>
        <w:pStyle w:val="NoSpacing"/>
      </w:pPr>
      <w:r>
        <w:t>C</w:t>
      </w:r>
      <w:r w:rsidRPr="00720C6E">
        <w:t>) 18</w:t>
      </w:r>
    </w:p>
    <w:p w:rsidR="00C97BE6" w:rsidRPr="00F631E3" w:rsidRDefault="00C97BE6" w:rsidP="00720C6E">
      <w:pPr>
        <w:pStyle w:val="NoSpacing"/>
        <w:rPr>
          <w:rFonts w:ascii="Times New Roman" w:hAnsi="Times New Roman"/>
        </w:rPr>
      </w:pPr>
      <w:r w:rsidRPr="00720C6E">
        <w:t>D) 20</w:t>
      </w:r>
      <w:r w:rsidRPr="00F631E3">
        <w:rPr>
          <w:rFonts w:ascii="Times New Roman" w:hAnsi="Times New Roman"/>
        </w:rPr>
        <w:tab/>
      </w:r>
      <w:r w:rsidRPr="00F631E3">
        <w:rPr>
          <w:rFonts w:ascii="Times New Roman" w:hAnsi="Times New Roman"/>
        </w:rPr>
        <w:tab/>
      </w:r>
      <w:r w:rsidRPr="00F631E3">
        <w:rPr>
          <w:rFonts w:ascii="Times New Roman" w:hAnsi="Times New Roman"/>
        </w:rPr>
        <w:tab/>
      </w:r>
    </w:p>
    <w:p w:rsidR="00C97BE6" w:rsidRPr="00720C6E" w:rsidRDefault="00C97BE6" w:rsidP="00720C6E">
      <w:pPr>
        <w:pStyle w:val="NoSpacing"/>
        <w:rPr>
          <w:b/>
        </w:rPr>
      </w:pPr>
      <w:r w:rsidRPr="00720C6E">
        <w:rPr>
          <w:b/>
        </w:rPr>
        <w:t xml:space="preserve">6.)  Aşağıdaki kesirlerden hangisi </w:t>
      </w:r>
      <w:r w:rsidRPr="00720C6E">
        <w:rPr>
          <w:b/>
          <w:position w:val="-24"/>
        </w:rPr>
        <w:object w:dxaOrig="240" w:dyaOrig="620">
          <v:shape id="_x0000_i1031" type="#_x0000_t75" style="width:12pt;height:30.75pt" o:ole="" fillcolor="window">
            <v:imagedata r:id="rId17" o:title=""/>
          </v:shape>
          <o:OLEObject Type="Embed" ProgID="Equation.3" ShapeID="_x0000_i1031" DrawAspect="Content" ObjectID="_1395847257" r:id="rId18"/>
        </w:object>
      </w:r>
      <w:r w:rsidRPr="00720C6E">
        <w:rPr>
          <w:b/>
        </w:rPr>
        <w:t xml:space="preserve"> kesrine denk değildir?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Pr="00720C6E" w:rsidRDefault="00C97BE6" w:rsidP="00720C6E">
      <w:pPr>
        <w:pStyle w:val="NoSpacing"/>
      </w:pPr>
      <w:r w:rsidRPr="00720C6E">
        <w:t xml:space="preserve">       A) </w:t>
      </w:r>
      <w:r w:rsidRPr="00720C6E">
        <w:object w:dxaOrig="360" w:dyaOrig="620">
          <v:shape id="_x0000_i1032" type="#_x0000_t75" style="width:18pt;height:30.75pt" o:ole="" fillcolor="window">
            <v:imagedata r:id="rId19" o:title=""/>
          </v:shape>
          <o:OLEObject Type="Embed" ProgID="Equation.3" ShapeID="_x0000_i1032" DrawAspect="Content" ObjectID="_1395847258" r:id="rId20"/>
        </w:object>
      </w:r>
      <w:r w:rsidRPr="00720C6E">
        <w:tab/>
        <w:t xml:space="preserve">  B) </w:t>
      </w:r>
      <w:r w:rsidRPr="00720C6E">
        <w:object w:dxaOrig="320" w:dyaOrig="620">
          <v:shape id="_x0000_i1033" type="#_x0000_t75" style="width:15.75pt;height:30.75pt" o:ole="" fillcolor="window">
            <v:imagedata r:id="rId21" o:title=""/>
          </v:shape>
          <o:OLEObject Type="Embed" ProgID="Equation.3" ShapeID="_x0000_i1033" DrawAspect="Content" ObjectID="_1395847259" r:id="rId22"/>
        </w:object>
      </w:r>
      <w:r w:rsidRPr="00720C6E">
        <w:t xml:space="preserve">  </w:t>
      </w:r>
      <w:r>
        <w:t xml:space="preserve">      </w:t>
      </w:r>
      <w:r w:rsidRPr="00720C6E">
        <w:t xml:space="preserve">C) </w:t>
      </w:r>
      <w:r w:rsidRPr="00720C6E">
        <w:object w:dxaOrig="360" w:dyaOrig="620">
          <v:shape id="_x0000_i1034" type="#_x0000_t75" style="width:18pt;height:30.75pt" o:ole="" fillcolor="window">
            <v:imagedata r:id="rId23" o:title=""/>
          </v:shape>
          <o:OLEObject Type="Embed" ProgID="Equation.3" ShapeID="_x0000_i1034" DrawAspect="Content" ObjectID="_1395847260" r:id="rId24"/>
        </w:object>
      </w:r>
      <w:r w:rsidRPr="00720C6E">
        <w:tab/>
        <w:t xml:space="preserve">D) </w:t>
      </w:r>
      <w:r w:rsidRPr="00720C6E">
        <w:object w:dxaOrig="340" w:dyaOrig="620">
          <v:shape id="_x0000_i1035" type="#_x0000_t75" style="width:17.25pt;height:30.75pt" o:ole="" fillcolor="window">
            <v:imagedata r:id="rId25" o:title=""/>
          </v:shape>
          <o:OLEObject Type="Embed" ProgID="Equation.3" ShapeID="_x0000_i1035" DrawAspect="Content" ObjectID="_1395847261" r:id="rId26"/>
        </w:object>
      </w:r>
    </w:p>
    <w:p w:rsidR="00C97BE6" w:rsidRPr="00720C6E" w:rsidRDefault="00C97BE6" w:rsidP="00720C6E">
      <w:pPr>
        <w:pStyle w:val="NoSpacing"/>
      </w:pPr>
    </w:p>
    <w:p w:rsidR="00C97BE6" w:rsidRPr="003400E3" w:rsidRDefault="00C97BE6" w:rsidP="003400E3">
      <w:pPr>
        <w:pStyle w:val="NoSpacing"/>
        <w:rPr>
          <w:b/>
        </w:rPr>
      </w:pPr>
      <w:r>
        <w:rPr>
          <w:b/>
        </w:rPr>
        <w:t>7</w:t>
      </w:r>
      <w:r w:rsidRPr="003400E3">
        <w:rPr>
          <w:b/>
        </w:rPr>
        <w:t>.)</w:t>
      </w:r>
      <w:r>
        <w:rPr>
          <w:b/>
        </w:rPr>
        <w:t xml:space="preserve">   </w:t>
      </w:r>
      <w:r w:rsidRPr="003400E3">
        <w:rPr>
          <w:b/>
        </w:rPr>
        <w:t xml:space="preserve"> </w:t>
      </w:r>
      <w:r w:rsidRPr="003400E3">
        <w:rPr>
          <w:b/>
          <w:position w:val="-24"/>
        </w:rPr>
        <w:object w:dxaOrig="360" w:dyaOrig="620">
          <v:shape id="_x0000_i1036" type="#_x0000_t75" style="width:18pt;height:30.75pt" o:ole="" fillcolor="window">
            <v:imagedata r:id="rId27" o:title=""/>
          </v:shape>
          <o:OLEObject Type="Embed" ProgID="Equation.3" ShapeID="_x0000_i1036" DrawAspect="Content" ObjectID="_1395847262" r:id="rId28"/>
        </w:object>
      </w:r>
      <w:r w:rsidRPr="003400E3">
        <w:rPr>
          <w:b/>
        </w:rPr>
        <w:t>kesrinin bileşik kesir olarak yazıl</w:t>
      </w:r>
      <w:r w:rsidRPr="003400E3">
        <w:rPr>
          <w:b/>
        </w:rPr>
        <w:softHyphen/>
        <w:t xml:space="preserve">mış şekli hangisidir? </w:t>
      </w:r>
      <w:r>
        <w:rPr>
          <w:b/>
        </w:rPr>
        <w:t>(2P)</w:t>
      </w:r>
    </w:p>
    <w:p w:rsidR="00C97BE6" w:rsidRDefault="00C97BE6" w:rsidP="003400E3">
      <w:pPr>
        <w:pStyle w:val="NoSpacing"/>
        <w:rPr>
          <w:position w:val="-24"/>
        </w:rPr>
      </w:pPr>
      <w:r w:rsidRPr="008940C4">
        <w:t>A)</w:t>
      </w:r>
      <w:r w:rsidRPr="008940C4">
        <w:rPr>
          <w:position w:val="-24"/>
        </w:rPr>
        <w:object w:dxaOrig="320" w:dyaOrig="620">
          <v:shape id="_x0000_i1037" type="#_x0000_t75" style="width:15.75pt;height:30.75pt" o:ole="" fillcolor="window">
            <v:imagedata r:id="rId29" o:title=""/>
          </v:shape>
          <o:OLEObject Type="Embed" ProgID="Equation.3" ShapeID="_x0000_i1037" DrawAspect="Content" ObjectID="_1395847263" r:id="rId30"/>
        </w:object>
      </w:r>
      <w:r w:rsidRPr="008940C4">
        <w:tab/>
      </w:r>
      <w:r>
        <w:t xml:space="preserve">     </w:t>
      </w:r>
      <w:r w:rsidRPr="008940C4">
        <w:t xml:space="preserve">   B)</w:t>
      </w:r>
      <w:r w:rsidRPr="008940C4">
        <w:rPr>
          <w:position w:val="-24"/>
        </w:rPr>
        <w:object w:dxaOrig="320" w:dyaOrig="620">
          <v:shape id="_x0000_i1038" type="#_x0000_t75" style="width:15.75pt;height:30.75pt" o:ole="" fillcolor="window">
            <v:imagedata r:id="rId31" o:title=""/>
          </v:shape>
          <o:OLEObject Type="Embed" ProgID="Equation.3" ShapeID="_x0000_i1038" DrawAspect="Content" ObjectID="_1395847264" r:id="rId32"/>
        </w:object>
      </w:r>
      <w:r w:rsidRPr="008940C4">
        <w:tab/>
        <w:t>C)</w:t>
      </w:r>
      <w:r w:rsidRPr="008940C4">
        <w:rPr>
          <w:position w:val="-24"/>
        </w:rPr>
        <w:object w:dxaOrig="320" w:dyaOrig="620">
          <v:shape id="_x0000_i1039" type="#_x0000_t75" style="width:15.75pt;height:30.75pt" o:ole="" fillcolor="window">
            <v:imagedata r:id="rId33" o:title=""/>
          </v:shape>
          <o:OLEObject Type="Embed" ProgID="Equation.3" ShapeID="_x0000_i1039" DrawAspect="Content" ObjectID="_1395847265" r:id="rId34"/>
        </w:object>
      </w:r>
      <w:r w:rsidRPr="008940C4">
        <w:tab/>
      </w:r>
      <w:r>
        <w:t xml:space="preserve">       </w:t>
      </w:r>
      <w:r w:rsidRPr="008940C4">
        <w:t xml:space="preserve">D) </w:t>
      </w:r>
      <w:r w:rsidRPr="008940C4">
        <w:rPr>
          <w:position w:val="-24"/>
        </w:rPr>
        <w:object w:dxaOrig="320" w:dyaOrig="620">
          <v:shape id="_x0000_i1040" type="#_x0000_t75" style="width:15.75pt;height:30.75pt" o:ole="" fillcolor="window">
            <v:imagedata r:id="rId35" o:title=""/>
          </v:shape>
          <o:OLEObject Type="Embed" ProgID="Equation.3" ShapeID="_x0000_i1040" DrawAspect="Content" ObjectID="_1395847266" r:id="rId36"/>
        </w:object>
      </w:r>
    </w:p>
    <w:p w:rsidR="00C97BE6" w:rsidRPr="008940C4" w:rsidRDefault="00C97BE6" w:rsidP="003400E3">
      <w:pPr>
        <w:pStyle w:val="NoSpacing"/>
        <w:rPr>
          <w:rFonts w:eastAsia="Arial Unicode MS"/>
        </w:rPr>
      </w:pPr>
    </w:p>
    <w:p w:rsidR="00C97BE6" w:rsidRDefault="00C97BE6" w:rsidP="00720C6E">
      <w:pPr>
        <w:pStyle w:val="NoSpacing"/>
        <w:rPr>
          <w:rFonts w:cs="Calibri"/>
          <w:b/>
        </w:rPr>
      </w:pPr>
      <w:r>
        <w:rPr>
          <w:rFonts w:cs="Calibri"/>
          <w:b/>
        </w:rPr>
        <w:t>8</w:t>
      </w:r>
      <w:r w:rsidRPr="00720C6E">
        <w:rPr>
          <w:rFonts w:cs="Calibri"/>
          <w:b/>
        </w:rPr>
        <w:t>.</w:t>
      </w:r>
      <w:r>
        <w:rPr>
          <w:rFonts w:cs="Calibri"/>
          <w:b/>
        </w:rPr>
        <w:t>)</w:t>
      </w:r>
      <w:r w:rsidRPr="00720C6E">
        <w:rPr>
          <w:rFonts w:cs="Calibri"/>
          <w:b/>
        </w:rPr>
        <w:t xml:space="preserve"> Aşağıdaki ondalık kesirlerden hangisinin basamaklarındaki rakamlarından birinin basamak değeri 0,07’dir?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Pr="00720C6E" w:rsidRDefault="00C97BE6" w:rsidP="00720C6E">
      <w:pPr>
        <w:pStyle w:val="NoSpacing"/>
        <w:rPr>
          <w:rFonts w:cs="Calibri"/>
        </w:rPr>
      </w:pPr>
      <w:r w:rsidRPr="00720C6E">
        <w:rPr>
          <w:rFonts w:cs="Calibri"/>
        </w:rPr>
        <w:t>A) 462,837</w:t>
      </w:r>
      <w:r>
        <w:rPr>
          <w:rFonts w:cs="Calibri"/>
        </w:rPr>
        <w:t xml:space="preserve">         </w:t>
      </w:r>
      <w:r w:rsidRPr="00720C6E">
        <w:rPr>
          <w:rFonts w:cs="Calibri"/>
        </w:rPr>
        <w:t>B) 37,7</w:t>
      </w:r>
      <w:r>
        <w:rPr>
          <w:rFonts w:cs="Calibri"/>
        </w:rPr>
        <w:t xml:space="preserve">        </w:t>
      </w:r>
      <w:r w:rsidRPr="00720C6E">
        <w:rPr>
          <w:rFonts w:cs="Calibri"/>
        </w:rPr>
        <w:t>C) 70,16</w:t>
      </w:r>
      <w:r w:rsidRPr="00720C6E">
        <w:rPr>
          <w:rFonts w:cs="Calibri"/>
        </w:rPr>
        <w:tab/>
      </w:r>
      <w:r>
        <w:rPr>
          <w:rFonts w:cs="Calibri"/>
        </w:rPr>
        <w:t>D</w:t>
      </w:r>
      <w:r w:rsidRPr="00720C6E">
        <w:rPr>
          <w:rFonts w:cs="Calibri"/>
        </w:rPr>
        <w:t>) 85,47</w:t>
      </w:r>
      <w:r w:rsidRPr="00720C6E">
        <w:rPr>
          <w:rFonts w:cs="Calibri"/>
        </w:rPr>
        <w:tab/>
      </w:r>
    </w:p>
    <w:p w:rsidR="00C97BE6" w:rsidRPr="003400E3" w:rsidRDefault="00C97BE6" w:rsidP="003400E3">
      <w:pPr>
        <w:pStyle w:val="NoSpacing"/>
        <w:rPr>
          <w:b/>
        </w:rPr>
      </w:pPr>
      <w:r>
        <w:rPr>
          <w:b/>
          <w:bCs/>
        </w:rPr>
        <w:t>9</w:t>
      </w:r>
      <w:r w:rsidRPr="003400E3">
        <w:rPr>
          <w:b/>
          <w:bCs/>
        </w:rPr>
        <w:t xml:space="preserve">.)  </w:t>
      </w:r>
      <w:r w:rsidRPr="003400E3">
        <w:rPr>
          <w:b/>
        </w:rPr>
        <w:t xml:space="preserve">180 sayısının    </w:t>
      </w:r>
      <w:r w:rsidRPr="003400E3">
        <w:rPr>
          <w:b/>
          <w:color w:val="000000"/>
          <w:position w:val="-24"/>
        </w:rPr>
        <w:object w:dxaOrig="240" w:dyaOrig="620">
          <v:shape id="_x0000_i1041" type="#_x0000_t75" style="width:12pt;height:30.75pt" o:ole="">
            <v:imagedata r:id="rId37" o:title=""/>
          </v:shape>
          <o:OLEObject Type="Embed" ProgID="Equation.3" ShapeID="_x0000_i1041" DrawAspect="Content" ObjectID="_1395847267" r:id="rId38"/>
        </w:object>
      </w:r>
      <w:r w:rsidRPr="003400E3">
        <w:rPr>
          <w:b/>
          <w:color w:val="000000"/>
        </w:rPr>
        <w:t>’</w:t>
      </w:r>
      <w:r>
        <w:rPr>
          <w:b/>
        </w:rPr>
        <w:t>si    kaçtır?(İşlemini yap)</w:t>
      </w:r>
      <w:r w:rsidRPr="003400E3">
        <w:rPr>
          <w:b/>
        </w:rPr>
        <w:t xml:space="preserve">  </w:t>
      </w:r>
      <w:r>
        <w:t>(4P)</w:t>
      </w:r>
      <w:r w:rsidRPr="003400E3">
        <w:rPr>
          <w:b/>
        </w:rPr>
        <w:t xml:space="preserve">    </w:t>
      </w:r>
    </w:p>
    <w:p w:rsidR="00C97BE6" w:rsidRDefault="00C97BE6" w:rsidP="003400E3">
      <w:pPr>
        <w:pStyle w:val="NoSpacing"/>
      </w:pPr>
      <w:r w:rsidRPr="008940C4">
        <w:t xml:space="preserve"> A) 18</w:t>
      </w:r>
    </w:p>
    <w:p w:rsidR="00C97BE6" w:rsidRDefault="00C97BE6" w:rsidP="003400E3">
      <w:pPr>
        <w:pStyle w:val="NoSpacing"/>
      </w:pPr>
      <w:r>
        <w:t xml:space="preserve"> </w:t>
      </w:r>
      <w:r w:rsidRPr="008940C4">
        <w:t xml:space="preserve">B) 40 </w:t>
      </w:r>
    </w:p>
    <w:p w:rsidR="00C97BE6" w:rsidRDefault="00C97BE6" w:rsidP="003400E3">
      <w:pPr>
        <w:pStyle w:val="NoSpacing"/>
      </w:pPr>
      <w:r w:rsidRPr="008940C4">
        <w:t xml:space="preserve"> C)120 </w:t>
      </w:r>
    </w:p>
    <w:p w:rsidR="00C97BE6" w:rsidRDefault="00C97BE6" w:rsidP="003400E3">
      <w:pPr>
        <w:pStyle w:val="NoSpacing"/>
      </w:pPr>
      <w:r w:rsidRPr="008940C4">
        <w:t xml:space="preserve"> D)</w:t>
      </w:r>
      <w:r>
        <w:t>20</w:t>
      </w:r>
    </w:p>
    <w:p w:rsidR="00C97BE6" w:rsidRDefault="00C97BE6" w:rsidP="001A2561">
      <w:pPr>
        <w:rPr>
          <w:b/>
        </w:rPr>
      </w:pPr>
      <w:r>
        <w:rPr>
          <w:rFonts w:ascii="Times New Roman" w:hAnsi="Times New Roman"/>
          <w:b/>
        </w:rPr>
        <w:t>10.)</w:t>
      </w:r>
      <w:r w:rsidRPr="009E2153">
        <w:rPr>
          <w:b/>
        </w:rPr>
        <w:t xml:space="preserve"> </w:t>
      </w:r>
      <w:r w:rsidRPr="008940C4">
        <w:rPr>
          <w:b/>
        </w:rPr>
        <w:t xml:space="preserve">“2, 7, 3, </w:t>
      </w:r>
      <w:smartTag w:uri="urn:schemas-microsoft-com:office:smarttags" w:element="metricconverter">
        <w:smartTagPr>
          <w:attr w:name="ProductID" w:val="1”"/>
        </w:smartTagPr>
        <w:r w:rsidRPr="008940C4">
          <w:rPr>
            <w:b/>
          </w:rPr>
          <w:t>1”</w:t>
        </w:r>
      </w:smartTag>
      <w:r w:rsidRPr="008940C4">
        <w:rPr>
          <w:b/>
        </w:rPr>
        <w:t xml:space="preserve"> rakamları ile virgül kullanarak </w:t>
      </w:r>
      <w:r w:rsidRPr="008940C4">
        <w:rPr>
          <w:b/>
          <w:u w:val="single"/>
        </w:rPr>
        <w:t>2’den büyük, en küçük o</w:t>
      </w:r>
      <w:r w:rsidRPr="008940C4">
        <w:rPr>
          <w:b/>
        </w:rPr>
        <w:t xml:space="preserve">ndalık kesir kaçtır? </w:t>
      </w:r>
      <w:r>
        <w:rPr>
          <w:b/>
        </w:rPr>
        <w:t>(2P)</w:t>
      </w:r>
    </w:p>
    <w:p w:rsidR="00C97BE6" w:rsidRPr="001A2561" w:rsidRDefault="00C97BE6" w:rsidP="001A2561">
      <w:r w:rsidRPr="001A2561">
        <w:t>A)2,731        B) 2,713         C) 27,31           D ) 2,137</w:t>
      </w:r>
    </w:p>
    <w:p w:rsidR="00C97BE6" w:rsidRPr="00720C6E" w:rsidRDefault="00C97BE6" w:rsidP="00720C6E">
      <w:pPr>
        <w:pStyle w:val="NoSpacing"/>
        <w:rPr>
          <w:b/>
        </w:rPr>
      </w:pPr>
      <w:r>
        <w:rPr>
          <w:b/>
        </w:rPr>
        <w:t>11</w:t>
      </w:r>
      <w:r w:rsidRPr="00720C6E">
        <w:rPr>
          <w:b/>
        </w:rPr>
        <w:t xml:space="preserve">.) </w:t>
      </w:r>
      <w:smartTag w:uri="urn:schemas-microsoft-com:office:smarttags" w:element="metricconverter">
        <w:smartTagPr>
          <w:attr w:name="ProductID" w:val="5 m"/>
        </w:smartTagPr>
        <w:r w:rsidRPr="00720C6E">
          <w:rPr>
            <w:b/>
          </w:rPr>
          <w:t>5 m</w:t>
        </w:r>
      </w:smartTag>
      <w:r w:rsidRPr="00720C6E">
        <w:rPr>
          <w:b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Pr="00720C6E">
          <w:rPr>
            <w:b/>
          </w:rPr>
          <w:t>210 cm</w:t>
        </w:r>
      </w:smartTag>
      <w:r w:rsidRPr="00720C6E">
        <w:rPr>
          <w:b/>
        </w:rPr>
        <w:t xml:space="preserve"> sine elbise </w:t>
      </w:r>
      <w:smartTag w:uri="urn:schemas-microsoft-com:office:smarttags" w:element="metricconverter">
        <w:smartTagPr>
          <w:attr w:name="ProductID" w:val="72 cm"/>
        </w:smartTagPr>
        <w:r w:rsidRPr="00720C6E">
          <w:rPr>
            <w:b/>
          </w:rPr>
          <w:t>72 cm</w:t>
        </w:r>
      </w:smartTag>
      <w:r w:rsidRPr="00720C6E">
        <w:rPr>
          <w:b/>
        </w:rPr>
        <w:t xml:space="preserve"> sine etek d</w:t>
      </w:r>
      <w:r>
        <w:rPr>
          <w:b/>
        </w:rPr>
        <w:t xml:space="preserve">iktiren annemin geriye kaç cm </w:t>
      </w:r>
      <w:r w:rsidRPr="00720C6E">
        <w:rPr>
          <w:b/>
        </w:rPr>
        <w:t xml:space="preserve"> kumaşı kalır?</w:t>
      </w:r>
      <w:r w:rsidRPr="009B3147">
        <w:t xml:space="preserve"> </w:t>
      </w:r>
      <w:r>
        <w:t>(4P)</w:t>
      </w:r>
    </w:p>
    <w:p w:rsidR="00C97BE6" w:rsidRDefault="00C97BE6" w:rsidP="00720C6E">
      <w:pPr>
        <w:pStyle w:val="NoSpacing"/>
      </w:pPr>
      <w:r w:rsidRPr="008940C4">
        <w:t>A)220</w:t>
      </w:r>
    </w:p>
    <w:p w:rsidR="00C97BE6" w:rsidRDefault="00C97BE6" w:rsidP="00720C6E">
      <w:pPr>
        <w:pStyle w:val="NoSpacing"/>
      </w:pPr>
      <w:r w:rsidRPr="008940C4">
        <w:t xml:space="preserve"> B)218 </w:t>
      </w:r>
      <w:r>
        <w:t xml:space="preserve">  </w:t>
      </w:r>
    </w:p>
    <w:p w:rsidR="00C97BE6" w:rsidRDefault="00C97BE6" w:rsidP="00720C6E">
      <w:pPr>
        <w:pStyle w:val="NoSpacing"/>
      </w:pPr>
      <w:r w:rsidRPr="008940C4">
        <w:t xml:space="preserve"> C)219</w:t>
      </w:r>
    </w:p>
    <w:p w:rsidR="00C97BE6" w:rsidRPr="008940C4" w:rsidRDefault="00C97BE6" w:rsidP="00720C6E">
      <w:pPr>
        <w:pStyle w:val="NoSpacing"/>
      </w:pPr>
      <w:r w:rsidRPr="008940C4">
        <w:t xml:space="preserve"> D) 220</w:t>
      </w:r>
    </w:p>
    <w:p w:rsidR="00C97BE6" w:rsidRPr="008940C4" w:rsidRDefault="00C97BE6" w:rsidP="003400E3">
      <w:pPr>
        <w:pStyle w:val="NoSpacing"/>
      </w:pPr>
    </w:p>
    <w:p w:rsidR="00C97BE6" w:rsidRDefault="00C97BE6" w:rsidP="003400E3">
      <w:pPr>
        <w:pStyle w:val="NoSpacing"/>
        <w:rPr>
          <w:b/>
          <w:color w:val="000000"/>
        </w:rPr>
      </w:pPr>
      <w:r>
        <w:rPr>
          <w:b/>
        </w:rPr>
        <w:t>12</w:t>
      </w:r>
      <w:r w:rsidRPr="003400E3">
        <w:rPr>
          <w:b/>
        </w:rPr>
        <w:t>.)</w:t>
      </w:r>
      <w:r w:rsidRPr="003400E3">
        <w:rPr>
          <w:b/>
          <w:color w:val="000000"/>
        </w:rPr>
        <w:t xml:space="preserve"> </w:t>
      </w:r>
      <w:r w:rsidRPr="003400E3">
        <w:rPr>
          <w:b/>
          <w:bCs/>
          <w:color w:val="000000"/>
        </w:rPr>
        <w:t>Şekil 5 eş parçaya bölünmüştür. Boyalı kısmı ondalık kesir ile nasıl yazabiliriz?</w:t>
      </w:r>
      <w:r w:rsidRPr="003400E3">
        <w:rPr>
          <w:b/>
          <w:color w:val="000000"/>
        </w:rPr>
        <w:t xml:space="preserve"> </w:t>
      </w:r>
      <w:r>
        <w:rPr>
          <w:b/>
        </w:rPr>
        <w:t>(2P)</w:t>
      </w:r>
    </w:p>
    <w:tbl>
      <w:tblPr>
        <w:tblW w:w="0" w:type="auto"/>
        <w:tblInd w:w="6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"/>
        <w:gridCol w:w="216"/>
        <w:gridCol w:w="216"/>
        <w:gridCol w:w="216"/>
        <w:gridCol w:w="216"/>
      </w:tblGrid>
      <w:tr w:rsidR="00C97BE6" w:rsidRPr="00E755A8" w:rsidTr="001A2561">
        <w:trPr>
          <w:trHeight w:val="24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  <w:tr w:rsidR="00C97BE6" w:rsidRPr="00E755A8" w:rsidTr="001A2561">
        <w:trPr>
          <w:trHeight w:val="65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E6" w:rsidRPr="00E755A8" w:rsidRDefault="00C97BE6" w:rsidP="001B14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</w:tr>
    </w:tbl>
    <w:p w:rsidR="00C97BE6" w:rsidRPr="008940C4" w:rsidRDefault="00C97BE6" w:rsidP="003400E3">
      <w:pPr>
        <w:rPr>
          <w:rFonts w:ascii="Times New Roman" w:hAnsi="Times New Roman"/>
          <w:b/>
        </w:rPr>
      </w:pPr>
      <w:r w:rsidRPr="008940C4">
        <w:rPr>
          <w:rFonts w:ascii="Times New Roman" w:hAnsi="Times New Roman"/>
          <w:b/>
        </w:rPr>
        <w:t xml:space="preserve">A)0,04        </w:t>
      </w:r>
      <w:r>
        <w:rPr>
          <w:rFonts w:ascii="Times New Roman" w:hAnsi="Times New Roman"/>
          <w:b/>
        </w:rPr>
        <w:t xml:space="preserve">    </w:t>
      </w:r>
      <w:r w:rsidRPr="008940C4">
        <w:rPr>
          <w:rFonts w:ascii="Times New Roman" w:hAnsi="Times New Roman"/>
          <w:b/>
        </w:rPr>
        <w:t xml:space="preserve">  B) 40 </w:t>
      </w:r>
      <w:r>
        <w:rPr>
          <w:rFonts w:ascii="Times New Roman" w:hAnsi="Times New Roman"/>
          <w:b/>
        </w:rPr>
        <w:t xml:space="preserve">       </w:t>
      </w:r>
      <w:r w:rsidRPr="008940C4">
        <w:rPr>
          <w:rFonts w:ascii="Times New Roman" w:hAnsi="Times New Roman"/>
          <w:b/>
        </w:rPr>
        <w:t xml:space="preserve">     C)0,4 </w:t>
      </w:r>
      <w:r>
        <w:rPr>
          <w:rFonts w:ascii="Times New Roman" w:hAnsi="Times New Roman"/>
          <w:b/>
        </w:rPr>
        <w:t xml:space="preserve">     </w:t>
      </w:r>
      <w:r w:rsidRPr="008940C4">
        <w:rPr>
          <w:rFonts w:ascii="Times New Roman" w:hAnsi="Times New Roman"/>
          <w:b/>
        </w:rPr>
        <w:t xml:space="preserve">       D) 1,4</w:t>
      </w:r>
    </w:p>
    <w:p w:rsidR="00C97BE6" w:rsidRPr="001A2561" w:rsidRDefault="00C97BE6" w:rsidP="007F509F">
      <w:pPr>
        <w:rPr>
          <w:rFonts w:cs="Calibri"/>
          <w:b/>
        </w:rPr>
      </w:pPr>
      <w:r w:rsidRPr="001A2561">
        <w:rPr>
          <w:rFonts w:cs="Calibri"/>
          <w:b/>
        </w:rPr>
        <w:t>1</w:t>
      </w:r>
      <w:r>
        <w:rPr>
          <w:rFonts w:cs="Calibri"/>
          <w:b/>
        </w:rPr>
        <w:t>3</w:t>
      </w:r>
      <w:r w:rsidRPr="001A2561">
        <w:rPr>
          <w:rFonts w:cs="Calibri"/>
          <w:b/>
        </w:rPr>
        <w:t xml:space="preserve">.) “0, 98m + </w:t>
      </w:r>
      <w:smartTag w:uri="urn:schemas-microsoft-com:office:smarttags" w:element="metricconverter">
        <w:smartTagPr>
          <w:attr w:name="ProductID" w:val="1,3 cm"/>
        </w:smartTagPr>
        <w:r w:rsidRPr="001A2561">
          <w:rPr>
            <w:rFonts w:cs="Calibri"/>
            <w:b/>
          </w:rPr>
          <w:t>1,3 cm</w:t>
        </w:r>
      </w:smartTag>
      <w:r w:rsidRPr="001A2561">
        <w:rPr>
          <w:rFonts w:cs="Calibri"/>
          <w:b/>
        </w:rPr>
        <w:t xml:space="preserve"> + </w:t>
      </w:r>
      <w:smartTag w:uri="urn:schemas-microsoft-com:office:smarttags" w:element="metricconverter">
        <w:smartTagPr>
          <w:attr w:name="ProductID" w:val="12 mm"/>
        </w:smartTagPr>
        <w:r w:rsidRPr="001A2561">
          <w:rPr>
            <w:rFonts w:cs="Calibri"/>
            <w:b/>
          </w:rPr>
          <w:t>12 mm</w:t>
        </w:r>
      </w:smartTag>
      <w:r w:rsidRPr="001A2561">
        <w:rPr>
          <w:rFonts w:cs="Calibri"/>
          <w:b/>
        </w:rPr>
        <w:t xml:space="preserve"> =”işleminin sonucu kaç milimetredir?</w:t>
      </w:r>
      <w:r w:rsidRPr="009B3147">
        <w:t xml:space="preserve"> </w:t>
      </w:r>
      <w:r>
        <w:t>(4P)</w:t>
      </w:r>
    </w:p>
    <w:p w:rsidR="00C97BE6" w:rsidRDefault="00C97BE6" w:rsidP="007F509F">
      <w:pPr>
        <w:rPr>
          <w:rFonts w:ascii="Times New Roman" w:hAnsi="Times New Roman"/>
          <w:b/>
        </w:rPr>
      </w:pPr>
    </w:p>
    <w:p w:rsidR="00C97BE6" w:rsidRDefault="00C97BE6" w:rsidP="007F509F">
      <w:pPr>
        <w:rPr>
          <w:rFonts w:ascii="Times New Roman" w:hAnsi="Times New Roman"/>
          <w:b/>
        </w:rPr>
      </w:pPr>
    </w:p>
    <w:p w:rsidR="00C97BE6" w:rsidRPr="008940C4" w:rsidRDefault="00C97BE6" w:rsidP="009E2153">
      <w:pPr>
        <w:rPr>
          <w:b/>
        </w:rPr>
      </w:pPr>
      <w:r>
        <w:rPr>
          <w:b/>
        </w:rPr>
        <w:t xml:space="preserve">14.)  </w:t>
      </w:r>
      <w:r w:rsidRPr="008940C4">
        <w:rPr>
          <w:b/>
        </w:rPr>
        <w:t xml:space="preserve"> “3,05 – 3,005 - 3,5</w:t>
      </w:r>
      <w:r>
        <w:rPr>
          <w:b/>
        </w:rPr>
        <w:t xml:space="preserve"> – </w:t>
      </w:r>
      <w:smartTag w:uri="urn:schemas-microsoft-com:office:smarttags" w:element="metricconverter">
        <w:smartTagPr>
          <w:attr w:name="ProductID" w:val="3,15 ”"/>
        </w:smartTagPr>
        <w:r>
          <w:rPr>
            <w:b/>
          </w:rPr>
          <w:t xml:space="preserve">3,15 </w:t>
        </w:r>
        <w:r w:rsidRPr="008940C4">
          <w:rPr>
            <w:b/>
          </w:rPr>
          <w:t>”</w:t>
        </w:r>
      </w:smartTag>
      <w:r w:rsidRPr="008940C4">
        <w:rPr>
          <w:b/>
        </w:rPr>
        <w:t xml:space="preserve"> ondalık kesirlerini </w:t>
      </w:r>
      <w:r w:rsidRPr="008940C4">
        <w:rPr>
          <w:b/>
          <w:u w:val="single"/>
        </w:rPr>
        <w:t>büyükten küçüğe</w:t>
      </w:r>
      <w:r w:rsidRPr="008940C4">
        <w:rPr>
          <w:b/>
        </w:rPr>
        <w:t xml:space="preserve"> doğru sıralayınız.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Pr="008940C4" w:rsidRDefault="00C97BE6" w:rsidP="009E2153">
      <w:r>
        <w:t>.......................................................................................</w:t>
      </w:r>
    </w:p>
    <w:p w:rsidR="00C97BE6" w:rsidRPr="009E2153" w:rsidRDefault="00C97BE6" w:rsidP="009E2153">
      <w:pPr>
        <w:pStyle w:val="NoSpacing"/>
        <w:rPr>
          <w:b/>
        </w:rPr>
      </w:pPr>
      <w:r w:rsidRPr="009E2153">
        <w:rPr>
          <w:b/>
        </w:rPr>
        <w:t>1</w:t>
      </w:r>
      <w:r>
        <w:rPr>
          <w:b/>
        </w:rPr>
        <w:t>5</w:t>
      </w:r>
      <w:r w:rsidRPr="009E2153">
        <w:rPr>
          <w:b/>
        </w:rPr>
        <w:t xml:space="preserve">.) Aşağıdaki uzunluk ölçülerini istenen birime çeviriniz. </w:t>
      </w:r>
      <w:r>
        <w:rPr>
          <w:b/>
        </w:rPr>
        <w:t>( 6P)</w:t>
      </w:r>
    </w:p>
    <w:p w:rsidR="00C97BE6" w:rsidRPr="004E1A58" w:rsidRDefault="00C97BE6" w:rsidP="009E2153">
      <w:pPr>
        <w:pStyle w:val="NoSpacing"/>
        <w:rPr>
          <w:sz w:val="12"/>
        </w:rPr>
      </w:pPr>
    </w:p>
    <w:p w:rsidR="00C97BE6" w:rsidRPr="008E1899" w:rsidRDefault="00C97BE6" w:rsidP="008E1899">
      <w:pPr>
        <w:pStyle w:val="NoSpacing"/>
      </w:pPr>
      <w:smartTag w:uri="urn:schemas-microsoft-com:office:smarttags" w:element="metricconverter">
        <w:smartTagPr>
          <w:attr w:name="ProductID" w:val="5 m"/>
        </w:smartTagPr>
        <w:r w:rsidRPr="008E1899">
          <w:t>5 m</w:t>
        </w:r>
      </w:smartTag>
      <w:r w:rsidRPr="008E1899">
        <w:t xml:space="preserve"> = ………….....…</w:t>
      </w:r>
      <w:r>
        <w:t>.....</w:t>
      </w:r>
      <w:r w:rsidRPr="008E1899">
        <w:t xml:space="preserve">.. mm </w:t>
      </w:r>
      <w:r w:rsidRPr="008E1899">
        <w:tab/>
        <w:t xml:space="preserve"> </w:t>
      </w:r>
      <w:smartTag w:uri="urn:schemas-microsoft-com:office:smarttags" w:element="metricconverter">
        <w:smartTagPr>
          <w:attr w:name="ProductID" w:val="46 cm"/>
        </w:smartTagPr>
        <w:r w:rsidRPr="008E1899">
          <w:t>46 cm</w:t>
        </w:r>
      </w:smartTag>
      <w:r w:rsidRPr="008E1899">
        <w:t xml:space="preserve"> = ………..…....  m</w:t>
      </w:r>
      <w:r w:rsidRPr="008E1899">
        <w:tab/>
      </w:r>
    </w:p>
    <w:p w:rsidR="00C97BE6" w:rsidRPr="008E1899" w:rsidRDefault="00C97BE6" w:rsidP="008E1899">
      <w:pPr>
        <w:pStyle w:val="NoSpacing"/>
      </w:pPr>
      <w:smartTag w:uri="urn:schemas-microsoft-com:office:smarttags" w:element="metricconverter">
        <w:smartTagPr>
          <w:attr w:name="ProductID" w:val="28 m"/>
        </w:smartTagPr>
        <w:r w:rsidRPr="008E1899">
          <w:t>28 m</w:t>
        </w:r>
      </w:smartTag>
      <w:r w:rsidRPr="008E1899">
        <w:t xml:space="preserve"> = …………....……..…..</w:t>
      </w:r>
      <w:r>
        <w:t>m</w:t>
      </w:r>
      <w:r w:rsidRPr="008E1899">
        <w:t xml:space="preserve"> m        4  km = ………...…..  cm</w:t>
      </w:r>
      <w:r w:rsidRPr="008E1899">
        <w:tab/>
      </w:r>
    </w:p>
    <w:p w:rsidR="00C97BE6" w:rsidRPr="008E1899" w:rsidRDefault="00C97BE6" w:rsidP="008E1899">
      <w:pPr>
        <w:pStyle w:val="NoSpacing"/>
      </w:pPr>
      <w:r w:rsidRPr="008E1899">
        <w:t xml:space="preserve">12, </w:t>
      </w:r>
      <w:smartTag w:uri="urn:schemas-microsoft-com:office:smarttags" w:element="metricconverter">
        <w:smartTagPr>
          <w:attr w:name="ProductID" w:val="7 mm"/>
        </w:smartTagPr>
        <w:r w:rsidRPr="008E1899">
          <w:t>7 mm</w:t>
        </w:r>
      </w:smartTag>
      <w:r w:rsidRPr="008E1899">
        <w:t xml:space="preserve"> = ……………..….. cm       0,25 m= ..................cm</w:t>
      </w:r>
    </w:p>
    <w:p w:rsidR="00C97BE6" w:rsidRPr="008E1899" w:rsidRDefault="00C97BE6" w:rsidP="008E1899">
      <w:pPr>
        <w:pStyle w:val="NoSpacing"/>
        <w:rPr>
          <w:szCs w:val="26"/>
        </w:rPr>
      </w:pPr>
    </w:p>
    <w:p w:rsidR="00C97BE6" w:rsidRPr="00AB2246" w:rsidRDefault="00C97BE6" w:rsidP="009E2153">
      <w:pPr>
        <w:pStyle w:val="NoSpacing"/>
        <w:rPr>
          <w:b/>
        </w:rPr>
      </w:pPr>
      <w:r w:rsidRPr="00AB2246">
        <w:rPr>
          <w:b/>
        </w:rPr>
        <w:t>1</w:t>
      </w:r>
      <w:r>
        <w:rPr>
          <w:b/>
        </w:rPr>
        <w:t>6</w:t>
      </w:r>
      <w:r w:rsidRPr="00AB2246">
        <w:rPr>
          <w:b/>
        </w:rPr>
        <w:t>.)Spor, bilim, uzamsal ilişkiler vb alanlarda birbirlerine zıt (sıcak – soğuk,  alacak – borç, kar – zarar , üstünde – altında kavramlarını aşağıdaki sayılarla eşleştiriniz.</w:t>
      </w:r>
      <w:r>
        <w:rPr>
          <w:b/>
        </w:rPr>
        <w:t>(6P)</w:t>
      </w:r>
    </w:p>
    <w:p w:rsidR="00C97BE6" w:rsidRPr="00B17094" w:rsidRDefault="00C97BE6" w:rsidP="009E2153">
      <w:pPr>
        <w:pStyle w:val="NoSpacing"/>
        <w:rPr>
          <w:color w:val="000000"/>
        </w:rPr>
      </w:pPr>
      <w:r>
        <w:t>a)</w:t>
      </w:r>
      <w:r w:rsidRPr="00877E7A">
        <w:t>sıcaklık sıfırın altında 12 derece</w:t>
      </w:r>
      <w:r>
        <w:t xml:space="preserve">      </w:t>
      </w:r>
      <w:r w:rsidRPr="00B17094">
        <w:rPr>
          <w:color w:val="000000"/>
        </w:rPr>
        <w:t xml:space="preserve">( </w:t>
      </w:r>
      <w:r>
        <w:rPr>
          <w:color w:val="000000"/>
        </w:rPr>
        <w:t xml:space="preserve">  </w:t>
      </w:r>
      <w:r w:rsidRPr="00B17094">
        <w:rPr>
          <w:color w:val="000000"/>
        </w:rPr>
        <w:t xml:space="preserve">  ) + 9</w:t>
      </w:r>
    </w:p>
    <w:p w:rsidR="00C97BE6" w:rsidRPr="00B17094" w:rsidRDefault="00C97BE6" w:rsidP="009E2153">
      <w:pPr>
        <w:pStyle w:val="NoSpacing"/>
        <w:rPr>
          <w:color w:val="000000"/>
        </w:rPr>
      </w:pPr>
      <w:r>
        <w:rPr>
          <w:color w:val="000000"/>
        </w:rPr>
        <w:t>b)</w:t>
      </w:r>
      <w:r w:rsidRPr="00B17094">
        <w:rPr>
          <w:color w:val="000000"/>
        </w:rPr>
        <w:t>sıcaklık sıfırın üstünde 3 derece</w:t>
      </w:r>
      <w:r>
        <w:rPr>
          <w:color w:val="000000"/>
        </w:rPr>
        <w:t xml:space="preserve">      </w:t>
      </w:r>
      <w:r w:rsidRPr="00B17094">
        <w:rPr>
          <w:color w:val="000000"/>
        </w:rPr>
        <w:t xml:space="preserve">(   </w:t>
      </w:r>
      <w:r>
        <w:rPr>
          <w:color w:val="000000"/>
        </w:rPr>
        <w:t xml:space="preserve">  </w:t>
      </w:r>
      <w:r w:rsidRPr="00B17094">
        <w:rPr>
          <w:color w:val="000000"/>
        </w:rPr>
        <w:t xml:space="preserve">) </w:t>
      </w:r>
      <w:r w:rsidRPr="00B17094">
        <w:rPr>
          <w:color w:val="000000"/>
        </w:rPr>
        <w:sym w:font="Symbol" w:char="F02D"/>
      </w:r>
      <w:r w:rsidRPr="00B17094">
        <w:rPr>
          <w:color w:val="000000"/>
        </w:rPr>
        <w:t xml:space="preserve"> 12</w:t>
      </w:r>
    </w:p>
    <w:p w:rsidR="00C97BE6" w:rsidRPr="00B17094" w:rsidRDefault="00C97BE6" w:rsidP="009E2153">
      <w:pPr>
        <w:pStyle w:val="NoSpacing"/>
        <w:rPr>
          <w:color w:val="000000"/>
        </w:rPr>
      </w:pPr>
      <w:r>
        <w:rPr>
          <w:color w:val="000000"/>
        </w:rPr>
        <w:t>c)</w:t>
      </w:r>
      <w:r w:rsidRPr="00B17094">
        <w:rPr>
          <w:color w:val="000000"/>
        </w:rPr>
        <w:t xml:space="preserve">deniz seviyesinin </w:t>
      </w:r>
      <w:smartTag w:uri="urn:schemas-microsoft-com:office:smarttags" w:element="metricconverter">
        <w:smartTagPr>
          <w:attr w:name="ProductID" w:val="3 m"/>
        </w:smartTagPr>
        <w:r w:rsidRPr="00B17094">
          <w:rPr>
            <w:color w:val="000000"/>
          </w:rPr>
          <w:t>3 m</w:t>
        </w:r>
      </w:smartTag>
      <w:r w:rsidRPr="00B17094">
        <w:rPr>
          <w:color w:val="000000"/>
        </w:rPr>
        <w:t xml:space="preserve"> altı</w:t>
      </w:r>
      <w:r w:rsidRPr="00B17094">
        <w:rPr>
          <w:color w:val="000000"/>
        </w:rPr>
        <w:tab/>
      </w:r>
      <w:r>
        <w:rPr>
          <w:color w:val="000000"/>
        </w:rPr>
        <w:t xml:space="preserve">         </w:t>
      </w:r>
      <w:r w:rsidRPr="00B17094">
        <w:rPr>
          <w:color w:val="000000"/>
        </w:rPr>
        <w:t xml:space="preserve">(  </w:t>
      </w:r>
      <w:r>
        <w:rPr>
          <w:color w:val="000000"/>
        </w:rPr>
        <w:t xml:space="preserve">  </w:t>
      </w:r>
      <w:r w:rsidRPr="00B17094">
        <w:rPr>
          <w:color w:val="000000"/>
        </w:rPr>
        <w:t xml:space="preserve"> ) </w:t>
      </w:r>
      <w:r w:rsidRPr="00B17094">
        <w:rPr>
          <w:color w:val="000000"/>
        </w:rPr>
        <w:sym w:font="Symbol" w:char="F02D"/>
      </w:r>
      <w:r w:rsidRPr="00B17094">
        <w:rPr>
          <w:color w:val="000000"/>
        </w:rPr>
        <w:t xml:space="preserve"> 3</w:t>
      </w:r>
    </w:p>
    <w:p w:rsidR="00C97BE6" w:rsidRPr="00B17094" w:rsidRDefault="00C97BE6" w:rsidP="009E2153">
      <w:pPr>
        <w:pStyle w:val="NoSpacing"/>
        <w:rPr>
          <w:color w:val="000000"/>
        </w:rPr>
      </w:pPr>
      <w:r>
        <w:rPr>
          <w:color w:val="000000"/>
        </w:rPr>
        <w:t>d)</w:t>
      </w:r>
      <w:r w:rsidRPr="00B17094">
        <w:rPr>
          <w:color w:val="000000"/>
        </w:rPr>
        <w:t xml:space="preserve">deniz seviyesinin </w:t>
      </w:r>
      <w:smartTag w:uri="urn:schemas-microsoft-com:office:smarttags" w:element="metricconverter">
        <w:smartTagPr>
          <w:attr w:name="ProductID" w:val="9 m"/>
        </w:smartTagPr>
        <w:r w:rsidRPr="00B17094">
          <w:rPr>
            <w:color w:val="000000"/>
          </w:rPr>
          <w:t>9 m</w:t>
        </w:r>
      </w:smartTag>
      <w:r w:rsidRPr="00B17094">
        <w:rPr>
          <w:color w:val="000000"/>
        </w:rPr>
        <w:t xml:space="preserve"> üstü </w:t>
      </w:r>
      <w:r w:rsidRPr="00B17094">
        <w:rPr>
          <w:color w:val="000000"/>
        </w:rPr>
        <w:tab/>
      </w:r>
      <w:r>
        <w:rPr>
          <w:color w:val="000000"/>
        </w:rPr>
        <w:t xml:space="preserve">         </w:t>
      </w:r>
      <w:r w:rsidRPr="00B17094">
        <w:rPr>
          <w:color w:val="000000"/>
        </w:rPr>
        <w:t xml:space="preserve">(   </w:t>
      </w:r>
      <w:r>
        <w:rPr>
          <w:color w:val="000000"/>
        </w:rPr>
        <w:t xml:space="preserve">  </w:t>
      </w:r>
      <w:r w:rsidRPr="00B17094">
        <w:rPr>
          <w:color w:val="000000"/>
        </w:rPr>
        <w:t>) + 100</w:t>
      </w:r>
    </w:p>
    <w:p w:rsidR="00C97BE6" w:rsidRPr="00B17094" w:rsidRDefault="00C97BE6" w:rsidP="009E2153">
      <w:pPr>
        <w:pStyle w:val="NoSpacing"/>
        <w:rPr>
          <w:color w:val="000000"/>
        </w:rPr>
      </w:pPr>
      <w:r>
        <w:rPr>
          <w:color w:val="000000"/>
        </w:rPr>
        <w:t>e)</w:t>
      </w:r>
      <w:r w:rsidRPr="00B17094">
        <w:rPr>
          <w:color w:val="000000"/>
        </w:rPr>
        <w:t>5, 25 borç</w:t>
      </w:r>
      <w:r w:rsidRPr="00B17094">
        <w:rPr>
          <w:color w:val="000000"/>
        </w:rPr>
        <w:tab/>
      </w:r>
      <w:r>
        <w:rPr>
          <w:color w:val="000000"/>
        </w:rPr>
        <w:t xml:space="preserve">            </w:t>
      </w:r>
      <w:r w:rsidRPr="00B17094">
        <w:rPr>
          <w:color w:val="000000"/>
        </w:rPr>
        <w:tab/>
      </w:r>
      <w:r w:rsidRPr="00B17094">
        <w:rPr>
          <w:color w:val="000000"/>
        </w:rPr>
        <w:tab/>
        <w:t xml:space="preserve">         ( </w:t>
      </w:r>
      <w:r>
        <w:rPr>
          <w:color w:val="000000"/>
        </w:rPr>
        <w:t xml:space="preserve">  </w:t>
      </w:r>
      <w:r w:rsidRPr="00B17094">
        <w:rPr>
          <w:color w:val="000000"/>
        </w:rPr>
        <w:t xml:space="preserve">  ) + 3</w:t>
      </w:r>
    </w:p>
    <w:p w:rsidR="00C97BE6" w:rsidRDefault="00C97BE6" w:rsidP="009E2153">
      <w:pPr>
        <w:pStyle w:val="NoSpacing"/>
        <w:rPr>
          <w:color w:val="000000"/>
        </w:rPr>
      </w:pPr>
      <w:r>
        <w:rPr>
          <w:color w:val="000000"/>
        </w:rPr>
        <w:t>f)</w:t>
      </w:r>
      <w:r w:rsidRPr="00B17094">
        <w:rPr>
          <w:color w:val="000000"/>
        </w:rPr>
        <w:t>100 TL kar</w:t>
      </w:r>
      <w:r w:rsidRPr="00B17094">
        <w:rPr>
          <w:color w:val="000000"/>
        </w:rPr>
        <w:tab/>
      </w:r>
      <w:r w:rsidRPr="00B17094">
        <w:rPr>
          <w:color w:val="000000"/>
        </w:rPr>
        <w:tab/>
      </w:r>
      <w:r w:rsidRPr="00B17094">
        <w:rPr>
          <w:color w:val="000000"/>
        </w:rPr>
        <w:tab/>
        <w:t xml:space="preserve">         (   </w:t>
      </w:r>
      <w:r>
        <w:rPr>
          <w:color w:val="000000"/>
        </w:rPr>
        <w:t xml:space="preserve">  </w:t>
      </w:r>
      <w:r w:rsidRPr="00B17094">
        <w:rPr>
          <w:color w:val="000000"/>
        </w:rPr>
        <w:t xml:space="preserve">) </w:t>
      </w:r>
      <w:r w:rsidRPr="00B17094">
        <w:rPr>
          <w:color w:val="000000"/>
        </w:rPr>
        <w:sym w:font="Symbol" w:char="F02D"/>
      </w:r>
      <w:r w:rsidRPr="00B17094">
        <w:rPr>
          <w:color w:val="000000"/>
        </w:rPr>
        <w:t xml:space="preserve"> 5,25</w:t>
      </w:r>
    </w:p>
    <w:p w:rsidR="00C97BE6" w:rsidRDefault="00C97BE6" w:rsidP="009E2153">
      <w:pPr>
        <w:pStyle w:val="NoSpacing"/>
      </w:pPr>
    </w:p>
    <w:p w:rsidR="00C97BE6" w:rsidRPr="00A72BF1" w:rsidRDefault="00C97BE6" w:rsidP="00A72BF1">
      <w:pPr>
        <w:pStyle w:val="NoSpacing"/>
        <w:rPr>
          <w:b/>
        </w:rPr>
      </w:pPr>
      <w:r w:rsidRPr="001A2561">
        <w:rPr>
          <w:rStyle w:val="Strong"/>
          <w:rFonts w:cs="Calibri"/>
        </w:rPr>
        <w:t>17.</w:t>
      </w:r>
      <w:r w:rsidRPr="00A72BF1">
        <w:rPr>
          <w:rStyle w:val="Strong"/>
          <w:rFonts w:cs="Calibri"/>
          <w:b w:val="0"/>
        </w:rPr>
        <w:t>)</w:t>
      </w:r>
      <w:r w:rsidRPr="00A72BF1">
        <w:rPr>
          <w:rFonts w:cs="Calibri"/>
          <w:b/>
        </w:rPr>
        <w:t>Aşağıdakilerden hangisi</w:t>
      </w:r>
      <w:r>
        <w:rPr>
          <w:rFonts w:cs="Calibri"/>
          <w:b/>
        </w:rPr>
        <w:t xml:space="preserve">   </w:t>
      </w:r>
      <w:r w:rsidRPr="00A72BF1">
        <w:rPr>
          <w:rFonts w:cs="Calibri"/>
          <w:b/>
        </w:rPr>
        <w:t xml:space="preserve"> %7</w:t>
      </w:r>
      <w:r>
        <w:rPr>
          <w:rFonts w:cs="Calibri"/>
          <w:b/>
        </w:rPr>
        <w:t xml:space="preserve">   </w:t>
      </w:r>
      <w:r w:rsidRPr="00A72BF1">
        <w:rPr>
          <w:rFonts w:cs="Calibri"/>
          <w:b/>
        </w:rPr>
        <w:t xml:space="preserve"> ifadesinin ondalık karşılığıdır</w:t>
      </w:r>
      <w:r w:rsidRPr="00A72BF1">
        <w:rPr>
          <w:b/>
        </w:rPr>
        <w:t xml:space="preserve">? </w:t>
      </w:r>
      <w:r>
        <w:rPr>
          <w:b/>
        </w:rPr>
        <w:t>(2P)</w:t>
      </w:r>
    </w:p>
    <w:p w:rsidR="00C97BE6" w:rsidRDefault="00C97BE6" w:rsidP="00A72BF1">
      <w:pPr>
        <w:pStyle w:val="NoSpacing"/>
      </w:pPr>
      <w:r w:rsidRPr="00A72BF1">
        <w:t xml:space="preserve">a- ) 0,70                       b- ) 0,7 </w:t>
      </w:r>
      <w:r>
        <w:t xml:space="preserve">   </w:t>
      </w:r>
      <w:r w:rsidRPr="00A72BF1">
        <w:t xml:space="preserve">  c- ) 0,07</w:t>
      </w:r>
      <w:r w:rsidRPr="00A72BF1">
        <w:rPr>
          <w:rStyle w:val="Strong"/>
          <w:rFonts w:ascii="Times New Roman" w:hAnsi="Times New Roman"/>
        </w:rPr>
        <w:t xml:space="preserve">          </w:t>
      </w:r>
      <w:r w:rsidRPr="00A72BF1">
        <w:t>d- ) 0,700</w:t>
      </w:r>
    </w:p>
    <w:p w:rsidR="00C97BE6" w:rsidRDefault="00C97BE6" w:rsidP="00A72BF1">
      <w:pPr>
        <w:pStyle w:val="NoSpacing"/>
      </w:pPr>
    </w:p>
    <w:p w:rsidR="00C97BE6" w:rsidRPr="00A72BF1" w:rsidRDefault="00C97BE6" w:rsidP="00A72BF1">
      <w:pPr>
        <w:pStyle w:val="NoSpacing"/>
        <w:rPr>
          <w:b/>
        </w:rPr>
      </w:pPr>
      <w:r w:rsidRPr="00A72BF1">
        <w:rPr>
          <w:b/>
        </w:rPr>
        <w:t>1</w:t>
      </w:r>
      <w:r>
        <w:rPr>
          <w:b/>
        </w:rPr>
        <w:t>8</w:t>
      </w:r>
      <w:r w:rsidRPr="00A72BF1">
        <w:rPr>
          <w:b/>
        </w:rPr>
        <w:t xml:space="preserve">.)  250’nin %20’si kaçtır? </w:t>
      </w:r>
      <w:r>
        <w:rPr>
          <w:b/>
        </w:rPr>
        <w:t>(İşlem yap)</w:t>
      </w:r>
      <w:r w:rsidRPr="009B3147">
        <w:t xml:space="preserve"> </w:t>
      </w:r>
      <w:r>
        <w:t>(4P)</w:t>
      </w:r>
    </w:p>
    <w:p w:rsidR="00C97BE6" w:rsidRDefault="00C97BE6" w:rsidP="00A72BF1">
      <w:pPr>
        <w:pStyle w:val="NoSpacing"/>
      </w:pPr>
      <w:r w:rsidRPr="00A72BF1">
        <w:t>a- ) 50</w:t>
      </w:r>
    </w:p>
    <w:p w:rsidR="00C97BE6" w:rsidRPr="00A72BF1" w:rsidRDefault="00C97BE6" w:rsidP="00A72BF1">
      <w:pPr>
        <w:pStyle w:val="NoSpacing"/>
      </w:pPr>
      <w:r w:rsidRPr="00A72BF1">
        <w:t>b- ) 60</w:t>
      </w:r>
    </w:p>
    <w:p w:rsidR="00C97BE6" w:rsidRDefault="00C97BE6" w:rsidP="00A72BF1">
      <w:pPr>
        <w:pStyle w:val="NoSpacing"/>
      </w:pPr>
      <w:r w:rsidRPr="00A72BF1">
        <w:t>c- ) 70</w:t>
      </w:r>
    </w:p>
    <w:p w:rsidR="00C97BE6" w:rsidRPr="00A72BF1" w:rsidRDefault="00C97BE6" w:rsidP="00A72BF1">
      <w:pPr>
        <w:pStyle w:val="NoSpacing"/>
      </w:pPr>
      <w:r w:rsidRPr="00A72BF1">
        <w:t>d- ) 80</w:t>
      </w:r>
    </w:p>
    <w:p w:rsidR="00C97BE6" w:rsidRPr="00231293" w:rsidRDefault="00C97BE6" w:rsidP="008E1899">
      <w:pPr>
        <w:pStyle w:val="NoSpacing"/>
        <w:rPr>
          <w:rFonts w:cs="Calibri"/>
          <w:b/>
        </w:rPr>
      </w:pPr>
      <w:r>
        <w:rPr>
          <w:rFonts w:cs="Calibri"/>
          <w:b/>
        </w:rPr>
        <w:t>19</w:t>
      </w:r>
      <w:r w:rsidRPr="00231293">
        <w:rPr>
          <w:rFonts w:cs="Calibri"/>
          <w:b/>
        </w:rPr>
        <w:t>.)Aşağıdaki ondalık kesirlerini % sembolü ile yazınız.</w:t>
      </w:r>
      <w:r>
        <w:rPr>
          <w:rFonts w:cs="Calibri"/>
          <w:b/>
        </w:rPr>
        <w:t>(3P)</w:t>
      </w:r>
    </w:p>
    <w:p w:rsidR="00C97BE6" w:rsidRDefault="00C97BE6" w:rsidP="008E1899">
      <w:pPr>
        <w:pStyle w:val="NoSpacing"/>
        <w:rPr>
          <w:rFonts w:cs="Calibri"/>
        </w:rPr>
      </w:pPr>
      <w:r>
        <w:rPr>
          <w:rFonts w:cs="Calibri"/>
        </w:rPr>
        <w:t>0,25 = ...........         0,56: ...............    0,01=...............</w:t>
      </w:r>
    </w:p>
    <w:p w:rsidR="00C97BE6" w:rsidRDefault="00C97BE6" w:rsidP="008E1899">
      <w:pPr>
        <w:pStyle w:val="NoSpacing"/>
        <w:rPr>
          <w:rFonts w:cs="Calibri"/>
        </w:rPr>
      </w:pPr>
    </w:p>
    <w:p w:rsidR="00C97BE6" w:rsidRPr="00A72BF1" w:rsidRDefault="00C97BE6" w:rsidP="00A72BF1">
      <w:pPr>
        <w:pStyle w:val="NoSpacing"/>
        <w:rPr>
          <w:b/>
        </w:rPr>
      </w:pPr>
      <w:r>
        <w:rPr>
          <w:b/>
        </w:rPr>
        <w:t>20</w:t>
      </w:r>
      <w:r w:rsidRPr="00A72BF1">
        <w:rPr>
          <w:b/>
        </w:rPr>
        <w:t>.)  % 20’si 40 olan sayının tamamı kaçtır?</w:t>
      </w:r>
      <w:r>
        <w:rPr>
          <w:b/>
        </w:rPr>
        <w:t>(işlemİ)</w:t>
      </w:r>
      <w:r w:rsidRPr="00A72BF1">
        <w:rPr>
          <w:b/>
        </w:rPr>
        <w:t xml:space="preserve"> </w:t>
      </w:r>
      <w:r>
        <w:t>(4P)</w:t>
      </w:r>
    </w:p>
    <w:p w:rsidR="00C97BE6" w:rsidRDefault="00C97BE6" w:rsidP="00A72BF1">
      <w:pPr>
        <w:pStyle w:val="NoSpacing"/>
      </w:pPr>
      <w:r w:rsidRPr="00A72BF1">
        <w:t>a- ) 100</w:t>
      </w:r>
      <w:r>
        <w:t xml:space="preserve"> </w:t>
      </w:r>
    </w:p>
    <w:p w:rsidR="00C97BE6" w:rsidRPr="00A72BF1" w:rsidRDefault="00C97BE6" w:rsidP="00A72BF1">
      <w:pPr>
        <w:pStyle w:val="NoSpacing"/>
      </w:pPr>
      <w:r w:rsidRPr="00A72BF1">
        <w:t>b- ) 200</w:t>
      </w:r>
    </w:p>
    <w:p w:rsidR="00C97BE6" w:rsidRDefault="00C97BE6" w:rsidP="00A72BF1">
      <w:pPr>
        <w:pStyle w:val="NoSpacing"/>
      </w:pPr>
      <w:r w:rsidRPr="00A72BF1">
        <w:t>c- ) 300</w:t>
      </w:r>
    </w:p>
    <w:p w:rsidR="00C97BE6" w:rsidRDefault="00C97BE6" w:rsidP="00A72BF1">
      <w:pPr>
        <w:pStyle w:val="NoSpacing"/>
      </w:pPr>
      <w:r w:rsidRPr="00A72BF1">
        <w:t>d- ) 400</w:t>
      </w:r>
    </w:p>
    <w:p w:rsidR="00C97BE6" w:rsidRPr="00A72BF1" w:rsidRDefault="00C97BE6" w:rsidP="00A72BF1">
      <w:pPr>
        <w:pStyle w:val="NoSpacing"/>
      </w:pPr>
    </w:p>
    <w:p w:rsidR="00C97BE6" w:rsidRPr="00A72BF1" w:rsidRDefault="00C97BE6" w:rsidP="00A72BF1">
      <w:pPr>
        <w:pStyle w:val="NoSpacing"/>
        <w:rPr>
          <w:rFonts w:cs="Calibri"/>
          <w:b/>
        </w:rPr>
      </w:pPr>
      <w:r w:rsidRPr="008E1899">
        <w:rPr>
          <w:rStyle w:val="Strong"/>
          <w:rFonts w:cs="Calibri"/>
        </w:rPr>
        <w:t>21.)</w:t>
      </w:r>
      <w:r w:rsidRPr="00A72BF1">
        <w:rPr>
          <w:rFonts w:cs="Calibri"/>
          <w:b/>
        </w:rPr>
        <w:t xml:space="preserve">200 TL’ye alınan bir elbise % 15 karla satılıyor. Elbisenin satış fiyatı kaç liradır? </w:t>
      </w:r>
      <w:r>
        <w:rPr>
          <w:b/>
        </w:rPr>
        <w:t>(işlem yap)</w:t>
      </w:r>
      <w:r w:rsidRPr="009B3147">
        <w:t xml:space="preserve"> </w:t>
      </w:r>
      <w:r>
        <w:t>(4P)</w:t>
      </w:r>
    </w:p>
    <w:p w:rsidR="00C97BE6" w:rsidRDefault="00C97BE6" w:rsidP="00A72BF1">
      <w:pPr>
        <w:pStyle w:val="NoSpacing"/>
        <w:rPr>
          <w:rFonts w:cs="Calibri"/>
        </w:rPr>
      </w:pPr>
      <w:r w:rsidRPr="00A72BF1">
        <w:rPr>
          <w:rFonts w:cs="Calibri"/>
        </w:rPr>
        <w:t>a- ) 210 TL  </w:t>
      </w:r>
    </w:p>
    <w:p w:rsidR="00C97BE6" w:rsidRPr="00A72BF1" w:rsidRDefault="00C97BE6" w:rsidP="00A72BF1">
      <w:pPr>
        <w:pStyle w:val="NoSpacing"/>
        <w:rPr>
          <w:rFonts w:cs="Calibri"/>
        </w:rPr>
      </w:pPr>
      <w:r w:rsidRPr="00A72BF1">
        <w:rPr>
          <w:rFonts w:cs="Calibri"/>
        </w:rPr>
        <w:t>b- ) 220 TL</w:t>
      </w:r>
    </w:p>
    <w:p w:rsidR="00C97BE6" w:rsidRDefault="00C97BE6" w:rsidP="00A72BF1">
      <w:pPr>
        <w:pStyle w:val="NoSpacing"/>
        <w:rPr>
          <w:rFonts w:cs="Calibri"/>
        </w:rPr>
      </w:pPr>
      <w:r w:rsidRPr="00A72BF1">
        <w:rPr>
          <w:rFonts w:cs="Calibri"/>
        </w:rPr>
        <w:t>c- ) 230 TL</w:t>
      </w:r>
    </w:p>
    <w:p w:rsidR="00C97BE6" w:rsidRDefault="00C97BE6" w:rsidP="00A72BF1">
      <w:pPr>
        <w:pStyle w:val="NoSpacing"/>
        <w:rPr>
          <w:rFonts w:cs="Calibri"/>
        </w:rPr>
      </w:pPr>
      <w:r w:rsidRPr="00A72BF1">
        <w:rPr>
          <w:rFonts w:cs="Calibri"/>
        </w:rPr>
        <w:t> d- ) 240 TL</w:t>
      </w:r>
    </w:p>
    <w:p w:rsidR="00C97BE6" w:rsidRDefault="00C97BE6" w:rsidP="00A72BF1">
      <w:pPr>
        <w:pStyle w:val="NoSpacing"/>
        <w:rPr>
          <w:rFonts w:cs="Calibri"/>
        </w:rPr>
      </w:pPr>
    </w:p>
    <w:p w:rsidR="00C97BE6" w:rsidRDefault="00C97BE6" w:rsidP="00A72BF1">
      <w:pPr>
        <w:pStyle w:val="NoSpacing"/>
        <w:rPr>
          <w:rFonts w:cs="Calibri"/>
          <w:b/>
        </w:rPr>
      </w:pPr>
      <w:r w:rsidRPr="00231293">
        <w:rPr>
          <w:rFonts w:cs="Calibri"/>
          <w:b/>
        </w:rPr>
        <w:t>2</w:t>
      </w:r>
      <w:r>
        <w:rPr>
          <w:rFonts w:cs="Calibri"/>
          <w:b/>
        </w:rPr>
        <w:t>2</w:t>
      </w:r>
      <w:r w:rsidRPr="00231293">
        <w:rPr>
          <w:rFonts w:cs="Calibri"/>
          <w:b/>
        </w:rPr>
        <w:t>.)Aşağıdaki sıvı ölçü birimlerini çeviriniz.</w:t>
      </w:r>
      <w:r>
        <w:rPr>
          <w:rFonts w:cs="Calibri"/>
          <w:b/>
        </w:rPr>
        <w:t>(4P)</w:t>
      </w:r>
    </w:p>
    <w:p w:rsidR="00C97BE6" w:rsidRPr="00231293" w:rsidRDefault="00C97BE6" w:rsidP="00A72BF1">
      <w:pPr>
        <w:pStyle w:val="NoSpacing"/>
        <w:rPr>
          <w:rFonts w:cs="Calibri"/>
          <w:b/>
        </w:rPr>
      </w:pPr>
    </w:p>
    <w:p w:rsidR="00C97BE6" w:rsidRDefault="00C97BE6" w:rsidP="00A72BF1">
      <w:pPr>
        <w:pStyle w:val="NoSpacing"/>
        <w:rPr>
          <w:rFonts w:cs="Calibri"/>
        </w:rPr>
      </w:pPr>
      <w:r>
        <w:rPr>
          <w:rFonts w:cs="Calibri"/>
        </w:rPr>
        <w:t>8 mL= ..................... L           23,45 mL = ................L</w:t>
      </w:r>
    </w:p>
    <w:p w:rsidR="00C97BE6" w:rsidRDefault="00C97BE6" w:rsidP="00A72BF1">
      <w:pPr>
        <w:pStyle w:val="NoSpacing"/>
        <w:rPr>
          <w:rFonts w:cs="Calibri"/>
        </w:rPr>
      </w:pPr>
      <w:smartTag w:uri="urn:schemas-microsoft-com:office:smarttags" w:element="metricconverter">
        <w:smartTagPr>
          <w:attr w:name="ProductID" w:val="15 L"/>
        </w:smartTagPr>
        <w:r>
          <w:rPr>
            <w:rFonts w:cs="Calibri"/>
          </w:rPr>
          <w:t>15 L</w:t>
        </w:r>
      </w:smartTag>
      <w:r>
        <w:rPr>
          <w:rFonts w:cs="Calibri"/>
        </w:rPr>
        <w:t xml:space="preserve"> = .................... mL         0,246 L=  ................mL</w:t>
      </w:r>
    </w:p>
    <w:p w:rsidR="00C97BE6" w:rsidRDefault="00C97BE6" w:rsidP="00A72BF1">
      <w:pPr>
        <w:pStyle w:val="NoSpacing"/>
        <w:rPr>
          <w:rFonts w:cs="Calibri"/>
        </w:rPr>
      </w:pPr>
    </w:p>
    <w:p w:rsidR="00C97BE6" w:rsidRPr="00231293" w:rsidRDefault="00C97BE6" w:rsidP="00996AB9">
      <w:pPr>
        <w:pStyle w:val="NoSpacing"/>
        <w:rPr>
          <w:b/>
        </w:rPr>
      </w:pPr>
      <w:r w:rsidRPr="00231293">
        <w:rPr>
          <w:rFonts w:cs="Calibri"/>
          <w:b/>
        </w:rPr>
        <w:t xml:space="preserve"> 2</w:t>
      </w:r>
      <w:r>
        <w:rPr>
          <w:rFonts w:cs="Calibri"/>
          <w:b/>
        </w:rPr>
        <w:t>3</w:t>
      </w:r>
      <w:r w:rsidRPr="00231293">
        <w:rPr>
          <w:rFonts w:cs="Calibri"/>
          <w:b/>
        </w:rPr>
        <w:t>.)</w:t>
      </w:r>
      <w:r w:rsidRPr="00231293">
        <w:rPr>
          <w:b/>
        </w:rPr>
        <w:t>Aşağıdaki toplama ve çıkarma işlemlerini yaparak  ilgili kutucuklara yazınız. ( 6 Puan )</w: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roundrect id="_x0000_s1026" style="position:absolute;margin-left:-.45pt;margin-top:3.8pt;width:48pt;height:25.05pt;z-index:251642368" arcsize="10923f" filled="f">
            <v:textbox>
              <w:txbxContent>
                <w:p w:rsidR="00C97BE6" w:rsidRPr="00996AB9" w:rsidRDefault="00C97BE6" w:rsidP="00996AB9">
                  <w:pPr>
                    <w:jc w:val="center"/>
                    <w:rPr>
                      <w:sz w:val="24"/>
                      <w:szCs w:val="24"/>
                    </w:rPr>
                  </w:pPr>
                  <w:r w:rsidRPr="00996AB9">
                    <w:rPr>
                      <w:sz w:val="24"/>
                      <w:szCs w:val="24"/>
                    </w:rPr>
                    <w:t>23,4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215.9pt;margin-top:3.8pt;width:45.1pt;height:25.05pt;z-index:251645440" arcsize="10923f" filled="f">
            <v:textbox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44.55pt;margin-top:3.8pt;width:53.5pt;height:25.05pt;z-index:251644416" arcsize="10923f" filled="f">
            <v:textbox>
              <w:txbxContent>
                <w:p w:rsidR="00C97BE6" w:rsidRPr="00996AB9" w:rsidRDefault="00C97BE6" w:rsidP="00996AB9">
                  <w:pPr>
                    <w:jc w:val="center"/>
                    <w:rPr>
                      <w:sz w:val="24"/>
                      <w:szCs w:val="24"/>
                    </w:rPr>
                  </w:pPr>
                  <w:r w:rsidRPr="00996AB9">
                    <w:rPr>
                      <w:sz w:val="24"/>
                      <w:szCs w:val="24"/>
                    </w:rPr>
                    <w:t>15,64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71.05pt;margin-top:3.8pt;width:51.5pt;height:30pt;z-index:251643392" arcsize="10923f" filled="f">
            <v:textbox>
              <w:txbxContent>
                <w:p w:rsidR="00C97BE6" w:rsidRPr="00996AB9" w:rsidRDefault="00C97BE6" w:rsidP="00996AB9">
                  <w:pPr>
                    <w:jc w:val="center"/>
                    <w:rPr>
                      <w:sz w:val="24"/>
                      <w:szCs w:val="24"/>
                    </w:rPr>
                  </w:pPr>
                  <w:r w:rsidRPr="00996AB9">
                    <w:rPr>
                      <w:sz w:val="24"/>
                      <w:szCs w:val="24"/>
                    </w:rPr>
                    <w:t>20,13</w:t>
                  </w:r>
                </w:p>
              </w:txbxContent>
            </v:textbox>
          </v:roundrect>
        </w:pict>
      </w:r>
    </w:p>
    <w:p w:rsidR="00C97BE6" w:rsidRPr="00996AB9" w:rsidRDefault="00C97BE6" w:rsidP="00996AB9">
      <w:pPr>
        <w:pStyle w:val="NoSpacing"/>
      </w:pP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7.55pt;margin-top:2pt;width:26.5pt;height:39.3pt;z-index:251652608" filled="f" stroked="f">
            <v:textbox style="mso-next-textbox:#_x0000_s1030">
              <w:txbxContent>
                <w:p w:rsidR="00C97BE6" w:rsidRPr="00320C02" w:rsidRDefault="00C97BE6" w:rsidP="00996AB9">
                  <w:pPr>
                    <w:rPr>
                      <w:b/>
                      <w:sz w:val="60"/>
                      <w:szCs w:val="60"/>
                    </w:rPr>
                  </w:pPr>
                  <w:r w:rsidRPr="00320C02">
                    <w:rPr>
                      <w:b/>
                      <w:sz w:val="60"/>
                      <w:szCs w:val="60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2.4pt;margin-top:2pt;width:26.5pt;height:38.55pt;z-index:251653632" filled="f" stroked="f">
            <v:textbox style="mso-next-textbox:#_x0000_s1031">
              <w:txbxContent>
                <w:p w:rsidR="00C97BE6" w:rsidRPr="00320C02" w:rsidRDefault="00C97BE6" w:rsidP="00996AB9">
                  <w:pPr>
                    <w:rPr>
                      <w:b/>
                      <w:sz w:val="60"/>
                      <w:szCs w:val="60"/>
                    </w:rPr>
                  </w:pPr>
                  <w:r w:rsidRPr="00320C02">
                    <w:rPr>
                      <w:b/>
                      <w:sz w:val="60"/>
                      <w:szCs w:val="60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18.9pt;margin-top:6.95pt;width:17pt;height:18.15pt;flip:x;z-index:25165056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75.4pt;margin-top:6.95pt;width:17pt;height:22.65pt;z-index:25164953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144.65pt;margin-top:6.95pt;width:20pt;height:18.15pt;flip:x;z-index:25165568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04.15pt;margin-top:6.95pt;width:14.9pt;height:22.65pt;z-index:25165465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74.05pt;margin-top:10.55pt;width:17pt;height:19.05pt;flip:x;z-index:25164748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30.55pt;margin-top:10.55pt;width:17pt;height:19.05pt;z-index:251646464" o:connectortype="straight" strokeweight="2.25pt">
            <v:stroke endarrow="block"/>
          </v:shape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 id="_x0000_s1038" type="#_x0000_t202" style="position:absolute;margin-left:120.4pt;margin-top:5.65pt;width:33.15pt;height:36.75pt;z-index:251657728" filled="f" stroked="f">
            <v:textbox style="mso-next-textbox:#_x0000_s1038">
              <w:txbxContent>
                <w:p w:rsidR="00C97BE6" w:rsidRPr="00320C02" w:rsidRDefault="00C97BE6" w:rsidP="00996AB9">
                  <w:pPr>
                    <w:rPr>
                      <w:b/>
                      <w:sz w:val="40"/>
                      <w:szCs w:val="40"/>
                    </w:rPr>
                  </w:pPr>
                  <w:r w:rsidRPr="00320C02">
                    <w:rPr>
                      <w:b/>
                      <w:sz w:val="40"/>
                      <w:szCs w:val="40"/>
                    </w:rPr>
                    <w:t>+</w:t>
                  </w:r>
                </w:p>
              </w:txbxContent>
            </v:textbox>
          </v:shape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roundrect id="_x0000_s1039" style="position:absolute;margin-left:175.4pt;margin-top:10.1pt;width:52.6pt;height:30pt;z-index:251651584" arcsize="10923f" filled="f">
            <v:textbox style="mso-next-textbox:#_x0000_s1039">
              <w:txbxContent>
                <w:p w:rsidR="00C97BE6" w:rsidRPr="00231293" w:rsidRDefault="00C97BE6" w:rsidP="00996AB9">
                  <w:pPr>
                    <w:jc w:val="center"/>
                    <w:rPr>
                      <w:sz w:val="24"/>
                      <w:szCs w:val="24"/>
                    </w:rPr>
                  </w:pPr>
                  <w:r w:rsidRPr="00231293">
                    <w:rPr>
                      <w:sz w:val="24"/>
                      <w:szCs w:val="24"/>
                    </w:rPr>
                    <w:t>0,08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0.55pt;margin-top:10.1pt;width:47.75pt;height:30pt;z-index:251648512" arcsize="10923f" filled="f">
            <v:textbox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roundrect id="_x0000_s1041" style="position:absolute;margin-left:104.8pt;margin-top:1pt;width:48.75pt;height:25.65pt;z-index:251656704" arcsize="10923f" filled="f">
            <v:textbox style="mso-next-textbox:#_x0000_s1041"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 id="_x0000_s1042" type="#_x0000_t202" style="position:absolute;margin-left:74.05pt;margin-top:7.7pt;width:26.5pt;height:45.7pt;z-index:251665920" filled="f" stroked="f">
            <v:textbox>
              <w:txbxContent>
                <w:p w:rsidR="00C97BE6" w:rsidRPr="00996AB9" w:rsidRDefault="00C97BE6" w:rsidP="00996AB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 id="_x0000_s1043" type="#_x0000_t202" style="position:absolute;margin-left:158.05pt;margin-top:-.2pt;width:26.5pt;height:44.35pt;z-index:251661824" filled="f" stroked="f">
            <v:textbox>
              <w:txbxContent>
                <w:p w:rsidR="00C97BE6" w:rsidRPr="00320C02" w:rsidRDefault="00C97BE6" w:rsidP="00996AB9">
                  <w:pPr>
                    <w:rPr>
                      <w:b/>
                      <w:sz w:val="60"/>
                      <w:szCs w:val="60"/>
                    </w:rPr>
                  </w:pPr>
                  <w:r w:rsidRPr="00320C02">
                    <w:rPr>
                      <w:b/>
                      <w:sz w:val="60"/>
                      <w:szCs w:val="60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32" style="position:absolute;margin-left:181.55pt;margin-top:-.2pt;width:16.5pt;height:24.6pt;flip:x;z-index:25165977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141.05pt;margin-top:-.2pt;width:17pt;height:21.85pt;z-index:25165875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04.8pt;margin-top:-.2pt;width:15.6pt;height:21.85pt;flip:x;z-index:25166387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62.05pt;margin-top:-.2pt;width:16.25pt;height:21.85pt;z-index:251662848" o:connectortype="straight" strokeweight="2.25pt">
            <v:stroke endarrow="block"/>
          </v:shape>
        </w:pict>
      </w:r>
    </w:p>
    <w:p w:rsidR="00C97BE6" w:rsidRPr="00996AB9" w:rsidRDefault="00C97BE6" w:rsidP="00996AB9">
      <w:pPr>
        <w:pStyle w:val="NoSpacing"/>
      </w:pPr>
      <w:r>
        <w:t xml:space="preserve">                                                                                                          </w: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roundrect id="_x0000_s1048" style="position:absolute;margin-left:72.4pt;margin-top:2.95pt;width:48pt;height:23.7pt;z-index:251664896" arcsize="10923f" filled="f">
            <v:textbox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141.05pt;margin-top:2.95pt;width:51.35pt;height:22.6pt;z-index:251660800" arcsize="10923f" filled="f">
            <v:textbox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 id="_x0000_s1050" type="#_x0000_t32" style="position:absolute;margin-left:149.05pt;margin-top:12.75pt;width:20pt;height:20.7pt;flip:x;z-index:251667968" o:connectortype="straight" strokeweight="2.25pt">
            <v:stroke endarrow="block"/>
          </v:shape>
        </w:pict>
      </w: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shape id="_x0000_s1051" type="#_x0000_t202" style="position:absolute;margin-left:119.05pt;margin-top:.15pt;width:26.5pt;height:29.2pt;z-index:251670016" filled="f" stroked="f">
            <v:textbox>
              <w:txbxContent>
                <w:p w:rsidR="00C97BE6" w:rsidRPr="00320C02" w:rsidRDefault="00C97BE6" w:rsidP="00996AB9">
                  <w:pPr>
                    <w:rPr>
                      <w:b/>
                      <w:sz w:val="60"/>
                      <w:szCs w:val="60"/>
                    </w:rPr>
                  </w:pPr>
                  <w:r w:rsidRPr="00320C02">
                    <w:rPr>
                      <w:b/>
                      <w:sz w:val="60"/>
                      <w:szCs w:val="60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100.05pt;margin-top:-.2pt;width:18.1pt;height:23.25pt;z-index:251666944" o:connectortype="straight" strokeweight="2.25pt">
            <v:stroke endarrow="block"/>
          </v:shape>
        </w:pict>
      </w:r>
    </w:p>
    <w:p w:rsidR="00C97BE6" w:rsidRPr="00996AB9" w:rsidRDefault="00C97BE6" w:rsidP="00996AB9">
      <w:pPr>
        <w:pStyle w:val="NoSpacing"/>
      </w:pPr>
    </w:p>
    <w:p w:rsidR="00C97BE6" w:rsidRPr="00996AB9" w:rsidRDefault="00C97BE6" w:rsidP="00996AB9">
      <w:pPr>
        <w:pStyle w:val="NoSpacing"/>
      </w:pPr>
      <w:r>
        <w:rPr>
          <w:noProof/>
          <w:lang w:eastAsia="tr-TR"/>
        </w:rPr>
        <w:pict>
          <v:roundrect id="_x0000_s1053" style="position:absolute;margin-left:109.25pt;margin-top:2.5pt;width:44.3pt;height:24.6pt;z-index:251668992" arcsize="10923f" filled="f">
            <v:textbox>
              <w:txbxContent>
                <w:p w:rsidR="00C97BE6" w:rsidRPr="005314F2" w:rsidRDefault="00C97BE6" w:rsidP="00996AB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97BE6" w:rsidRPr="00996AB9" w:rsidRDefault="00C97BE6" w:rsidP="00996AB9">
      <w:pPr>
        <w:pStyle w:val="NoSpacing"/>
      </w:pPr>
    </w:p>
    <w:p w:rsidR="00C97BE6" w:rsidRPr="00996AB9" w:rsidRDefault="00C97BE6" w:rsidP="00996AB9">
      <w:pPr>
        <w:pStyle w:val="NoSpacing"/>
      </w:pPr>
    </w:p>
    <w:p w:rsidR="00C97BE6" w:rsidRPr="001A2561" w:rsidRDefault="00C97BE6" w:rsidP="001A2561">
      <w:pPr>
        <w:pStyle w:val="NoSpacing"/>
        <w:rPr>
          <w:rFonts w:cs="Calibri"/>
        </w:rPr>
      </w:pPr>
      <w:r w:rsidRPr="001A2561">
        <w:rPr>
          <w:rFonts w:cs="Calibri"/>
          <w:b/>
        </w:rPr>
        <w:t>24.)</w:t>
      </w:r>
      <w:r w:rsidRPr="001A2561">
        <w:rPr>
          <w:rFonts w:cs="Calibri"/>
          <w:b/>
          <w:sz w:val="28"/>
          <w:szCs w:val="28"/>
        </w:rPr>
        <w:t xml:space="preserve">  3</w:t>
      </w:r>
      <w:r w:rsidRPr="001A2561">
        <w:rPr>
          <w:rFonts w:cs="Calibri"/>
          <w:b/>
        </w:rPr>
        <w:t xml:space="preserve"> mavi,  </w:t>
      </w:r>
      <w:r w:rsidRPr="001A2561">
        <w:rPr>
          <w:rFonts w:cs="Calibri"/>
          <w:b/>
          <w:sz w:val="28"/>
          <w:szCs w:val="28"/>
        </w:rPr>
        <w:t>2</w:t>
      </w:r>
      <w:r w:rsidRPr="001A2561">
        <w:rPr>
          <w:rFonts w:cs="Calibri"/>
          <w:b/>
        </w:rPr>
        <w:t xml:space="preserve"> kırmızı  ve </w:t>
      </w:r>
      <w:r w:rsidRPr="001A2561">
        <w:rPr>
          <w:rFonts w:cs="Calibri"/>
          <w:b/>
          <w:sz w:val="28"/>
          <w:szCs w:val="28"/>
        </w:rPr>
        <w:t>5</w:t>
      </w:r>
      <w:r w:rsidRPr="001A2561">
        <w:rPr>
          <w:rFonts w:cs="Calibri"/>
          <w:b/>
        </w:rPr>
        <w:t xml:space="preserve"> yeşil</w:t>
      </w:r>
      <w:r w:rsidRPr="001A2561">
        <w:rPr>
          <w:rFonts w:cs="Calibri"/>
        </w:rPr>
        <w:t xml:space="preserve"> top bir torbada bulunmaktadır.Torbadan bir top çekiliyor.Topun </w:t>
      </w:r>
      <w:r w:rsidRPr="001A2561">
        <w:rPr>
          <w:rFonts w:cs="Calibri"/>
          <w:b/>
        </w:rPr>
        <w:t>kırmızı</w:t>
      </w:r>
      <w:r w:rsidRPr="001A2561">
        <w:rPr>
          <w:rFonts w:cs="Calibri"/>
        </w:rPr>
        <w:t xml:space="preserve"> gelme olasılığı </w:t>
      </w:r>
      <w:r w:rsidRPr="001A2561">
        <w:rPr>
          <w:rFonts w:cs="Calibri"/>
          <w:b/>
        </w:rPr>
        <w:t>% kaçtır?</w:t>
      </w:r>
      <w:r w:rsidRPr="001A2561">
        <w:rPr>
          <w:rFonts w:cs="Calibri"/>
          <w:color w:val="000000"/>
        </w:rPr>
        <w:t xml:space="preserve"> (İşlem yap)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Default="00C97BE6" w:rsidP="001A2561">
      <w:pPr>
        <w:pStyle w:val="NoSpacing"/>
        <w:rPr>
          <w:rFonts w:cs="Calibri"/>
        </w:rPr>
      </w:pPr>
      <w:r w:rsidRPr="001A2561">
        <w:rPr>
          <w:rFonts w:cs="Calibri"/>
        </w:rPr>
        <w:t>A) % 10</w:t>
      </w:r>
    </w:p>
    <w:p w:rsidR="00C97BE6" w:rsidRPr="001A2561" w:rsidRDefault="00C97BE6" w:rsidP="001A2561">
      <w:pPr>
        <w:pStyle w:val="NoSpacing"/>
        <w:rPr>
          <w:rFonts w:cs="Calibri"/>
        </w:rPr>
      </w:pPr>
      <w:r w:rsidRPr="001A2561">
        <w:rPr>
          <w:rFonts w:cs="Calibri"/>
        </w:rPr>
        <w:t xml:space="preserve">B) % 20 </w:t>
      </w:r>
    </w:p>
    <w:p w:rsidR="00C97BE6" w:rsidRDefault="00C97BE6" w:rsidP="001A2561">
      <w:pPr>
        <w:pStyle w:val="NoSpacing"/>
        <w:rPr>
          <w:rFonts w:cs="Calibri"/>
        </w:rPr>
      </w:pPr>
      <w:r w:rsidRPr="001A2561">
        <w:rPr>
          <w:rFonts w:cs="Calibri"/>
        </w:rPr>
        <w:t>C) % 30</w:t>
      </w:r>
    </w:p>
    <w:p w:rsidR="00C97BE6" w:rsidRPr="001A2561" w:rsidRDefault="00C97BE6" w:rsidP="001A2561">
      <w:pPr>
        <w:pStyle w:val="NoSpacing"/>
        <w:rPr>
          <w:rFonts w:cs="Calibri"/>
        </w:rPr>
      </w:pPr>
      <w:r w:rsidRPr="001A2561">
        <w:rPr>
          <w:rFonts w:cs="Calibri"/>
        </w:rPr>
        <w:t xml:space="preserve">D) % 40  </w:t>
      </w:r>
    </w:p>
    <w:p w:rsidR="00C97BE6" w:rsidRPr="00996AB9" w:rsidRDefault="00C97BE6" w:rsidP="002D7E1B">
      <w:pPr>
        <w:pStyle w:val="NoSpacing"/>
      </w:pPr>
    </w:p>
    <w:p w:rsidR="00C97BE6" w:rsidRPr="002D7E1B" w:rsidRDefault="00C97BE6" w:rsidP="002D7E1B">
      <w:pPr>
        <w:pStyle w:val="NoSpacing"/>
        <w:rPr>
          <w:rFonts w:cs="Calibri"/>
          <w:color w:val="000000"/>
        </w:rPr>
      </w:pPr>
      <w:r w:rsidRPr="002D7E1B">
        <w:rPr>
          <w:rFonts w:cs="Calibri"/>
          <w:b/>
          <w:color w:val="000000"/>
        </w:rPr>
        <w:t>2</w:t>
      </w:r>
      <w:r>
        <w:rPr>
          <w:rFonts w:cs="Calibri"/>
          <w:b/>
          <w:color w:val="000000"/>
        </w:rPr>
        <w:t>5</w:t>
      </w:r>
      <w:r w:rsidRPr="002D7E1B">
        <w:rPr>
          <w:rFonts w:cs="Calibri"/>
          <w:b/>
          <w:color w:val="000000"/>
        </w:rPr>
        <w:t>)</w:t>
      </w:r>
      <w:r w:rsidRPr="002D7E1B">
        <w:rPr>
          <w:rFonts w:cs="Calibri"/>
          <w:color w:val="000000"/>
        </w:rPr>
        <w:t xml:space="preserve">  </w:t>
      </w:r>
      <w:r w:rsidRPr="002D7E1B">
        <w:rPr>
          <w:rFonts w:cs="Calibri"/>
          <w:b/>
          <w:color w:val="000000"/>
        </w:rPr>
        <w:t xml:space="preserve">‘’3 bölü 5’’ </w:t>
      </w:r>
      <w:r w:rsidRPr="002D7E1B">
        <w:rPr>
          <w:rFonts w:cs="Calibri"/>
          <w:color w:val="000000"/>
        </w:rPr>
        <w:t xml:space="preserve"> şeklinde yazılan bir kesrin </w:t>
      </w:r>
      <w:r w:rsidRPr="002D7E1B">
        <w:rPr>
          <w:rFonts w:cs="Calibri"/>
          <w:b/>
          <w:color w:val="000000"/>
        </w:rPr>
        <w:t>% olarak</w:t>
      </w:r>
      <w:r w:rsidRPr="002D7E1B">
        <w:rPr>
          <w:rFonts w:cs="Calibri"/>
          <w:color w:val="000000"/>
        </w:rPr>
        <w:t xml:space="preserve"> ifadesi hangisidir? (İşlem yap)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Default="00C97BE6" w:rsidP="002D7E1B">
      <w:pPr>
        <w:pStyle w:val="NoSpacing"/>
        <w:rPr>
          <w:rFonts w:cs="Calibri"/>
          <w:color w:val="000000"/>
        </w:rPr>
      </w:pPr>
      <w:r w:rsidRPr="002D7E1B">
        <w:rPr>
          <w:rFonts w:cs="Calibri"/>
          <w:color w:val="000000"/>
        </w:rPr>
        <w:t>A) % 10</w:t>
      </w:r>
    </w:p>
    <w:p w:rsidR="00C97BE6" w:rsidRPr="002D7E1B" w:rsidRDefault="00C97BE6" w:rsidP="002D7E1B">
      <w:pPr>
        <w:pStyle w:val="NoSpacing"/>
        <w:rPr>
          <w:rFonts w:cs="Calibri"/>
          <w:color w:val="000000"/>
        </w:rPr>
      </w:pPr>
      <w:r w:rsidRPr="002D7E1B">
        <w:rPr>
          <w:rFonts w:cs="Calibri"/>
          <w:color w:val="000000"/>
        </w:rPr>
        <w:t xml:space="preserve">B) % 30    </w:t>
      </w:r>
    </w:p>
    <w:p w:rsidR="00C97BE6" w:rsidRDefault="00C97BE6" w:rsidP="002D7E1B">
      <w:pPr>
        <w:pStyle w:val="NoSpacing"/>
        <w:rPr>
          <w:rFonts w:cs="Calibri"/>
          <w:color w:val="000000"/>
        </w:rPr>
      </w:pPr>
      <w:r w:rsidRPr="002D7E1B">
        <w:rPr>
          <w:rFonts w:cs="Calibri"/>
          <w:color w:val="000000"/>
        </w:rPr>
        <w:t>C) % 50</w:t>
      </w:r>
    </w:p>
    <w:p w:rsidR="00C97BE6" w:rsidRDefault="00C97BE6" w:rsidP="002D7E1B">
      <w:pPr>
        <w:pStyle w:val="NoSpacing"/>
        <w:rPr>
          <w:rFonts w:cs="Calibri"/>
          <w:color w:val="000000"/>
        </w:rPr>
      </w:pPr>
      <w:r>
        <w:rPr>
          <w:rFonts w:cs="Calibri"/>
          <w:color w:val="000000"/>
        </w:rPr>
        <w:t>D</w:t>
      </w:r>
      <w:r w:rsidRPr="002D7E1B">
        <w:rPr>
          <w:rFonts w:cs="Calibri"/>
          <w:color w:val="000000"/>
        </w:rPr>
        <w:t xml:space="preserve">) % 60 </w:t>
      </w:r>
    </w:p>
    <w:p w:rsidR="00C97BE6" w:rsidRPr="002D7E1B" w:rsidRDefault="00C97BE6" w:rsidP="002D7E1B">
      <w:pPr>
        <w:pStyle w:val="NoSpacing"/>
        <w:rPr>
          <w:rFonts w:cs="Calibri"/>
          <w:color w:val="000000"/>
          <w:sz w:val="18"/>
          <w:szCs w:val="18"/>
        </w:rPr>
      </w:pPr>
    </w:p>
    <w:p w:rsidR="00C97BE6" w:rsidRPr="00995A16" w:rsidRDefault="00C97BE6" w:rsidP="001A2561">
      <w:pPr>
        <w:pStyle w:val="NoSpacing"/>
        <w:rPr>
          <w:b/>
        </w:rPr>
      </w:pPr>
      <w:r w:rsidRPr="00995A16">
        <w:rPr>
          <w:rStyle w:val="Strong"/>
          <w:rFonts w:cs="Calibri"/>
        </w:rPr>
        <w:t>26)</w:t>
      </w:r>
      <w:r w:rsidRPr="00995A16">
        <w:rPr>
          <w:rStyle w:val="Strong"/>
          <w:rFonts w:cs="Calibri"/>
          <w:b w:val="0"/>
        </w:rPr>
        <w:t xml:space="preserve">  </w:t>
      </w:r>
      <w:r w:rsidRPr="00995A16">
        <w:rPr>
          <w:b/>
        </w:rPr>
        <w:t xml:space="preserve"> %40’ı</w:t>
      </w:r>
      <w:r>
        <w:rPr>
          <w:b/>
        </w:rPr>
        <w:t xml:space="preserve"> 16 olan sayının tamamı kaçtır?(İşlemi yap)</w:t>
      </w:r>
      <w:r w:rsidRPr="009B3147">
        <w:t xml:space="preserve"> </w:t>
      </w:r>
      <w:r>
        <w:t>(4P)</w:t>
      </w:r>
    </w:p>
    <w:p w:rsidR="00C97BE6" w:rsidRDefault="00C97BE6" w:rsidP="001A2561">
      <w:pPr>
        <w:pStyle w:val="NoSpacing"/>
      </w:pPr>
      <w:r>
        <w:t>A</w:t>
      </w:r>
      <w:r w:rsidRPr="00995A16">
        <w:t xml:space="preserve"> ) 40</w:t>
      </w:r>
    </w:p>
    <w:p w:rsidR="00C97BE6" w:rsidRDefault="00C97BE6" w:rsidP="001A2561">
      <w:pPr>
        <w:pStyle w:val="NoSpacing"/>
      </w:pPr>
      <w:r>
        <w:t>B</w:t>
      </w:r>
      <w:r w:rsidRPr="00995A16">
        <w:t xml:space="preserve"> ) 60</w:t>
      </w:r>
    </w:p>
    <w:p w:rsidR="00C97BE6" w:rsidRDefault="00C97BE6" w:rsidP="001A2561">
      <w:pPr>
        <w:pStyle w:val="NoSpacing"/>
      </w:pPr>
      <w:r>
        <w:t>C</w:t>
      </w:r>
      <w:r w:rsidRPr="00995A16">
        <w:t xml:space="preserve"> ) 80</w:t>
      </w:r>
    </w:p>
    <w:p w:rsidR="00C97BE6" w:rsidRPr="00995A16" w:rsidRDefault="00C97BE6" w:rsidP="001A2561">
      <w:pPr>
        <w:pStyle w:val="NoSpacing"/>
      </w:pPr>
      <w:r>
        <w:t>D</w:t>
      </w:r>
      <w:r w:rsidRPr="00995A16">
        <w:t xml:space="preserve"> ) 20 </w:t>
      </w:r>
    </w:p>
    <w:p w:rsidR="00C97BE6" w:rsidRPr="00995A16" w:rsidRDefault="00C97BE6" w:rsidP="00615F0E">
      <w:pPr>
        <w:pStyle w:val="NoSpacing"/>
        <w:rPr>
          <w:b/>
        </w:rPr>
      </w:pPr>
      <w:r w:rsidRPr="00615F0E">
        <w:rPr>
          <w:b/>
        </w:rPr>
        <w:t>27.)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40 litre"/>
        </w:smartTagPr>
        <w:r>
          <w:rPr>
            <w:b/>
          </w:rPr>
          <w:t>40 litre</w:t>
        </w:r>
      </w:smartTag>
      <w:r>
        <w:rPr>
          <w:b/>
        </w:rPr>
        <w:t xml:space="preserve"> sütten </w:t>
      </w:r>
      <w:smartTag w:uri="urn:schemas-microsoft-com:office:smarttags" w:element="metricconverter">
        <w:smartTagPr>
          <w:attr w:name="ProductID" w:val="8 kg"/>
        </w:smartTagPr>
        <w:r>
          <w:rPr>
            <w:b/>
          </w:rPr>
          <w:t>8 kg</w:t>
        </w:r>
      </w:smartTag>
      <w:r>
        <w:rPr>
          <w:b/>
        </w:rPr>
        <w:t xml:space="preserve"> peynir elde ediliyor. </w:t>
      </w:r>
      <w:smartTag w:uri="urn:schemas-microsoft-com:office:smarttags" w:element="metricconverter">
        <w:smartTagPr>
          <w:attr w:name="ProductID" w:val="24 kg"/>
        </w:smartTagPr>
        <w:r>
          <w:rPr>
            <w:b/>
          </w:rPr>
          <w:t>24 kg</w:t>
        </w:r>
      </w:smartTag>
      <w:r>
        <w:rPr>
          <w:b/>
        </w:rPr>
        <w:t xml:space="preserve"> peynir için kaç kg süt gereklidir?(İşlemi yap)</w:t>
      </w:r>
      <w:r w:rsidRPr="009B3147">
        <w:t xml:space="preserve"> </w:t>
      </w:r>
      <w:r>
        <w:t>(3P)</w:t>
      </w:r>
    </w:p>
    <w:p w:rsidR="00C97BE6" w:rsidRDefault="00C97BE6" w:rsidP="00615F0E">
      <w:pPr>
        <w:pStyle w:val="NoSpacing"/>
      </w:pPr>
      <w:r>
        <w:t xml:space="preserve">A ) </w:t>
      </w:r>
      <w:smartTag w:uri="urn:schemas-microsoft-com:office:smarttags" w:element="metricconverter">
        <w:smartTagPr>
          <w:attr w:name="ProductID" w:val="5 kg"/>
        </w:smartTagPr>
        <w:r>
          <w:t>5 kg</w:t>
        </w:r>
      </w:smartTag>
    </w:p>
    <w:p w:rsidR="00C97BE6" w:rsidRDefault="00C97BE6" w:rsidP="00615F0E">
      <w:pPr>
        <w:pStyle w:val="NoSpacing"/>
      </w:pPr>
      <w:r>
        <w:t xml:space="preserve">B) </w:t>
      </w:r>
      <w:smartTag w:uri="urn:schemas-microsoft-com:office:smarttags" w:element="metricconverter">
        <w:smartTagPr>
          <w:attr w:name="ProductID" w:val="120 kg"/>
        </w:smartTagPr>
        <w:r>
          <w:t>120 kg</w:t>
        </w:r>
      </w:smartTag>
    </w:p>
    <w:p w:rsidR="00C97BE6" w:rsidRDefault="00C97BE6" w:rsidP="00615F0E">
      <w:pPr>
        <w:pStyle w:val="NoSpacing"/>
      </w:pPr>
      <w:r>
        <w:t xml:space="preserve">C) </w:t>
      </w:r>
      <w:smartTag w:uri="urn:schemas-microsoft-com:office:smarttags" w:element="metricconverter">
        <w:smartTagPr>
          <w:attr w:name="ProductID" w:val="320 kg"/>
        </w:smartTagPr>
        <w:r>
          <w:t>320 kg</w:t>
        </w:r>
      </w:smartTag>
    </w:p>
    <w:p w:rsidR="00C97BE6" w:rsidRDefault="00C97BE6" w:rsidP="00615F0E">
      <w:pPr>
        <w:pStyle w:val="NoSpacing"/>
      </w:pPr>
      <w:r>
        <w:t xml:space="preserve">D) </w:t>
      </w:r>
      <w:smartTag w:uri="urn:schemas-microsoft-com:office:smarttags" w:element="metricconverter">
        <w:smartTagPr>
          <w:attr w:name="ProductID" w:val="192 kg"/>
        </w:smartTagPr>
        <w:r>
          <w:t>192 kg</w:t>
        </w:r>
      </w:smartTag>
    </w:p>
    <w:p w:rsidR="00C97BE6" w:rsidRDefault="00C97BE6" w:rsidP="00615F0E">
      <w:pPr>
        <w:pStyle w:val="NoSpacing"/>
      </w:pPr>
    </w:p>
    <w:p w:rsidR="00C97BE6" w:rsidRPr="00995A16" w:rsidRDefault="00C97BE6" w:rsidP="00615F0E">
      <w:pPr>
        <w:pStyle w:val="NoSpacing"/>
        <w:rPr>
          <w:b/>
        </w:rPr>
      </w:pPr>
      <w:r w:rsidRPr="00615F0E">
        <w:rPr>
          <w:b/>
        </w:rPr>
        <w:t xml:space="preserve">28.)   </w:t>
      </w:r>
      <w:smartTag w:uri="urn:schemas-microsoft-com:office:smarttags" w:element="metricconverter">
        <w:smartTagPr>
          <w:attr w:name="ProductID" w:val="5 L"/>
        </w:smartTagPr>
        <w:r w:rsidRPr="00615F0E">
          <w:rPr>
            <w:b/>
          </w:rPr>
          <w:t>5 L</w:t>
        </w:r>
      </w:smartTag>
      <w:r w:rsidRPr="00615F0E">
        <w:rPr>
          <w:b/>
        </w:rPr>
        <w:t xml:space="preserve"> 8 yarım litre kaç yarım litredir? </w:t>
      </w:r>
      <w:r>
        <w:rPr>
          <w:b/>
        </w:rPr>
        <w:t>?(İşlemi yap)</w:t>
      </w:r>
      <w:r w:rsidRPr="009B3147">
        <w:rPr>
          <w:b/>
        </w:rPr>
        <w:t xml:space="preserve"> </w:t>
      </w:r>
      <w:r>
        <w:rPr>
          <w:b/>
        </w:rPr>
        <w:t>(2P)</w:t>
      </w:r>
    </w:p>
    <w:p w:rsidR="00C97BE6" w:rsidRDefault="00C97BE6" w:rsidP="00615F0E">
      <w:pPr>
        <w:pStyle w:val="NoSpacing"/>
      </w:pPr>
      <w:r>
        <w:t>A ) 13</w:t>
      </w:r>
    </w:p>
    <w:p w:rsidR="00C97BE6" w:rsidRDefault="00C97BE6" w:rsidP="00615F0E">
      <w:pPr>
        <w:pStyle w:val="NoSpacing"/>
      </w:pPr>
      <w:r>
        <w:t>B)  14</w:t>
      </w:r>
    </w:p>
    <w:p w:rsidR="00C97BE6" w:rsidRDefault="00C97BE6" w:rsidP="00615F0E">
      <w:pPr>
        <w:pStyle w:val="NoSpacing"/>
      </w:pPr>
      <w:r>
        <w:t>C) 18</w:t>
      </w:r>
    </w:p>
    <w:p w:rsidR="00C97BE6" w:rsidRDefault="00C97BE6" w:rsidP="00615F0E">
      <w:pPr>
        <w:pStyle w:val="NoSpacing"/>
      </w:pPr>
      <w:r>
        <w:t>D) 19</w:t>
      </w:r>
    </w:p>
    <w:p w:rsidR="00C97BE6" w:rsidRDefault="00C97BE6" w:rsidP="00615F0E">
      <w:pPr>
        <w:pStyle w:val="NoSpacing"/>
      </w:pPr>
    </w:p>
    <w:p w:rsidR="00C97BE6" w:rsidRPr="00B66A69" w:rsidRDefault="00C97BE6" w:rsidP="00B66A69">
      <w:pPr>
        <w:pStyle w:val="NoSpacing"/>
        <w:rPr>
          <w:b/>
        </w:rPr>
      </w:pPr>
      <w:r>
        <w:rPr>
          <w:b/>
        </w:rPr>
        <w:t>29</w:t>
      </w:r>
      <w:r w:rsidRPr="00B66A69">
        <w:rPr>
          <w:b/>
        </w:rPr>
        <w:t xml:space="preserve">.) Aşağıda verilen </w:t>
      </w:r>
      <w:r w:rsidRPr="00B66A69">
        <w:rPr>
          <w:b/>
          <w:u w:val="single"/>
        </w:rPr>
        <w:t>kesirleri ondalık sayıya</w:t>
      </w:r>
      <w:r w:rsidRPr="00B66A69">
        <w:rPr>
          <w:b/>
        </w:rPr>
        <w:t xml:space="preserve"> çeviriniz. </w:t>
      </w:r>
      <w:r>
        <w:rPr>
          <w:b/>
        </w:rPr>
        <w:t>(2P)</w:t>
      </w:r>
    </w:p>
    <w:p w:rsidR="00C97BE6" w:rsidRPr="00B66A69" w:rsidRDefault="00C97BE6" w:rsidP="00B66A69">
      <w:pPr>
        <w:pStyle w:val="NoSpacing"/>
      </w:pPr>
      <w:r>
        <w:t>a</w:t>
      </w:r>
      <w:r w:rsidRPr="00B66A69">
        <w:t xml:space="preserve">)   </w:t>
      </w:r>
      <w:r w:rsidRPr="00B66A69">
        <w:rPr>
          <w:position w:val="-24"/>
        </w:rPr>
        <w:object w:dxaOrig="480" w:dyaOrig="620">
          <v:shape id="_x0000_i1042" type="#_x0000_t75" style="width:27pt;height:28.5pt" o:ole="">
            <v:imagedata r:id="rId39" o:title=""/>
          </v:shape>
          <o:OLEObject Type="Embed" ProgID="Equation.3" ShapeID="_x0000_i1042" DrawAspect="Content" ObjectID="_1395847268" r:id="rId40"/>
        </w:object>
      </w:r>
      <w:r w:rsidRPr="00B66A69">
        <w:t>=</w:t>
      </w:r>
      <w:r>
        <w:t xml:space="preserve"> .....................    b</w:t>
      </w:r>
      <w:r w:rsidRPr="00B66A69">
        <w:t xml:space="preserve">)  </w:t>
      </w:r>
      <w:r w:rsidRPr="00B66A69">
        <w:rPr>
          <w:position w:val="-24"/>
        </w:rPr>
        <w:object w:dxaOrig="720" w:dyaOrig="620">
          <v:shape id="_x0000_i1043" type="#_x0000_t75" style="width:37.5pt;height:30pt" o:ole="">
            <v:imagedata r:id="rId41" o:title=""/>
          </v:shape>
          <o:OLEObject Type="Embed" ProgID="Equation.3" ShapeID="_x0000_i1043" DrawAspect="Content" ObjectID="_1395847269" r:id="rId42"/>
        </w:object>
      </w:r>
      <w:r>
        <w:t>= .......................</w:t>
      </w:r>
    </w:p>
    <w:p w:rsidR="00C97BE6" w:rsidRPr="00B66A69" w:rsidRDefault="00C97BE6" w:rsidP="00B66A69">
      <w:pPr>
        <w:pStyle w:val="NoSpacing"/>
      </w:pPr>
    </w:p>
    <w:p w:rsidR="00C97BE6" w:rsidRPr="001E5EB1" w:rsidRDefault="00C97BE6" w:rsidP="001E5EB1">
      <w:pPr>
        <w:pStyle w:val="NoSpacing"/>
        <w:rPr>
          <w:b/>
        </w:rPr>
      </w:pPr>
      <w:r>
        <w:rPr>
          <w:noProof/>
          <w:lang w:eastAsia="tr-TR"/>
        </w:rPr>
        <w:pict>
          <v:shape id="Picture 68" o:spid="_x0000_s1054" type="#_x0000_t75" style="position:absolute;margin-left:145.05pt;margin-top:36.6pt;width:115.2pt;height:117pt;z-index:-251645440;visibility:visible">
            <v:imagedata r:id="rId43" o:title=""/>
          </v:shape>
        </w:pict>
      </w:r>
      <w:r>
        <w:rPr>
          <w:b/>
        </w:rPr>
        <w:t>30</w:t>
      </w:r>
      <w:r w:rsidRPr="001E5EB1">
        <w:rPr>
          <w:b/>
        </w:rPr>
        <w:t>) Arıcılıkta kullanılan şurubun hazırlanması için yukarıdaki tablo kullanılmaktadır. Tablo</w:t>
      </w:r>
      <w:r w:rsidRPr="001E5EB1">
        <w:rPr>
          <w:b/>
        </w:rPr>
        <w:softHyphen/>
        <w:t xml:space="preserve">ya göre, </w:t>
      </w:r>
      <w:smartTag w:uri="urn:schemas-microsoft-com:office:smarttags" w:element="metricconverter">
        <w:smartTagPr>
          <w:attr w:name="ProductID" w:val="5 L"/>
        </w:smartTagPr>
        <w:r w:rsidRPr="001E5EB1">
          <w:rPr>
            <w:b/>
          </w:rPr>
          <w:t>5 L</w:t>
        </w:r>
      </w:smartTag>
      <w:r w:rsidRPr="001E5EB1">
        <w:rPr>
          <w:b/>
        </w:rPr>
        <w:t xml:space="preserve"> su ile kaç litre şurup hazırlana</w:t>
      </w:r>
      <w:r w:rsidRPr="001E5EB1">
        <w:rPr>
          <w:b/>
        </w:rPr>
        <w:softHyphen/>
        <w:t>bilir?</w:t>
      </w:r>
      <w:r w:rsidRPr="009B3147">
        <w:t xml:space="preserve"> </w:t>
      </w:r>
      <w:r>
        <w:t>(2P)</w:t>
      </w:r>
    </w:p>
    <w:p w:rsidR="00C97BE6" w:rsidRPr="005D578D" w:rsidRDefault="00C97BE6" w:rsidP="001E5EB1">
      <w:pPr>
        <w:pStyle w:val="NoSpacing"/>
      </w:pPr>
    </w:p>
    <w:p w:rsidR="00C97BE6" w:rsidRDefault="00C97BE6" w:rsidP="001E5EB1">
      <w:pPr>
        <w:pStyle w:val="NoSpacing"/>
      </w:pPr>
      <w:r w:rsidRPr="00286EEB">
        <w:rPr>
          <w:b/>
        </w:rPr>
        <w:t>A</w:t>
      </w:r>
      <w:r>
        <w:t>.</w:t>
      </w:r>
      <w:r w:rsidRPr="005D578D">
        <w:t xml:space="preserve"> 7 </w:t>
      </w:r>
      <w:r>
        <w:t xml:space="preserve">        </w:t>
      </w:r>
      <w:r w:rsidRPr="00286EEB">
        <w:rPr>
          <w:b/>
        </w:rPr>
        <w:t>B</w:t>
      </w:r>
      <w:r>
        <w:t>.</w:t>
      </w:r>
      <w:r w:rsidRPr="005D578D">
        <w:t xml:space="preserve"> 7,2 </w:t>
      </w:r>
      <w:r>
        <w:t xml:space="preserve">    </w:t>
      </w:r>
      <w:r w:rsidRPr="00286EEB">
        <w:rPr>
          <w:b/>
        </w:rPr>
        <w:t>C</w:t>
      </w:r>
      <w:r>
        <w:t>.</w:t>
      </w:r>
      <w:r w:rsidRPr="005D578D">
        <w:t xml:space="preserve"> 8 </w:t>
      </w:r>
      <w:r>
        <w:t xml:space="preserve">     </w:t>
      </w:r>
      <w:r w:rsidRPr="00286EEB">
        <w:rPr>
          <w:b/>
        </w:rPr>
        <w:t>D</w:t>
      </w:r>
      <w:r>
        <w:t>.</w:t>
      </w:r>
      <w:r w:rsidRPr="005D578D">
        <w:t xml:space="preserve"> 8,2</w:t>
      </w: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Default="00C97BE6" w:rsidP="001E5EB1">
      <w:pPr>
        <w:pStyle w:val="NoSpacing"/>
      </w:pPr>
    </w:p>
    <w:p w:rsidR="00C97BE6" w:rsidRPr="001E5EB1" w:rsidRDefault="00C97BE6" w:rsidP="001E5EB1">
      <w:pPr>
        <w:pStyle w:val="NoSpacing"/>
        <w:rPr>
          <w:b/>
        </w:rPr>
      </w:pPr>
      <w:r w:rsidRPr="001E5EB1">
        <w:rPr>
          <w:b/>
        </w:rPr>
        <w:t>3</w:t>
      </w:r>
      <w:r>
        <w:rPr>
          <w:b/>
        </w:rPr>
        <w:t>1</w:t>
      </w:r>
      <w:r w:rsidRPr="001E5EB1">
        <w:rPr>
          <w:b/>
        </w:rPr>
        <w:t>.)</w:t>
      </w:r>
      <w:r>
        <w:rPr>
          <w:b/>
        </w:rPr>
        <w:t xml:space="preserve">  </w:t>
      </w:r>
      <w:smartTag w:uri="urn:schemas-microsoft-com:office:smarttags" w:element="metricconverter">
        <w:smartTagPr>
          <w:attr w:name="ProductID" w:val="15 L"/>
        </w:smartTagPr>
        <w:r>
          <w:rPr>
            <w:b/>
          </w:rPr>
          <w:t>15 L</w:t>
        </w:r>
      </w:smartTag>
      <w:r>
        <w:rPr>
          <w:b/>
        </w:rPr>
        <w:t xml:space="preserve"> zeytinyağı 300 mL ‘lik şişelere doldurulacaktır.Bunun için kaç şişeye ihtiyaç vardır?</w:t>
      </w:r>
      <w:r w:rsidRPr="009B3147">
        <w:t xml:space="preserve"> </w:t>
      </w:r>
      <w:r>
        <w:t>(4P)</w:t>
      </w:r>
    </w:p>
    <w:p w:rsidR="00C97BE6" w:rsidRDefault="00C97BE6" w:rsidP="001E5EB1">
      <w:pPr>
        <w:pStyle w:val="NoSpacing"/>
      </w:pPr>
      <w:r w:rsidRPr="00173AA7">
        <w:rPr>
          <w:b/>
        </w:rPr>
        <w:t>A</w:t>
      </w:r>
      <w:r>
        <w:t>. 50</w:t>
      </w:r>
      <w:r w:rsidRPr="00173AA7">
        <w:t xml:space="preserve"> </w:t>
      </w:r>
    </w:p>
    <w:p w:rsidR="00C97BE6" w:rsidRDefault="00C97BE6" w:rsidP="001E5EB1">
      <w:pPr>
        <w:pStyle w:val="NoSpacing"/>
      </w:pPr>
      <w:r w:rsidRPr="00173AA7">
        <w:rPr>
          <w:b/>
        </w:rPr>
        <w:t>B</w:t>
      </w:r>
      <w:r>
        <w:t>. 4</w:t>
      </w:r>
      <w:r w:rsidRPr="00173AA7">
        <w:t>0</w:t>
      </w:r>
    </w:p>
    <w:p w:rsidR="00C97BE6" w:rsidRDefault="00C97BE6" w:rsidP="001E5EB1">
      <w:pPr>
        <w:pStyle w:val="NoSpacing"/>
      </w:pPr>
      <w:r w:rsidRPr="00173AA7">
        <w:rPr>
          <w:b/>
        </w:rPr>
        <w:t>C</w:t>
      </w:r>
      <w:r>
        <w:t>. 6</w:t>
      </w:r>
      <w:r w:rsidRPr="00173AA7">
        <w:t>0</w:t>
      </w:r>
    </w:p>
    <w:p w:rsidR="00C97BE6" w:rsidRPr="00173AA7" w:rsidRDefault="00C97BE6" w:rsidP="001E5EB1">
      <w:pPr>
        <w:pStyle w:val="NoSpacing"/>
      </w:pPr>
      <w:r w:rsidRPr="00173AA7">
        <w:rPr>
          <w:b/>
        </w:rPr>
        <w:t>D</w:t>
      </w:r>
      <w:r>
        <w:t>. 55</w:t>
      </w:r>
      <w:r w:rsidRPr="00173AA7">
        <w:t xml:space="preserve"> </w:t>
      </w:r>
    </w:p>
    <w:p w:rsidR="00C97BE6" w:rsidRDefault="00C97BE6" w:rsidP="00615F0E">
      <w:pPr>
        <w:pStyle w:val="NoSpacing"/>
        <w:rPr>
          <w:b/>
        </w:rPr>
      </w:pPr>
      <w:r>
        <w:rPr>
          <w:noProof/>
          <w:lang w:eastAsia="tr-TR"/>
        </w:rPr>
        <w:pict>
          <v:shape id="_x0000_s1055" type="#_x0000_t32" style="position:absolute;margin-left:153.3pt;margin-top:24.45pt;width:.05pt;height:113.15pt;flip:x y;z-index:251673088" o:connectortype="straight" strokeweight="2.25pt">
            <v:stroke endarrow="block"/>
          </v:shape>
        </w:pict>
      </w:r>
      <w:r w:rsidRPr="001E5EB1">
        <w:rPr>
          <w:b/>
        </w:rPr>
        <w:t>3</w:t>
      </w:r>
      <w:r>
        <w:rPr>
          <w:b/>
        </w:rPr>
        <w:t>2</w:t>
      </w:r>
      <w:r w:rsidRPr="001E5EB1">
        <w:rPr>
          <w:b/>
        </w:rPr>
        <w:t>.)Aşağıdaki tablodan yararlanarak çizgi grafiğini çiziniz.</w:t>
      </w:r>
      <w:r>
        <w:rPr>
          <w:b/>
        </w:rPr>
        <w:t xml:space="preserve">  </w:t>
      </w:r>
      <w:r>
        <w:t>(4P)</w:t>
      </w:r>
    </w:p>
    <w:p w:rsidR="00C97BE6" w:rsidRDefault="00C97BE6" w:rsidP="00615F0E">
      <w:pPr>
        <w:pStyle w:val="NoSpacing"/>
        <w:rPr>
          <w:b/>
        </w:rPr>
      </w:pPr>
      <w:r>
        <w:rPr>
          <w:b/>
        </w:rPr>
        <w:t xml:space="preserve">                         Kat edilen yol(km)</w:t>
      </w:r>
    </w:p>
    <w:p w:rsidR="00C97BE6" w:rsidRPr="001E5EB1" w:rsidRDefault="00C97BE6" w:rsidP="00615F0E">
      <w:pPr>
        <w:pStyle w:val="NoSpacing"/>
        <w:rPr>
          <w:b/>
        </w:rPr>
      </w:pPr>
      <w:r>
        <w:rPr>
          <w:b/>
        </w:rPr>
        <w:t xml:space="preserve">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3"/>
        <w:gridCol w:w="1395"/>
      </w:tblGrid>
      <w:tr w:rsidR="00C97BE6" w:rsidRPr="00E755A8" w:rsidTr="00E755A8">
        <w:tc>
          <w:tcPr>
            <w:tcW w:w="1123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Saat(süre)</w:t>
            </w:r>
          </w:p>
        </w:tc>
        <w:tc>
          <w:tcPr>
            <w:tcW w:w="1395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Mesafe(km)</w:t>
            </w:r>
          </w:p>
        </w:tc>
      </w:tr>
      <w:tr w:rsidR="00C97BE6" w:rsidRPr="00E755A8" w:rsidTr="00E755A8">
        <w:tc>
          <w:tcPr>
            <w:tcW w:w="1123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3 saat</w:t>
            </w:r>
          </w:p>
        </w:tc>
        <w:tc>
          <w:tcPr>
            <w:tcW w:w="1395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smartTag w:uri="urn:schemas-microsoft-com:office:smarttags" w:element="metricconverter">
              <w:smartTagPr>
                <w:attr w:name="ProductID" w:val="150 km"/>
              </w:smartTagPr>
              <w:r>
                <w:rPr>
                  <w:lang w:eastAsia="tr-TR"/>
                </w:rPr>
                <w:t>150 km</w:t>
              </w:r>
            </w:smartTag>
          </w:p>
        </w:tc>
      </w:tr>
      <w:tr w:rsidR="00C97BE6" w:rsidRPr="00E755A8" w:rsidTr="00E755A8">
        <w:tc>
          <w:tcPr>
            <w:tcW w:w="1123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6 saat</w:t>
            </w:r>
          </w:p>
        </w:tc>
        <w:tc>
          <w:tcPr>
            <w:tcW w:w="1395" w:type="dxa"/>
          </w:tcPr>
          <w:p w:rsidR="00C97BE6" w:rsidRPr="001E5EB1" w:rsidRDefault="00C97BE6" w:rsidP="00BD2795">
            <w:pPr>
              <w:pStyle w:val="NoSpacing"/>
              <w:rPr>
                <w:lang w:eastAsia="tr-TR"/>
              </w:rPr>
            </w:pPr>
            <w:smartTag w:uri="urn:schemas-microsoft-com:office:smarttags" w:element="metricconverter">
              <w:smartTagPr>
                <w:attr w:name="ProductID" w:val="250 km"/>
              </w:smartTagPr>
              <w:r>
                <w:rPr>
                  <w:lang w:eastAsia="tr-TR"/>
                </w:rPr>
                <w:t>250 km</w:t>
              </w:r>
            </w:smartTag>
          </w:p>
        </w:tc>
      </w:tr>
      <w:tr w:rsidR="00C97BE6" w:rsidRPr="00E755A8" w:rsidTr="00E755A8">
        <w:tc>
          <w:tcPr>
            <w:tcW w:w="1123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9 saat</w:t>
            </w:r>
          </w:p>
        </w:tc>
        <w:tc>
          <w:tcPr>
            <w:tcW w:w="1395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smartTag w:uri="urn:schemas-microsoft-com:office:smarttags" w:element="metricconverter">
              <w:smartTagPr>
                <w:attr w:name="ProductID" w:val="420 km"/>
              </w:smartTagPr>
              <w:r>
                <w:rPr>
                  <w:lang w:eastAsia="tr-TR"/>
                </w:rPr>
                <w:t>420 km</w:t>
              </w:r>
            </w:smartTag>
          </w:p>
        </w:tc>
      </w:tr>
      <w:tr w:rsidR="00C97BE6" w:rsidRPr="00E755A8" w:rsidTr="00E755A8">
        <w:tc>
          <w:tcPr>
            <w:tcW w:w="1123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r w:rsidRPr="001E5EB1">
              <w:rPr>
                <w:lang w:eastAsia="tr-TR"/>
              </w:rPr>
              <w:t>12 saat</w:t>
            </w:r>
          </w:p>
        </w:tc>
        <w:tc>
          <w:tcPr>
            <w:tcW w:w="1395" w:type="dxa"/>
          </w:tcPr>
          <w:p w:rsidR="00C97BE6" w:rsidRPr="001E5EB1" w:rsidRDefault="00C97BE6" w:rsidP="00615F0E">
            <w:pPr>
              <w:pStyle w:val="NoSpacing"/>
              <w:rPr>
                <w:lang w:eastAsia="tr-TR"/>
              </w:rPr>
            </w:pPr>
            <w:smartTag w:uri="urn:schemas-microsoft-com:office:smarttags" w:element="metricconverter">
              <w:smartTagPr>
                <w:attr w:name="ProductID" w:val="540 km"/>
              </w:smartTagPr>
              <w:r>
                <w:rPr>
                  <w:lang w:eastAsia="tr-TR"/>
                </w:rPr>
                <w:t>540 km</w:t>
              </w:r>
            </w:smartTag>
          </w:p>
        </w:tc>
      </w:tr>
    </w:tbl>
    <w:p w:rsidR="00C97BE6" w:rsidRDefault="00C97BE6" w:rsidP="00615F0E">
      <w:pPr>
        <w:pStyle w:val="NoSpacing"/>
      </w:pPr>
      <w:r>
        <w:t xml:space="preserve">                                                                                      </w:t>
      </w:r>
    </w:p>
    <w:p w:rsidR="00C97BE6" w:rsidRPr="00BD2795" w:rsidRDefault="00C97BE6" w:rsidP="00BD2795">
      <w:pPr>
        <w:pStyle w:val="NoSpacing"/>
        <w:jc w:val="right"/>
        <w:rPr>
          <w:sz w:val="16"/>
          <w:szCs w:val="16"/>
        </w:rPr>
      </w:pPr>
      <w:r>
        <w:rPr>
          <w:noProof/>
          <w:lang w:eastAsia="tr-TR"/>
        </w:rPr>
        <w:pict>
          <v:shape id="_x0000_s1056" type="#_x0000_t32" style="position:absolute;left:0;text-align:left;margin-left:153.3pt;margin-top:.3pt;width:103.5pt;height:.05pt;z-index:251672064" o:connectortype="straight" strokeweight="2.25pt">
            <v:stroke endarrow="block"/>
          </v:shape>
        </w:pict>
      </w:r>
      <w:r>
        <w:t xml:space="preserve">                                                                                                   </w:t>
      </w:r>
      <w:r w:rsidRPr="00BD2795">
        <w:rPr>
          <w:sz w:val="16"/>
          <w:szCs w:val="16"/>
        </w:rPr>
        <w:t>Süre(saat)</w:t>
      </w:r>
    </w:p>
    <w:p w:rsidR="00C97BE6" w:rsidRDefault="00C97BE6" w:rsidP="00BD2795">
      <w:pPr>
        <w:pStyle w:val="NoSpacing"/>
      </w:pPr>
      <w:r w:rsidRPr="00BD2795">
        <w:rPr>
          <w:sz w:val="16"/>
          <w:szCs w:val="16"/>
        </w:rPr>
        <w:t xml:space="preserve">                                                                                  </w:t>
      </w:r>
    </w:p>
    <w:p w:rsidR="00C97BE6" w:rsidRDefault="00C97BE6" w:rsidP="00BD2795">
      <w:pPr>
        <w:pStyle w:val="NoSpacing"/>
      </w:pPr>
    </w:p>
    <w:p w:rsidR="00C97BE6" w:rsidRDefault="00C97BE6" w:rsidP="00BD2795">
      <w:pPr>
        <w:pStyle w:val="NoSpacing"/>
      </w:pPr>
      <w:r>
        <w:t xml:space="preserve">          </w:t>
      </w:r>
    </w:p>
    <w:p w:rsidR="00C97BE6" w:rsidRPr="00572A6D" w:rsidRDefault="00C97BE6" w:rsidP="00572A6D">
      <w:pPr>
        <w:pStyle w:val="NoSpacing"/>
        <w:jc w:val="center"/>
        <w:rPr>
          <w:b/>
        </w:rPr>
      </w:pPr>
      <w:r w:rsidRPr="00572A6D">
        <w:rPr>
          <w:b/>
        </w:rPr>
        <w:t>BAŞARILAR....CEVAPLARINI KONTROL ETMEYİ UNUTMA..</w:t>
      </w:r>
    </w:p>
    <w:p w:rsidR="00C97BE6" w:rsidRPr="00615F0E" w:rsidRDefault="00C97BE6" w:rsidP="00572A6D">
      <w:pPr>
        <w:pStyle w:val="NoSpacing"/>
        <w:sectPr w:rsidR="00C97BE6" w:rsidRPr="00615F0E" w:rsidSect="00A72BF1">
          <w:pgSz w:w="11906" w:h="16838"/>
          <w:pgMar w:top="719" w:right="746" w:bottom="426" w:left="360" w:header="709" w:footer="212" w:gutter="0"/>
          <w:cols w:num="2" w:space="708"/>
          <w:docGrid w:linePitch="360"/>
        </w:sectPr>
      </w:pPr>
    </w:p>
    <w:p w:rsidR="00C97BE6" w:rsidRDefault="00C97BE6" w:rsidP="002D7E1B">
      <w:pPr>
        <w:rPr>
          <w:rFonts w:ascii="Arial" w:hAnsi="Arial" w:cs="Arial"/>
        </w:rPr>
      </w:pPr>
      <w:hyperlink r:id="rId44" w:history="1">
        <w:r w:rsidRPr="00E926EB"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C97BE6" w:rsidSect="003400E3">
      <w:pgSz w:w="11906" w:h="16838"/>
      <w:pgMar w:top="568" w:right="849" w:bottom="709" w:left="851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3004"/>
    <w:multiLevelType w:val="hybridMultilevel"/>
    <w:tmpl w:val="BF744FD2"/>
    <w:lvl w:ilvl="0" w:tplc="0A64E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3819FA"/>
    <w:multiLevelType w:val="hybridMultilevel"/>
    <w:tmpl w:val="64A69E2E"/>
    <w:lvl w:ilvl="0" w:tplc="7AB029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557A40"/>
    <w:multiLevelType w:val="hybridMultilevel"/>
    <w:tmpl w:val="C4E64214"/>
    <w:lvl w:ilvl="0" w:tplc="2A14C6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2B6561"/>
    <w:multiLevelType w:val="hybridMultilevel"/>
    <w:tmpl w:val="4058BEFC"/>
    <w:lvl w:ilvl="0" w:tplc="EA38E2C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B207AFE"/>
    <w:multiLevelType w:val="hybridMultilevel"/>
    <w:tmpl w:val="19F2B91E"/>
    <w:lvl w:ilvl="0" w:tplc="81146D3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6D9A3650">
      <w:start w:val="1"/>
      <w:numFmt w:val="upp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0E3"/>
    <w:rsid w:val="00017311"/>
    <w:rsid w:val="00173AA7"/>
    <w:rsid w:val="001A2561"/>
    <w:rsid w:val="001B1482"/>
    <w:rsid w:val="001E5439"/>
    <w:rsid w:val="001E5EB1"/>
    <w:rsid w:val="002252E5"/>
    <w:rsid w:val="00231293"/>
    <w:rsid w:val="00286EEB"/>
    <w:rsid w:val="002D7E1B"/>
    <w:rsid w:val="00320C02"/>
    <w:rsid w:val="003400E3"/>
    <w:rsid w:val="003C6556"/>
    <w:rsid w:val="003F33FC"/>
    <w:rsid w:val="004802CB"/>
    <w:rsid w:val="004E1A58"/>
    <w:rsid w:val="004E1E37"/>
    <w:rsid w:val="005314F2"/>
    <w:rsid w:val="00572A6D"/>
    <w:rsid w:val="005C332C"/>
    <w:rsid w:val="005D124D"/>
    <w:rsid w:val="005D578D"/>
    <w:rsid w:val="00615F0E"/>
    <w:rsid w:val="006272AA"/>
    <w:rsid w:val="0063006B"/>
    <w:rsid w:val="00662CC2"/>
    <w:rsid w:val="00673518"/>
    <w:rsid w:val="00680E4D"/>
    <w:rsid w:val="00720C6E"/>
    <w:rsid w:val="007433B9"/>
    <w:rsid w:val="007F509F"/>
    <w:rsid w:val="00877E7A"/>
    <w:rsid w:val="008940C4"/>
    <w:rsid w:val="008E1899"/>
    <w:rsid w:val="00995A16"/>
    <w:rsid w:val="00996AB9"/>
    <w:rsid w:val="009B3147"/>
    <w:rsid w:val="009B5929"/>
    <w:rsid w:val="009E2153"/>
    <w:rsid w:val="009E2442"/>
    <w:rsid w:val="00A3329F"/>
    <w:rsid w:val="00A72BF1"/>
    <w:rsid w:val="00AA3995"/>
    <w:rsid w:val="00AB2246"/>
    <w:rsid w:val="00B17094"/>
    <w:rsid w:val="00B6038B"/>
    <w:rsid w:val="00B66A69"/>
    <w:rsid w:val="00B71EC6"/>
    <w:rsid w:val="00BA71BB"/>
    <w:rsid w:val="00BD2795"/>
    <w:rsid w:val="00C84C7B"/>
    <w:rsid w:val="00C97BE6"/>
    <w:rsid w:val="00CA62FC"/>
    <w:rsid w:val="00D70A6A"/>
    <w:rsid w:val="00D9222C"/>
    <w:rsid w:val="00DA0969"/>
    <w:rsid w:val="00DD6D79"/>
    <w:rsid w:val="00E45232"/>
    <w:rsid w:val="00E755A8"/>
    <w:rsid w:val="00E926EB"/>
    <w:rsid w:val="00F631E3"/>
    <w:rsid w:val="00FF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3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00E3"/>
    <w:rPr>
      <w:lang w:eastAsia="en-US"/>
    </w:rPr>
  </w:style>
  <w:style w:type="paragraph" w:customStyle="1" w:styleId="soru">
    <w:name w:val="soru"/>
    <w:basedOn w:val="BodyTextIndent"/>
    <w:uiPriority w:val="99"/>
    <w:rsid w:val="003400E3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  <w:szCs w:val="20"/>
      <w:lang w:eastAsia="tr-TR"/>
    </w:rPr>
  </w:style>
  <w:style w:type="paragraph" w:customStyle="1" w:styleId="4tab">
    <w:name w:val="4tab"/>
    <w:basedOn w:val="Normal"/>
    <w:uiPriority w:val="99"/>
    <w:rsid w:val="003400E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customStyle="1" w:styleId="2tab">
    <w:name w:val="2tab"/>
    <w:basedOn w:val="soru"/>
    <w:uiPriority w:val="99"/>
    <w:rsid w:val="003400E3"/>
    <w:pPr>
      <w:tabs>
        <w:tab w:val="left" w:pos="2127"/>
      </w:tabs>
      <w:spacing w:before="20" w:after="20" w:line="240" w:lineRule="atLeast"/>
      <w:ind w:left="426" w:firstLine="0"/>
      <w:jc w:val="left"/>
    </w:pPr>
    <w:rPr>
      <w:b w:val="0"/>
    </w:rPr>
  </w:style>
  <w:style w:type="paragraph" w:styleId="BodyTextIndent">
    <w:name w:val="Body Text Indent"/>
    <w:basedOn w:val="Normal"/>
    <w:link w:val="BodyTextIndentChar"/>
    <w:uiPriority w:val="99"/>
    <w:semiHidden/>
    <w:rsid w:val="003400E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00E3"/>
    <w:rPr>
      <w:rFonts w:cs="Times New Roman"/>
    </w:rPr>
  </w:style>
  <w:style w:type="paragraph" w:customStyle="1" w:styleId="ListParagraph1">
    <w:name w:val="List Paragraph1"/>
    <w:basedOn w:val="Normal"/>
    <w:uiPriority w:val="99"/>
    <w:rsid w:val="00996AB9"/>
    <w:pPr>
      <w:spacing w:line="240" w:lineRule="auto"/>
      <w:ind w:left="720"/>
      <w:jc w:val="center"/>
    </w:pPr>
    <w:rPr>
      <w:rFonts w:eastAsia="Times New Roman" w:cs="Calibri"/>
    </w:rPr>
  </w:style>
  <w:style w:type="character" w:styleId="Strong">
    <w:name w:val="Strong"/>
    <w:basedOn w:val="DefaultParagraphFont"/>
    <w:uiPriority w:val="99"/>
    <w:qFormat/>
    <w:rsid w:val="00A72BF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D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E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66A6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66A69"/>
    <w:pPr>
      <w:spacing w:after="0" w:line="240" w:lineRule="auto"/>
      <w:ind w:left="720"/>
      <w:contextualSpacing/>
    </w:pPr>
  </w:style>
  <w:style w:type="paragraph" w:customStyle="1" w:styleId="Default">
    <w:name w:val="Default"/>
    <w:uiPriority w:val="99"/>
    <w:rsid w:val="00B66A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3C65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238</TotalTime>
  <Pages>3</Pages>
  <Words>867</Words>
  <Characters>4947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PATTABAN</dc:creator>
  <cp:keywords/>
  <dc:description/>
  <cp:lastModifiedBy>edanur</cp:lastModifiedBy>
  <cp:revision>26</cp:revision>
  <dcterms:created xsi:type="dcterms:W3CDTF">2012-04-09T18:17:00Z</dcterms:created>
  <dcterms:modified xsi:type="dcterms:W3CDTF">2012-04-13T15:34:00Z</dcterms:modified>
</cp:coreProperties>
</file>