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4E1" w:rsidRPr="00FE3E91" w:rsidRDefault="00A464E1" w:rsidP="000C250E">
      <w:pPr>
        <w:pStyle w:val="NoSpacing"/>
        <w:jc w:val="center"/>
        <w:rPr>
          <w:b/>
        </w:rPr>
      </w:pPr>
      <w:r>
        <w:rPr>
          <w:noProof/>
          <w:lang w:eastAsia="tr-TR"/>
        </w:rPr>
        <w:pict>
          <v:roundrect id="_x0000_s1026" style="position:absolute;left:0;text-align:left;margin-left:423.75pt;margin-top:-21.75pt;width:122.25pt;height:52.5pt;z-index:251641344" arcsize="10923f">
            <v:textbox>
              <w:txbxContent>
                <w:p w:rsidR="00A464E1" w:rsidRDefault="00A464E1">
                  <w:r>
                    <w:t>Aldığı not: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left:0;text-align:left;margin-left:-25.5pt;margin-top:-26.25pt;width:122.25pt;height:52.5pt;z-index:251640320" arcsize="10923f">
            <v:textbox>
              <w:txbxContent>
                <w:p w:rsidR="00A464E1" w:rsidRDefault="00A464E1">
                  <w:r>
                    <w:t>Adı ve Soyadı:</w:t>
                  </w:r>
                </w:p>
              </w:txbxContent>
            </v:textbox>
          </v:roundrect>
        </w:pict>
      </w:r>
      <w:r w:rsidRPr="00FE3E91">
        <w:rPr>
          <w:b/>
        </w:rPr>
        <w:t>SUATLAR TOKİ İLKÖĞRETİM OKULU 2011 – 2012 EĞİTİM ÖĞRETİM YILI</w:t>
      </w:r>
    </w:p>
    <w:p w:rsidR="00A464E1" w:rsidRPr="00FE3E91" w:rsidRDefault="00A464E1" w:rsidP="000C250E">
      <w:pPr>
        <w:pStyle w:val="NoSpacing"/>
        <w:jc w:val="center"/>
        <w:rPr>
          <w:b/>
        </w:rPr>
      </w:pPr>
      <w:r w:rsidRPr="00FE3E91">
        <w:rPr>
          <w:b/>
        </w:rPr>
        <w:t>5/B SINIFI II. DÖNEM 1. MATEMATİK YAZILI SINAVI</w:t>
      </w:r>
    </w:p>
    <w:p w:rsidR="00A464E1" w:rsidRDefault="00A464E1" w:rsidP="000C250E">
      <w:pPr>
        <w:pStyle w:val="NoSpacing"/>
        <w:jc w:val="center"/>
      </w:pPr>
    </w:p>
    <w:p w:rsidR="00A464E1" w:rsidRDefault="00A464E1" w:rsidP="000C250E">
      <w:pPr>
        <w:pStyle w:val="NoSpacing"/>
        <w:sectPr w:rsidR="00A464E1" w:rsidSect="000C25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64E1" w:rsidRPr="00AB6C0D" w:rsidRDefault="00A464E1" w:rsidP="000C250E">
      <w:pPr>
        <w:pStyle w:val="NoSpacing"/>
      </w:pPr>
      <w:hyperlink r:id="rId5" w:history="1">
        <w:r w:rsidRPr="007D293D">
          <w:rPr>
            <w:rStyle w:val="Hyperlink"/>
          </w:rPr>
          <w:t>www.sorubak.com</w:t>
        </w:r>
      </w:hyperlink>
      <w:r>
        <w:t xml:space="preserve"> </w:t>
      </w:r>
    </w:p>
    <w:p w:rsidR="00A464E1" w:rsidRDefault="00A464E1" w:rsidP="000C250E">
      <w:pPr>
        <w:pStyle w:val="NoSpacing"/>
        <w:rPr>
          <w:sz w:val="20"/>
          <w:szCs w:val="20"/>
        </w:rPr>
      </w:pPr>
      <w:r w:rsidRPr="000C250E">
        <w:rPr>
          <w:b/>
          <w:sz w:val="20"/>
          <w:szCs w:val="20"/>
        </w:rPr>
        <w:t>1. 38,09 + A + 42,81 = 83,9</w:t>
      </w:r>
      <w:r w:rsidRPr="000C250E">
        <w:rPr>
          <w:sz w:val="20"/>
          <w:szCs w:val="20"/>
        </w:rPr>
        <w:t xml:space="preserve">  işleminde </w:t>
      </w:r>
      <w:r w:rsidRPr="000C250E">
        <w:rPr>
          <w:b/>
          <w:sz w:val="20"/>
          <w:szCs w:val="20"/>
        </w:rPr>
        <w:t xml:space="preserve">A </w:t>
      </w:r>
      <w:r w:rsidRPr="000C250E">
        <w:rPr>
          <w:sz w:val="20"/>
          <w:szCs w:val="20"/>
        </w:rPr>
        <w:t xml:space="preserve">yerine gelmesi gereken ondalık sayı kaçtır? 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3,00                b. 3,09            c. 3,90             d. 2,99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61.75pt;margin-top:9pt;width:297pt;height:.75pt;z-index:251651584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29" type="#_x0000_t32" style="position:absolute;margin-left:-35.25pt;margin-top:7.85pt;width:297pt;height:.75pt;z-index:251650560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2. Okunuşu </w:t>
      </w:r>
      <w:r w:rsidRPr="00501E14">
        <w:rPr>
          <w:b/>
          <w:sz w:val="20"/>
          <w:szCs w:val="20"/>
          <w:u w:val="single"/>
        </w:rPr>
        <w:t xml:space="preserve">‘ on dokuz tam binde yüz on dokuz ‘ </w:t>
      </w:r>
      <w:r w:rsidRPr="00501E14">
        <w:rPr>
          <w:b/>
          <w:sz w:val="20"/>
          <w:szCs w:val="20"/>
        </w:rPr>
        <w:t>olan sayı aşağıdakilerden hangisidir?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19,0119         b. 19,119             c.19,019           d.19,19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0" type="#_x0000_t32" style="position:absolute;margin-left:-35.25pt;margin-top:7.35pt;width:297pt;height:.75pt;z-index:251652608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>
        <w:rPr>
          <w:noProof/>
          <w:lang w:eastAsia="tr-TR"/>
        </w:rPr>
        <w:pict>
          <v:shape id="_x0000_s1031" type="#_x0000_t32" style="position:absolute;margin-left:261.75pt;margin-top:7.9pt;width:297pt;height:.75pt;z-index:251653632" o:connectortype="straight"/>
        </w:pict>
      </w:r>
      <w:r w:rsidRPr="00501E14">
        <w:rPr>
          <w:b/>
          <w:sz w:val="20"/>
          <w:szCs w:val="20"/>
        </w:rPr>
        <w:t xml:space="preserve">3.  38,2a &gt; 38,25  ifadesinde </w:t>
      </w:r>
      <w:r w:rsidRPr="00501E14">
        <w:rPr>
          <w:b/>
          <w:sz w:val="20"/>
          <w:szCs w:val="20"/>
          <w:u w:val="single"/>
        </w:rPr>
        <w:t>a</w:t>
      </w:r>
      <w:r w:rsidRPr="00501E14">
        <w:rPr>
          <w:b/>
          <w:sz w:val="20"/>
          <w:szCs w:val="20"/>
        </w:rPr>
        <w:t xml:space="preserve"> yerine gelebilecek sayıların toplamı kaçtır?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30                         b.35                   c. 25                    d. 21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2" type="#_x0000_t32" style="position:absolute;margin-left:-35.25pt;margin-top:10.4pt;width:297pt;height:.75pt;z-index:251654656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3" type="#_x0000_t32" style="position:absolute;margin-left:261.75pt;margin-top:8.7pt;width:297pt;height:.75pt;z-index:251655680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4. Aşağıdakilerden hangisi </w:t>
      </w:r>
      <w:r w:rsidRPr="00F313E6">
        <w:rPr>
          <w:b/>
          <w:sz w:val="20"/>
          <w:szCs w:val="20"/>
          <w:u w:val="single"/>
        </w:rPr>
        <w:t>ondalık kesir değildir?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a. </w:t>
      </w:r>
      <w:r w:rsidRPr="00F313E6">
        <w:rPr>
          <w:sz w:val="20"/>
          <w:szCs w:val="20"/>
          <w:u w:val="single"/>
        </w:rPr>
        <w:t>3</w:t>
      </w:r>
      <w:r>
        <w:rPr>
          <w:sz w:val="20"/>
          <w:szCs w:val="20"/>
        </w:rPr>
        <w:t xml:space="preserve">                  b.</w:t>
      </w:r>
      <w:r w:rsidRPr="00F313E6">
        <w:rPr>
          <w:sz w:val="20"/>
          <w:szCs w:val="20"/>
          <w:u w:val="single"/>
        </w:rPr>
        <w:t>15</w:t>
      </w:r>
      <w:r>
        <w:rPr>
          <w:sz w:val="20"/>
          <w:szCs w:val="20"/>
        </w:rPr>
        <w:t xml:space="preserve">                c. </w:t>
      </w:r>
      <w:r w:rsidRPr="00F313E6">
        <w:rPr>
          <w:sz w:val="20"/>
          <w:szCs w:val="20"/>
          <w:u w:val="single"/>
        </w:rPr>
        <w:t>10</w:t>
      </w:r>
      <w:r>
        <w:rPr>
          <w:sz w:val="20"/>
          <w:szCs w:val="20"/>
        </w:rPr>
        <w:t xml:space="preserve">                     d.</w:t>
      </w:r>
      <w:r w:rsidRPr="00F313E6">
        <w:rPr>
          <w:sz w:val="20"/>
          <w:szCs w:val="20"/>
          <w:u w:val="single"/>
        </w:rPr>
        <w:t>2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F313E6">
        <w:rPr>
          <w:sz w:val="20"/>
          <w:szCs w:val="20"/>
        </w:rPr>
        <w:t xml:space="preserve"> 10</w:t>
      </w:r>
      <w:r>
        <w:rPr>
          <w:sz w:val="20"/>
          <w:szCs w:val="20"/>
        </w:rPr>
        <w:t xml:space="preserve">                    100                  15                       1000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4" type="#_x0000_t32" style="position:absolute;margin-left:-35.25pt;margin-top:5.2pt;width:297pt;height:.75pt;z-index:251656704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5.  305, 291 ondalık kesrinde yüzde birler basamağında bulunan rakamın </w:t>
      </w:r>
      <w:r w:rsidRPr="00501E14">
        <w:rPr>
          <w:b/>
          <w:sz w:val="20"/>
          <w:szCs w:val="20"/>
          <w:u w:val="single"/>
        </w:rPr>
        <w:t>basamak değeri kaçtır?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5" type="#_x0000_t32" style="position:absolute;margin-left:261.75pt;margin-top:4.35pt;width:297pt;height:.75pt;z-index:251657728" o:connectortype="straight"/>
        </w:pict>
      </w:r>
      <w:r>
        <w:rPr>
          <w:sz w:val="20"/>
          <w:szCs w:val="20"/>
        </w:rPr>
        <w:t>a. 0,9                b. 0,09              c. 0,009             d. 0,001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6" type="#_x0000_t32" style="position:absolute;margin-left:-35.25pt;margin-top:5.45pt;width:297pt;height:.75pt;z-index:251658752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6.  </w:t>
      </w:r>
      <w:r w:rsidRPr="00501E14">
        <w:rPr>
          <w:b/>
          <w:sz w:val="20"/>
          <w:szCs w:val="20"/>
          <w:u w:val="single"/>
        </w:rPr>
        <w:t>29</w:t>
      </w:r>
      <w:r w:rsidRPr="00501E14">
        <w:rPr>
          <w:b/>
          <w:sz w:val="20"/>
          <w:szCs w:val="20"/>
        </w:rPr>
        <w:t xml:space="preserve">  kesri aşağıdakilerden hangisine eşittir?</w: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    1000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0,29           b. 0,0029            c. 0, 029              d. 2,900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7" type="#_x0000_t32" style="position:absolute;margin-left:-35.25pt;margin-top:4.75pt;width:297pt;height:.75pt;z-index:251659776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>7. 40 kişilik bir sınıfta kız öğrencilerin erkek öğrencilere oranı  3/5 ‘tir.  Bu sınıftaki erkek öğrencilerin sayısı kaçtır?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20                        b. 25                    c.15                    d. 24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38" type="#_x0000_t32" style="position:absolute;margin-left:261.75pt;margin-top:2.15pt;width:297pt;height:.75pt;z-index:25166284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-35.25pt;margin-top:2.15pt;width:297pt;height:.75pt;z-index:251660800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>8.   2 bardak yoğurtla 5 bardak ayran yapılıyor. 20 bardak ayran için kaç bardak yoğurt gerekir?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6                        b.10                      c.8                        d.7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0" type="#_x0000_t32" style="position:absolute;margin-left:261.75pt;margin-top:14pt;width:297pt;height:.75pt;z-index:25166387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-35.25pt;margin-top:14pt;width:297pt;height:.75pt;z-index:251661824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9.   124, 385 ondalık kesrinde  </w:t>
      </w:r>
      <w:r w:rsidRPr="00584C4E">
        <w:rPr>
          <w:b/>
          <w:sz w:val="20"/>
          <w:szCs w:val="20"/>
        </w:rPr>
        <w:t>onlar ve yüzde birler</w:t>
      </w:r>
      <w:r>
        <w:rPr>
          <w:sz w:val="20"/>
          <w:szCs w:val="20"/>
        </w:rPr>
        <w:t xml:space="preserve"> basamağında </w:t>
      </w:r>
      <w:r w:rsidRPr="00584C4E">
        <w:rPr>
          <w:sz w:val="20"/>
          <w:szCs w:val="20"/>
          <w:u w:val="single"/>
        </w:rPr>
        <w:t>hangi rakamlar vardır?</w:t>
      </w:r>
    </w:p>
    <w:p w:rsidR="00A464E1" w:rsidRDefault="00A464E1" w:rsidP="000C250E">
      <w:pPr>
        <w:pStyle w:val="NoSpacing"/>
        <w:rPr>
          <w:sz w:val="20"/>
          <w:szCs w:val="20"/>
          <w:u w:val="single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4 ve 3          b. 2 ve 8              c. 1 ve 8         d. 4 ve 5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Pr="00383EBD" w:rsidRDefault="00A464E1" w:rsidP="000C250E">
      <w:pPr>
        <w:pStyle w:val="NoSpacing"/>
        <w:rPr>
          <w:sz w:val="20"/>
          <w:szCs w:val="20"/>
          <w:u w:val="single"/>
        </w:rPr>
      </w:pPr>
      <w:r>
        <w:rPr>
          <w:sz w:val="20"/>
          <w:szCs w:val="20"/>
        </w:rPr>
        <w:t>10</w:t>
      </w:r>
      <w:r w:rsidRPr="00383EBD">
        <w:rPr>
          <w:b/>
          <w:sz w:val="20"/>
          <w:szCs w:val="20"/>
        </w:rPr>
        <w:t>.  0,2  -   2   -   0,002  -    0,02</w:t>
      </w:r>
      <w:r>
        <w:rPr>
          <w:sz w:val="20"/>
          <w:szCs w:val="20"/>
        </w:rPr>
        <w:t xml:space="preserve">  sayılarının </w:t>
      </w:r>
      <w:r w:rsidRPr="00383EBD">
        <w:rPr>
          <w:sz w:val="20"/>
          <w:szCs w:val="20"/>
          <w:u w:val="single"/>
        </w:rPr>
        <w:t>büyükten küçüğe sıralanışı nasıldır?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2 &gt; 0,002  &gt;  0,02  &gt; 0,2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b. 2  &gt;  0,2  &gt;  0,02  &gt; 0,002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c. 0,2  &gt;  2  &gt;  0,002  &gt; 0,02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d. 0,002  &gt;  0,2  &gt;  0,02  &gt; 2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Pr="00383EBD" w:rsidRDefault="00A464E1" w:rsidP="000C250E">
      <w:pPr>
        <w:pStyle w:val="NoSpacing"/>
        <w:rPr>
          <w:b/>
          <w:sz w:val="20"/>
          <w:szCs w:val="20"/>
        </w:rPr>
      </w:pPr>
      <w:r w:rsidRPr="00383EBD">
        <w:rPr>
          <w:b/>
          <w:sz w:val="20"/>
          <w:szCs w:val="20"/>
        </w:rPr>
        <w:t xml:space="preserve">11.   3 , 02 ondalık kesrinin </w:t>
      </w:r>
      <w:r w:rsidRPr="00383EBD">
        <w:rPr>
          <w:b/>
          <w:sz w:val="20"/>
          <w:szCs w:val="20"/>
          <w:u w:val="single"/>
        </w:rPr>
        <w:t>kesir olarak</w:t>
      </w:r>
      <w:r w:rsidRPr="00383EBD">
        <w:rPr>
          <w:b/>
          <w:sz w:val="20"/>
          <w:szCs w:val="20"/>
        </w:rPr>
        <w:t xml:space="preserve"> ifade edilişi nasıldır?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a.  </w:t>
      </w:r>
      <w:r w:rsidRPr="00383EBD">
        <w:rPr>
          <w:sz w:val="20"/>
          <w:szCs w:val="20"/>
          <w:u w:val="single"/>
        </w:rPr>
        <w:t>30</w:t>
      </w:r>
      <w:r>
        <w:rPr>
          <w:sz w:val="20"/>
          <w:szCs w:val="20"/>
        </w:rPr>
        <w:t xml:space="preserve">2           b. 2   </w:t>
      </w:r>
      <w:r w:rsidRPr="00383EBD">
        <w:rPr>
          <w:sz w:val="20"/>
          <w:szCs w:val="20"/>
          <w:u w:val="single"/>
        </w:rPr>
        <w:t xml:space="preserve">3 </w:t>
      </w:r>
      <w:r>
        <w:rPr>
          <w:sz w:val="20"/>
          <w:szCs w:val="20"/>
        </w:rPr>
        <w:t xml:space="preserve">             c.  3   </w:t>
      </w:r>
      <w:r w:rsidRPr="00383EBD">
        <w:rPr>
          <w:sz w:val="20"/>
          <w:szCs w:val="20"/>
          <w:u w:val="single"/>
        </w:rPr>
        <w:t xml:space="preserve">2 </w:t>
      </w:r>
      <w:r>
        <w:rPr>
          <w:sz w:val="20"/>
          <w:szCs w:val="20"/>
        </w:rPr>
        <w:t xml:space="preserve">              d. 3   </w:t>
      </w:r>
      <w:r w:rsidRPr="00383EBD">
        <w:rPr>
          <w:sz w:val="20"/>
          <w:szCs w:val="20"/>
          <w:u w:val="single"/>
        </w:rPr>
        <w:t>2</w:t>
      </w:r>
    </w:p>
    <w:p w:rsidR="00A464E1" w:rsidRDefault="00A464E1" w:rsidP="000C250E">
      <w:pPr>
        <w:pStyle w:val="NoSpacing"/>
        <w:rPr>
          <w:sz w:val="20"/>
          <w:szCs w:val="20"/>
        </w:rPr>
      </w:pPr>
      <w:r w:rsidRPr="00383EBD">
        <w:rPr>
          <w:sz w:val="20"/>
          <w:szCs w:val="20"/>
        </w:rPr>
        <w:t xml:space="preserve">      10</w:t>
      </w:r>
      <w:r>
        <w:rPr>
          <w:sz w:val="20"/>
          <w:szCs w:val="20"/>
        </w:rPr>
        <w:t xml:space="preserve">                     100                   100                      10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 w:rsidRPr="00383EBD">
        <w:rPr>
          <w:b/>
          <w:sz w:val="20"/>
          <w:szCs w:val="20"/>
        </w:rPr>
        <w:t>12.  ‘ Düzgün üçgene   …………………. ve  düzgün dörtgene  ……………… denir.</w:t>
      </w:r>
      <w:r>
        <w:rPr>
          <w:sz w:val="20"/>
          <w:szCs w:val="20"/>
        </w:rPr>
        <w:t xml:space="preserve"> ‘  cümledeki boş bırakılan yerlere sırasıyla hangi terimler yazılırsa doğru olur?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ikizkenar üçgen – dikdörtgen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b. eşkenar üçgen – kare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c. eşkenar üçgen – paralel kenar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d. ikizkenar üçgen – kare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roundrect id="_x0000_s1042" style="position:absolute;margin-left:-4.85pt;margin-top:112.65pt;width:261.75pt;height:30.75pt;z-index:251642368" arcsize="10923f">
            <v:textbox>
              <w:txbxContent>
                <w:p w:rsidR="00A464E1" w:rsidRPr="00FB7561" w:rsidRDefault="00A464E1">
                  <w:pPr>
                    <w:rPr>
                      <w:b/>
                      <w:sz w:val="20"/>
                      <w:szCs w:val="20"/>
                    </w:rPr>
                  </w:pPr>
                  <w:r w:rsidRPr="00FB7561">
                    <w:rPr>
                      <w:b/>
                      <w:sz w:val="20"/>
                      <w:szCs w:val="20"/>
                    </w:rPr>
                    <w:t>Üçgenler kenarlarına göre sırasıyla nasıl adlandırılmalıdır?</w:t>
                  </w:r>
                </w:p>
              </w:txbxContent>
            </v:textbox>
          </v:roundrect>
        </w:pict>
      </w:r>
      <w:r>
        <w:rPr>
          <w:sz w:val="20"/>
          <w:szCs w:val="20"/>
        </w:rPr>
        <w:t xml:space="preserve">13.  </w:t>
      </w:r>
      <w:r w:rsidRPr="0080390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matokulu.com/arsiv/ucg04.jpg" style="width:255.75pt;height:116.25pt;visibility:visible">
            <v:imagedata r:id="rId6" o:title=""/>
          </v:shape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ikizkenar üçgen – eşkenar üçgen – çeşitkenar üçgen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b. ikizkenar üçgen – çeşitkenar üçgen – eşkenar üçgen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c. çeşitkenar üçgen – ikizkenar üçgen – eşkenar üçgen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d. geniş üçgen – ikizkenar üçgen – eşkenar üçgen 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Pr="00FE3E91" w:rsidRDefault="00A464E1" w:rsidP="000C250E">
      <w:pPr>
        <w:pStyle w:val="NoSpacing"/>
        <w:rPr>
          <w:b/>
          <w:sz w:val="20"/>
          <w:szCs w:val="20"/>
        </w:rPr>
      </w:pPr>
      <w:r w:rsidRPr="00FE3E91">
        <w:rPr>
          <w:b/>
          <w:sz w:val="20"/>
          <w:szCs w:val="20"/>
        </w:rPr>
        <w:t>14. Bir çokgende en az kaç kenar vardır?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2                         b. 3                    c. 4                       d. 5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roundrect id="_x0000_s1043" style="position:absolute;margin-left:16.5pt;margin-top:3pt;width:168.75pt;height:69pt;z-index:251643392" arcsize="10923f">
            <v:textbox>
              <w:txbxContent>
                <w:p w:rsidR="00A464E1" w:rsidRPr="00FE3E91" w:rsidRDefault="00A464E1">
                  <w:pPr>
                    <w:rPr>
                      <w:b/>
                      <w:sz w:val="20"/>
                      <w:szCs w:val="20"/>
                    </w:rPr>
                  </w:pPr>
                  <w:r w:rsidRPr="00FE3E91">
                    <w:rPr>
                      <w:b/>
                      <w:sz w:val="20"/>
                      <w:szCs w:val="20"/>
                    </w:rPr>
                    <w:t>Aşağıdaki üçgen ikizkenar bir üçgendir. A açısı 80 derece olduğuna göre B açısı kaç derecedir?</w:t>
                  </w:r>
                </w:p>
              </w:txbxContent>
            </v:textbox>
          </v:roundrect>
        </w:pict>
      </w:r>
      <w:r w:rsidRPr="00FE3E91">
        <w:rPr>
          <w:b/>
          <w:sz w:val="20"/>
          <w:szCs w:val="20"/>
        </w:rPr>
        <w:t>15</w:t>
      </w:r>
      <w:r>
        <w:rPr>
          <w:sz w:val="20"/>
          <w:szCs w:val="20"/>
        </w:rPr>
        <w:t xml:space="preserve">. </w:t>
      </w:r>
      <w:r w:rsidRPr="00803901">
        <w:rPr>
          <w:noProof/>
          <w:lang w:eastAsia="tr-TR"/>
        </w:rPr>
        <w:pict>
          <v:shape id="Resim 4" o:spid="_x0000_i1026" type="#_x0000_t75" alt="http://t0.gstatic.com/images?q=tbn:ANd9GcRRYpZlnQi5SJrANu0ksSWbucqU85FDQh9FMeiLLEsMLLK0TcE4oQlLytBy" style="width:148.5pt;height:168pt;visibility:visible">
            <v:imagedata r:id="rId7" o:title=""/>
          </v:shape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4" type="#_x0000_t32" style="position:absolute;margin-left:261.75pt;margin-top:5.55pt;width:297pt;height:.75pt;z-index:251665920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75                 b. 80                    c.45                  d. 50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5" type="#_x0000_t32" style="position:absolute;margin-left:261.75pt;margin-top:8.6pt;width:297pt;height:.75pt;z-index:251666944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6" type="#_x0000_t32" style="position:absolute;margin-left:-35.25pt;margin-top:6.15pt;width:297pt;height:.75pt;z-index:251664896" o:connectortype="straight"/>
        </w:pict>
      </w:r>
    </w:p>
    <w:p w:rsidR="00A464E1" w:rsidRPr="003C6CF5" w:rsidRDefault="00A464E1" w:rsidP="000C250E">
      <w:pPr>
        <w:pStyle w:val="NoSpacing"/>
        <w:rPr>
          <w:b/>
          <w:sz w:val="20"/>
          <w:szCs w:val="20"/>
        </w:rPr>
      </w:pPr>
      <w:r w:rsidRPr="003C6CF5">
        <w:rPr>
          <w:b/>
          <w:sz w:val="20"/>
          <w:szCs w:val="20"/>
        </w:rPr>
        <w:t>16. Aşağıdaki bilgilerden hangisi yanlıştır?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a. Düzgün dörtgene kare denir.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b. Düzgün çokgenlerin kenar sayısı kadar simetri doğrusu vardır.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c. Dikdörtgenin karşılıklı kenarları birbirine paraleldir.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7" type="#_x0000_t32" style="position:absolute;margin-left:261.75pt;margin-top:5.45pt;width:297pt;height:.75pt;z-index:251667968" o:connectortype="straight"/>
        </w:pict>
      </w:r>
      <w:r>
        <w:rPr>
          <w:sz w:val="20"/>
          <w:szCs w:val="20"/>
        </w:rPr>
        <w:t>d. Dikdörtgenin 4 tane simetri doğrusu vardır.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48" type="#_x0000_t32" style="position:absolute;margin-left:-35.25pt;margin-top:11.8pt;width:297pt;height:.75pt;z-index:251668992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17.  Aşağıdaki  </w:t>
      </w:r>
      <w:r w:rsidRPr="003C6CF5">
        <w:rPr>
          <w:b/>
          <w:sz w:val="20"/>
          <w:szCs w:val="20"/>
          <w:u w:val="single"/>
        </w:rPr>
        <w:t>düzgün çokgenlerin</w:t>
      </w:r>
      <w:r>
        <w:rPr>
          <w:sz w:val="20"/>
          <w:szCs w:val="20"/>
        </w:rPr>
        <w:t xml:space="preserve"> kaç tane simetri doğrusu olduğunu boşluğa  yazınız. </w:t>
      </w: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63.75pt;margin-top:175.4pt;width:33.75pt;height:12pt;z-index:251648512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  <w:lang w:eastAsia="tr-TR"/>
        </w:rPr>
        <w:pict>
          <v:shape id="_x0000_s1050" type="#_x0000_t13" style="position:absolute;margin-left:63.75pt;margin-top:128.15pt;width:33.75pt;height:13.5pt;z-index:251647488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  <w:lang w:eastAsia="tr-TR"/>
        </w:rPr>
        <w:pict>
          <v:shape id="_x0000_s1051" type="#_x0000_t13" style="position:absolute;margin-left:69.75pt;margin-top:79.4pt;width:35.25pt;height:13.5pt;z-index:251646464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  <w:lang w:eastAsia="tr-TR"/>
        </w:rPr>
        <w:pict>
          <v:shape id="_x0000_s1052" type="#_x0000_t13" style="position:absolute;margin-left:59.25pt;margin-top:27.65pt;width:28.5pt;height:13.5pt;z-index:251645440" fillcolor="#c0504d" strokecolor="#f2f2f2" strokeweight="3pt">
            <v:shadow on="t" type="perspective" color="#622423" opacity=".5" offset="1pt" offset2="-1pt"/>
          </v:shape>
        </w:pict>
      </w:r>
      <w:r>
        <w:rPr>
          <w:noProof/>
          <w:lang w:eastAsia="tr-TR"/>
        </w:rPr>
        <w:pict>
          <v:roundrect id="_x0000_s1053" style="position:absolute;margin-left:-.75pt;margin-top:5.4pt;width:148.5pt;height:204.75pt;z-index:251644416" arcsize="10923f">
            <v:textbox>
              <w:txbxContent>
                <w:p w:rsidR="00A464E1" w:rsidRDefault="00A464E1">
                  <w:r w:rsidRPr="00803901">
                    <w:rPr>
                      <w:noProof/>
                      <w:lang w:eastAsia="tr-TR"/>
                    </w:rPr>
                    <w:pict>
                      <v:shape id="2 Resim" o:spid="_x0000_i1029" type="#_x0000_t75" alt="mat mat.jpg" style="width:78pt;height:181.5pt;visibility:visible">
                        <v:imagedata r:id="rId8" o:title=""/>
                      </v:shape>
                    </w:pict>
                  </w:r>
                  <w:r w:rsidRPr="00803901">
                    <w:rPr>
                      <w:noProof/>
                      <w:lang w:eastAsia="tr-TR"/>
                    </w:rPr>
                    <w:pict>
                      <v:shape id="_x0000_i1030" type="#_x0000_t75" alt="mat mat.jpg" style="width:78pt;height:181.5pt;visibility:visible">
                        <v:imagedata r:id="rId8" o:title=""/>
                      </v:shape>
                    </w:pict>
                  </w:r>
                </w:p>
              </w:txbxContent>
            </v:textbox>
          </v:roundrect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54" type="#_x0000_t32" style="position:absolute;margin-left:261.75pt;margin-top:2.5pt;width:297pt;height:.75pt;z-index:251671040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55" type="#_x0000_t32" style="position:absolute;margin-left:261.75pt;margin-top:4.3pt;width:297pt;height:.75pt;z-index:251672064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56" type="#_x0000_t32" style="position:absolute;margin-left:-35.25pt;margin-top:10.65pt;width:297pt;height:.75pt;z-index:251670016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>
        <w:rPr>
          <w:noProof/>
          <w:lang w:eastAsia="tr-TR"/>
        </w:rPr>
        <w:pict>
          <v:shape id="_x0000_s1057" type="#_x0000_t32" style="position:absolute;margin-left:261.75pt;margin-top:20.95pt;width:297pt;height:.75pt;z-index:251673088" o:connectortype="straight"/>
        </w:pict>
      </w:r>
      <w:r w:rsidRPr="00501E14">
        <w:rPr>
          <w:b/>
          <w:sz w:val="20"/>
          <w:szCs w:val="20"/>
        </w:rPr>
        <w:t xml:space="preserve">18.   Manavdan 8 /5 kg elma, 7/2 kg kiraz ve 1/2kg biber alan Ayşe teyze toplam kaç kg malzeme almıştır? 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a.  </w:t>
      </w:r>
      <w:r w:rsidRPr="00A00B2C">
        <w:rPr>
          <w:sz w:val="20"/>
          <w:szCs w:val="20"/>
          <w:u w:val="single"/>
        </w:rPr>
        <w:t>35</w:t>
      </w:r>
      <w:r>
        <w:rPr>
          <w:sz w:val="20"/>
          <w:szCs w:val="20"/>
        </w:rPr>
        <w:t xml:space="preserve">                b. </w:t>
      </w:r>
      <w:r w:rsidRPr="00A00B2C">
        <w:rPr>
          <w:sz w:val="20"/>
          <w:szCs w:val="20"/>
          <w:u w:val="single"/>
        </w:rPr>
        <w:t xml:space="preserve">56 </w:t>
      </w:r>
      <w:r>
        <w:rPr>
          <w:sz w:val="20"/>
          <w:szCs w:val="20"/>
        </w:rPr>
        <w:t xml:space="preserve">                    c. </w:t>
      </w:r>
      <w:r w:rsidRPr="00A00B2C">
        <w:rPr>
          <w:sz w:val="20"/>
          <w:szCs w:val="20"/>
          <w:u w:val="single"/>
        </w:rPr>
        <w:t xml:space="preserve">25 </w:t>
      </w:r>
      <w:r>
        <w:rPr>
          <w:sz w:val="20"/>
          <w:szCs w:val="20"/>
        </w:rPr>
        <w:t xml:space="preserve">               d. </w:t>
      </w:r>
      <w:r w:rsidRPr="00A00B2C">
        <w:rPr>
          <w:sz w:val="20"/>
          <w:szCs w:val="20"/>
          <w:u w:val="single"/>
        </w:rPr>
        <w:t>40</w:t>
      </w:r>
    </w:p>
    <w:p w:rsidR="00A464E1" w:rsidRDefault="00A464E1" w:rsidP="000C250E">
      <w:pPr>
        <w:pStyle w:val="NoSpacing"/>
        <w:rPr>
          <w:sz w:val="20"/>
          <w:szCs w:val="20"/>
        </w:rPr>
      </w:pPr>
      <w:r w:rsidRPr="00A00B2C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A00B2C">
        <w:rPr>
          <w:sz w:val="20"/>
          <w:szCs w:val="20"/>
        </w:rPr>
        <w:t xml:space="preserve"> 10</w:t>
      </w:r>
      <w:r>
        <w:rPr>
          <w:sz w:val="20"/>
          <w:szCs w:val="20"/>
        </w:rPr>
        <w:t xml:space="preserve">                     10                        10                    10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58" type="#_x0000_t32" style="position:absolute;margin-left:261.75pt;margin-top:1.5pt;width:297pt;height:.75pt;z-index:251675136" o:connectortype="straight"/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>
        <w:rPr>
          <w:noProof/>
          <w:lang w:eastAsia="tr-TR"/>
        </w:rPr>
        <w:pict>
          <v:shape id="_x0000_s1059" type="#_x0000_t32" style="position:absolute;margin-left:-31.5pt;margin-top:9.9pt;width:297pt;height:.75pt;z-index:251674112" o:connectortype="straight"/>
        </w:pict>
      </w: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>19. Aşağıdaki şeklin simetriğini çiziniz.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  <w:r w:rsidRPr="00DA11D2">
        <w:rPr>
          <w:noProof/>
          <w:sz w:val="20"/>
          <w:szCs w:val="20"/>
          <w:lang w:eastAsia="tr-TR"/>
        </w:rPr>
        <w:pict>
          <v:shape id="8 Resim" o:spid="_x0000_i1031" type="#_x0000_t75" alt="kl.jpg" style="width:188.25pt;height:128.25pt;visibility:visible">
            <v:imagedata r:id="rId9" o:title=""/>
          </v:shape>
        </w:pic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Pr="00501E14" w:rsidRDefault="00A464E1" w:rsidP="000C250E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>20.  Aşağıdaki ifadeleri  +   ve   –   olarak ifade ediniz.</w:t>
      </w:r>
    </w:p>
    <w:p w:rsidR="00A464E1" w:rsidRDefault="00A464E1" w:rsidP="000C250E">
      <w:pPr>
        <w:pStyle w:val="NoSpacing"/>
        <w:rPr>
          <w:sz w:val="20"/>
          <w:szCs w:val="20"/>
        </w:rPr>
      </w:pPr>
    </w:p>
    <w:p w:rsidR="00A464E1" w:rsidRDefault="00A464E1" w:rsidP="00A00B2C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200 TL kar = ____________</w:t>
      </w:r>
    </w:p>
    <w:p w:rsidR="00A464E1" w:rsidRDefault="00A464E1" w:rsidP="00A00B2C">
      <w:pPr>
        <w:pStyle w:val="NoSpacing"/>
        <w:numPr>
          <w:ilvl w:val="0"/>
          <w:numId w:val="1"/>
        </w:numPr>
        <w:rPr>
          <w:sz w:val="20"/>
          <w:szCs w:val="20"/>
        </w:rPr>
      </w:pPr>
      <w:smartTag w:uri="urn:schemas-microsoft-com:office:smarttags" w:element="metricconverter">
        <w:smartTagPr>
          <w:attr w:name="ProductID" w:val="5 metre"/>
        </w:smartTagPr>
        <w:r>
          <w:rPr>
            <w:sz w:val="20"/>
            <w:szCs w:val="20"/>
          </w:rPr>
          <w:t>5 metre</w:t>
        </w:r>
      </w:smartTag>
      <w:r>
        <w:rPr>
          <w:sz w:val="20"/>
          <w:szCs w:val="20"/>
        </w:rPr>
        <w:t xml:space="preserve"> ileri = ___________</w:t>
      </w:r>
    </w:p>
    <w:p w:rsidR="00A464E1" w:rsidRDefault="00A464E1" w:rsidP="00A00B2C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0’ın altında 8 derece= ________</w:t>
      </w:r>
    </w:p>
    <w:p w:rsidR="00A464E1" w:rsidRDefault="00A464E1" w:rsidP="00A00B2C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Bankadan çekilen 20 TL= ___________</w:t>
      </w: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  <w:r w:rsidRPr="00DA2D77">
        <w:rPr>
          <w:b/>
          <w:sz w:val="20"/>
          <w:szCs w:val="20"/>
        </w:rPr>
        <w:t>21.   2, 9  -  1, 25 = ?  işleminin sonucu kaçtır?</w:t>
      </w: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Pr="00DA2D77" w:rsidRDefault="00A464E1" w:rsidP="00DA2D77">
      <w:pPr>
        <w:pStyle w:val="NoSpacing"/>
        <w:rPr>
          <w:sz w:val="20"/>
          <w:szCs w:val="20"/>
        </w:rPr>
      </w:pPr>
      <w:r w:rsidRPr="00DA2D77">
        <w:rPr>
          <w:sz w:val="20"/>
          <w:szCs w:val="20"/>
        </w:rPr>
        <w:t>a. 0,65                b. 1,65               c. 2,65            d. 1,60</w:t>
      </w: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22.    ‘ 0 , 4 , 5 , 7 ‘   rakamları ile yazabileceğim en küçük ondalık kesir kaçtır?</w:t>
      </w:r>
    </w:p>
    <w:p w:rsidR="00A464E1" w:rsidRDefault="00A464E1" w:rsidP="00DA2D77">
      <w:pPr>
        <w:pStyle w:val="NoSpacing"/>
        <w:rPr>
          <w:b/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  <w:r w:rsidRPr="00DA2D77">
        <w:rPr>
          <w:sz w:val="20"/>
          <w:szCs w:val="20"/>
        </w:rPr>
        <w:t>a. 0,457             b. 0,547            c. 0,745            d. 0,574</w:t>
      </w: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Pr="00DA2D77" w:rsidRDefault="00A464E1" w:rsidP="00DA2D7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23.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</w:tblGrid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60" style="position:absolute;margin-left:15.4pt;margin-top:1.1pt;width:138.75pt;height:57pt;z-index:251649536;mso-position-horizontal-relative:text;mso-position-vertical-relative:text" arcsize="10923f">
                  <v:textbox>
                    <w:txbxContent>
                      <w:p w:rsidR="00A464E1" w:rsidRPr="002312D0" w:rsidRDefault="00A464E1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2312D0">
                          <w:rPr>
                            <w:b/>
                            <w:sz w:val="20"/>
                            <w:szCs w:val="20"/>
                          </w:rPr>
                          <w:t>Yandaki kesir modelini ondalık kesir şeklinde yazınız.</w:t>
                        </w:r>
                      </w:p>
                    </w:txbxContent>
                  </v:textbox>
                </v:roundrect>
              </w:pict>
            </w: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  <w:r w:rsidRPr="00DA11D2">
              <w:rPr>
                <w:color w:val="8DB3E2"/>
                <w:sz w:val="20"/>
                <w:szCs w:val="20"/>
              </w:rPr>
              <w:t xml:space="preserve"> </w:t>
            </w: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  <w:r w:rsidRPr="00DA11D2">
              <w:rPr>
                <w:color w:val="8DB3E2"/>
                <w:sz w:val="20"/>
                <w:szCs w:val="20"/>
              </w:rPr>
              <w:t xml:space="preserve"> </w:t>
            </w: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48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  <w:tr w:rsidR="00A464E1" w:rsidRPr="00DA11D2" w:rsidTr="00DA11D2">
        <w:trPr>
          <w:trHeight w:val="265"/>
        </w:trPr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E5B8B7"/>
          </w:tcPr>
          <w:p w:rsidR="00A464E1" w:rsidRPr="00DA11D2" w:rsidRDefault="00A464E1" w:rsidP="00DA2D77">
            <w:pPr>
              <w:pStyle w:val="NoSpacing"/>
              <w:rPr>
                <w:color w:val="8DB3E2"/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50" w:type="dxa"/>
          </w:tcPr>
          <w:p w:rsidR="00A464E1" w:rsidRPr="00DA11D2" w:rsidRDefault="00A464E1" w:rsidP="00DA2D77">
            <w:pPr>
              <w:pStyle w:val="NoSpacing"/>
              <w:rPr>
                <w:sz w:val="20"/>
                <w:szCs w:val="20"/>
              </w:rPr>
            </w:pPr>
          </w:p>
        </w:tc>
      </w:tr>
    </w:tbl>
    <w:p w:rsidR="00A464E1" w:rsidRDefault="00A464E1" w:rsidP="00DA2D7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A464E1" w:rsidRPr="00501E14" w:rsidRDefault="00A464E1" w:rsidP="00DA2D77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24.    5  -  2  </w:t>
      </w:r>
      <w:r w:rsidRPr="00501E14">
        <w:rPr>
          <w:b/>
          <w:sz w:val="20"/>
          <w:szCs w:val="20"/>
          <w:u w:val="single"/>
        </w:rPr>
        <w:t>1</w:t>
      </w:r>
      <w:r w:rsidRPr="00501E14">
        <w:rPr>
          <w:b/>
          <w:sz w:val="20"/>
          <w:szCs w:val="20"/>
        </w:rPr>
        <w:t xml:space="preserve">  işleminin sonucu kaçtır?</w:t>
      </w:r>
    </w:p>
    <w:p w:rsidR="00A464E1" w:rsidRPr="00501E14" w:rsidRDefault="00A464E1" w:rsidP="00DA2D77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                      3</w:t>
      </w: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Pr="00501E14" w:rsidRDefault="00A464E1" w:rsidP="00DA2D77">
      <w:pPr>
        <w:pStyle w:val="NoSpacing"/>
        <w:rPr>
          <w:b/>
          <w:sz w:val="20"/>
          <w:szCs w:val="20"/>
        </w:rPr>
      </w:pPr>
      <w:r w:rsidRPr="00501E14">
        <w:rPr>
          <w:b/>
          <w:sz w:val="20"/>
          <w:szCs w:val="20"/>
        </w:rPr>
        <w:t xml:space="preserve">25 .   2/5 ‘İ 10 olan sayının  4/5 ‘i kaçtır? </w:t>
      </w: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Default="00A464E1" w:rsidP="00DA2D77">
      <w:pPr>
        <w:pStyle w:val="NoSpacing"/>
        <w:rPr>
          <w:sz w:val="20"/>
          <w:szCs w:val="20"/>
        </w:rPr>
      </w:pPr>
    </w:p>
    <w:p w:rsidR="00A464E1" w:rsidRPr="00DA2D77" w:rsidRDefault="00A464E1" w:rsidP="00DA2D77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Her bir soru 4 puandır.                              BAŞARILAR.</w:t>
      </w:r>
    </w:p>
    <w:sectPr w:rsidR="00A464E1" w:rsidRPr="00DA2D77" w:rsidSect="000C250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E082A"/>
    <w:multiLevelType w:val="hybridMultilevel"/>
    <w:tmpl w:val="DACA3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50E"/>
    <w:rsid w:val="000C250E"/>
    <w:rsid w:val="00117624"/>
    <w:rsid w:val="002312D0"/>
    <w:rsid w:val="00383EBD"/>
    <w:rsid w:val="003C6CF5"/>
    <w:rsid w:val="00501E14"/>
    <w:rsid w:val="00584C4E"/>
    <w:rsid w:val="00742802"/>
    <w:rsid w:val="00755B5C"/>
    <w:rsid w:val="007D293D"/>
    <w:rsid w:val="00803901"/>
    <w:rsid w:val="00A00B2C"/>
    <w:rsid w:val="00A141B1"/>
    <w:rsid w:val="00A464E1"/>
    <w:rsid w:val="00AB6C0D"/>
    <w:rsid w:val="00D95808"/>
    <w:rsid w:val="00DA11D2"/>
    <w:rsid w:val="00DA2D77"/>
    <w:rsid w:val="00E50B1A"/>
    <w:rsid w:val="00E858BC"/>
    <w:rsid w:val="00F313E6"/>
    <w:rsid w:val="00FB7561"/>
    <w:rsid w:val="00FE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6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C250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5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5B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312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B6C0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649</Words>
  <Characters>3705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8</cp:revision>
  <dcterms:created xsi:type="dcterms:W3CDTF">2012-03-14T17:58:00Z</dcterms:created>
  <dcterms:modified xsi:type="dcterms:W3CDTF">2012-03-15T18:32:00Z</dcterms:modified>
</cp:coreProperties>
</file>