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08" w:tblpY="439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10206"/>
      </w:tblGrid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1-En çok yağış alan bölgemiz Karadeniz Bölgesi’dir.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2-Akdeniz Bölgesi’nde karasal iklim görülür.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3-İç Anadolu Bölgesi’nin bitki örtüsü makidir.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4-Toros Dağları Karadeniz’e paralel uzanan sıradağdır.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5-Gediz Nehri Ege Denizi’ne dökülen akarsularımızdandır.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6-Sıcak ve kurak yaz,ılık ve yağışlı kış mevsimi denince Akdeniz iklimi aklımıza gelir.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7-Ülkemizde en çok orman Karadeniz Bölgesi’nde bulunur.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8-İç Anadolu Bölgesi’ndeki Tuz Gölü’nden tuz elde edilmektedir.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9-Buğday,arpa ve şekerpancarı en çok Akdeniz Bölgesi’nde yetiştirilir.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10-Denizler okyanuslardan daha büyük su kütleleridir.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11-Doğu Anadolu Bölgesi’nin akarsularından enerji üretiminde faydalanılır.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12-Ankara Marmara Bölgesi’nin en büyük ilidir.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13-Ağrı,Palandöken,Süphan dağları Doğu Anadolu Bölgesi’ndedir.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14-Türkiye’nin en yüksek ve en dağlı bölgesi İç Anadolu Bölgesi’dir.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15-Ege Bölgesi’nde dağlar denize dik uzanmaktadır.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16-Güneydoğu Anadolu bölgesinde köy evleri kerpiçtendir.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17-Doğal afetlerden en tehlikeli olanı sellerdir.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18-Ülkemizde en az deprem İç Anadolu Bölgesi’nde olmuştur.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19-Depremlerde sadece mal kaybı olur.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20-Deprem öncesinde hazırlık yaparak depremden korunabiliriz.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21-Dağların arasında S şeklindeki çukurlara vadi denir.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22-Türkiye topraklarının çok büyük kısmı Anadolu yarımadasındadır.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23-Türkiye’de toplam 6 tane boğaz vardır.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24-Göller denizlerden daha küçük su birikintisidir.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25-Türkiye’nin en güneyindeki yer  Sinop’taki İnceburun’dur.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26-Kabartma harita yaparken mavi rengi dağları belirtmek için kullanırız.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27-Kar yağışı sebebiyle birçok yol kapanabilir.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28-Kar yağışı en fazla Karadeniz Bölgesi’nde görülür.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29-Akdeniz ikliminin olduğu yerlerde çay bitkisi yetiştirilemez.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30-Mandalina ve limon gibi bitkiler ılık geçen kış mevsimi sebebiyle İç Anadolu’da  yetişir.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31-Ülkemizde buğday en fazla İç Anadolu Bölgesi’nde yetiştirilir.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32-Karasal iklimin bitki örtüsü makidir.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33-Karadeniz Bölgesinde yaşayan birisi evini kerpiçten yapar.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34-Ahşap evler en fazla turistik yerlerde görülür.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35-İnsanlar, yeryüzünde en fazla su kenarlarına yerleşmişlerdir.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36-Kışın kayak yapmak için Uludağ,Palandöken gibi yerler gidilir.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37-Ülkemize gelen turistler en fazla Doğu Anadolu Bölgesi’ne giderler.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38-Fabrika açmak isteyen birisi fabrikasını ulaşımı en kolay olan bölgelerde kurmak ister.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39-En kalabalık ilimiz İstanbul’dur.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40-Dağlık ve yüksek olan bölgelerimizde ulaşım imkanları daha fazla ve kolaydır.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41-Konya’ya gelen turistler en çok deniz kıyısına giderler.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42-Karadeniz Bölgesi’nde nüfus daha çok kıyı bölgelerde yoğunlaşmıştır.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43-Çanakkale Boğazı’ndaki köprünün adı Anafartalar Köprüsü’dür.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44-Balıkçılık en fazla Antalya’da yapılır.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45-En çok görülen doğal afet seldir.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46-Çığ en fazla Doğu Anadolu Bölgesi’nin dağlık kesimlerinde görülür.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47-Türkiye Deprem Haritası’nda  en riskli bölgeler 5. Bölgelerdir.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48-Deprem kadar kalitesiz yapılarda tehlikelidir.</w:t>
            </w:r>
          </w:p>
        </w:tc>
      </w:tr>
      <w:tr w:rsidR="00423680" w:rsidRPr="004D0D4A" w:rsidTr="004D0D4A">
        <w:tc>
          <w:tcPr>
            <w:tcW w:w="567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423680" w:rsidRPr="004D0D4A" w:rsidRDefault="00423680" w:rsidP="004D0D4A">
            <w:pPr>
              <w:spacing w:after="0" w:line="240" w:lineRule="auto"/>
              <w:rPr>
                <w:rFonts w:ascii="Comic Sans MS" w:hAnsi="Comic Sans MS"/>
              </w:rPr>
            </w:pPr>
            <w:r w:rsidRPr="004D0D4A">
              <w:rPr>
                <w:rFonts w:ascii="Comic Sans MS" w:hAnsi="Comic Sans MS"/>
              </w:rPr>
              <w:t>49-Türkiye’nin en büyük adası Rodos adasıdır.</w:t>
            </w:r>
          </w:p>
        </w:tc>
      </w:tr>
    </w:tbl>
    <w:p w:rsidR="00423680" w:rsidRPr="00BB7C95" w:rsidRDefault="00423680" w:rsidP="00BB7C9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 ifadelerden doğru olanların başına ‘’ D ‘’ , yanlış olanların başına ‘’ Y ‘’ harfi yazınız. </w:t>
      </w:r>
      <w:hyperlink r:id="rId5" w:history="1">
        <w:r w:rsidRPr="00AF67EF">
          <w:rPr>
            <w:rStyle w:val="Hyperlink"/>
            <w:rFonts w:ascii="Segoe UI" w:hAnsi="Segoe UI" w:cs="Segoe UI"/>
            <w:sz w:val="18"/>
            <w:szCs w:val="18"/>
            <w:lang w:eastAsia="tr-TR"/>
          </w:rPr>
          <w:t>www.sorubak.com</w:t>
        </w:r>
      </w:hyperlink>
      <w:r>
        <w:rPr>
          <w:rFonts w:ascii="Segoe UI" w:hAnsi="Segoe UI" w:cs="Segoe UI"/>
          <w:sz w:val="18"/>
          <w:szCs w:val="18"/>
          <w:lang w:eastAsia="tr-TR"/>
        </w:rPr>
        <w:t xml:space="preserve"> </w:t>
      </w:r>
    </w:p>
    <w:sectPr w:rsidR="00423680" w:rsidRPr="00BB7C95" w:rsidSect="008B7CD4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6A54"/>
    <w:multiLevelType w:val="hybridMultilevel"/>
    <w:tmpl w:val="726AE7D0"/>
    <w:lvl w:ilvl="0" w:tplc="7124FC6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C95"/>
    <w:rsid w:val="002A002D"/>
    <w:rsid w:val="00423680"/>
    <w:rsid w:val="004D0D4A"/>
    <w:rsid w:val="00597851"/>
    <w:rsid w:val="008B7CD4"/>
    <w:rsid w:val="00AB6ADF"/>
    <w:rsid w:val="00AF3FF6"/>
    <w:rsid w:val="00AF67EF"/>
    <w:rsid w:val="00BB7C95"/>
    <w:rsid w:val="00BD0BA6"/>
    <w:rsid w:val="00C95686"/>
    <w:rsid w:val="00D33E48"/>
    <w:rsid w:val="00D83729"/>
    <w:rsid w:val="00DD5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E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7C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B7C95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B6A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473</Words>
  <Characters>2698</Characters>
  <Application>Microsoft Office Outlook</Application>
  <DocSecurity>0</DocSecurity>
  <Lines>0</Lines>
  <Paragraphs>0</Paragraphs>
  <ScaleCrop>false</ScaleCrop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XP_Pro</dc:creator>
  <cp:keywords>www.sorubak.com</cp:keywords>
  <dc:description>www.sorubak.com</dc:description>
  <cp:lastModifiedBy>edanur</cp:lastModifiedBy>
  <cp:revision>2</cp:revision>
  <dcterms:created xsi:type="dcterms:W3CDTF">2012-01-06T19:11:00Z</dcterms:created>
  <dcterms:modified xsi:type="dcterms:W3CDTF">2012-02-19T13:53:00Z</dcterms:modified>
  <cp:category>www.sorubak.com</cp:category>
</cp:coreProperties>
</file>