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E78" w:rsidRDefault="00EC3E78" w:rsidP="006B6D04">
      <w:r w:rsidRPr="006B6D04">
        <w:rPr>
          <w:b/>
        </w:rPr>
        <w:t>1.</w:t>
      </w:r>
      <w:r>
        <w:t xml:space="preserve"> </w:t>
      </w:r>
      <w:r>
        <w:rPr>
          <w:noProof/>
          <w:lang w:eastAsia="tr-TR"/>
        </w:rPr>
        <w:pict>
          <v:rect id="_x0000_s1026" style="position:absolute;margin-left:-47.6pt;margin-top:-44.6pt;width:546.75pt;height:17.25pt;z-index:251658240;mso-position-horizontal-relative:text;mso-position-vertical-relative:text">
            <v:textbox>
              <w:txbxContent>
                <w:p w:rsidR="00EC3E78" w:rsidRPr="00822505" w:rsidRDefault="00EC3E78" w:rsidP="008225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YIL, AY, HAFTA, GÜN, SAAT, DAKİKA</w:t>
                  </w:r>
                </w:p>
              </w:txbxContent>
            </v:textbox>
          </v:rect>
        </w:pict>
      </w:r>
      <w:r>
        <w:t>Annem  21 Aralıkta ziyaretime geldi. Üç hafta bizde kalacağına göre annem hangi gün dönecektir?</w:t>
      </w:r>
    </w:p>
    <w:p w:rsidR="00EC3E78" w:rsidRDefault="00EC3E78" w:rsidP="006B6D04">
      <w:r>
        <w:t>A.10 Ocak                                B.9 Ocak                   C.11 Ocak                                D.12 Ocak</w:t>
      </w:r>
    </w:p>
    <w:p w:rsidR="00EC3E78" w:rsidRDefault="00EC3E78" w:rsidP="006B6D04"/>
    <w:p w:rsidR="00EC3E78" w:rsidRDefault="00EC3E78" w:rsidP="006B6D04">
      <w:r w:rsidRPr="006B6D04">
        <w:rPr>
          <w:b/>
        </w:rPr>
        <w:t>2.</w:t>
      </w:r>
      <w:r>
        <w:t>Saat 23:15’de uyuyan Arzu, sabah 08:05’de uyandı. Buna göre Arzu kaç dakika uyumuştur?</w:t>
      </w:r>
    </w:p>
    <w:p w:rsidR="00EC3E78" w:rsidRDefault="00EC3E78" w:rsidP="006B6D04">
      <w:r>
        <w:t>A. 540 dk        B.550 dk     C.530 dk       D.510 dk</w:t>
      </w:r>
    </w:p>
    <w:p w:rsidR="00EC3E78" w:rsidRDefault="00EC3E78" w:rsidP="006B6D04"/>
    <w:p w:rsidR="00EC3E78" w:rsidRDefault="00EC3E78" w:rsidP="006B6D04">
      <w:r w:rsidRPr="004F4B4B">
        <w:rPr>
          <w:b/>
        </w:rPr>
        <w:t>3.</w:t>
      </w:r>
      <w:r>
        <w:t xml:space="preserve"> Abim, mayıs ayında askere gitti. 15 ay askerlik yapacağına göre, abim askerden hangi ay dönecektir?</w:t>
      </w:r>
    </w:p>
    <w:p w:rsidR="00EC3E78" w:rsidRDefault="00EC3E78" w:rsidP="006B6D04">
      <w:r>
        <w:t>A.mayıs        B.ağustos    C. haziran    D.temmuz</w:t>
      </w:r>
    </w:p>
    <w:p w:rsidR="00EC3E78" w:rsidRDefault="00EC3E78" w:rsidP="006B6D04"/>
    <w:p w:rsidR="00EC3E78" w:rsidRDefault="00EC3E78" w:rsidP="006B6D04">
      <w:r w:rsidRPr="007007FF">
        <w:rPr>
          <w:b/>
        </w:rPr>
        <w:t>4</w:t>
      </w:r>
      <w:r>
        <w:t>.Ailemle birlikte iki haftalık bir tatile gittik. Tatilden 14 Haziranda döndüğümüze göre, tatile hangi gün gittik?</w:t>
      </w:r>
    </w:p>
    <w:p w:rsidR="00EC3E78" w:rsidRDefault="00EC3E78" w:rsidP="006B6D04">
      <w:r>
        <w:t>A.1 Haziran                           B. 30 Mayıs                C.31 Mayıs                            D.2 Haziran</w:t>
      </w:r>
    </w:p>
    <w:p w:rsidR="00EC3E78" w:rsidRDefault="00EC3E78" w:rsidP="006B6D04"/>
    <w:p w:rsidR="00EC3E78" w:rsidRDefault="00EC3E78" w:rsidP="006B6D04">
      <w:r w:rsidRPr="00D9171F">
        <w:rPr>
          <w:b/>
        </w:rPr>
        <w:t>5.</w:t>
      </w:r>
      <w:r>
        <w:t>Aldığım ürünün üzerinde son kullanma tarihi geçmesine  2 hafta kaldığını gördüm. Son kullanma tarihi 10 Eylül olduğuna göre, ürünü hangi tarihte aldım?</w:t>
      </w:r>
    </w:p>
    <w:p w:rsidR="00EC3E78" w:rsidRDefault="00EC3E78" w:rsidP="006B6D04">
      <w:r>
        <w:t>A.28 Ağustos                                  B.29 Ağustos    C. 27 Ağustos                                 D.30 Ağustos</w:t>
      </w:r>
    </w:p>
    <w:p w:rsidR="00EC3E78" w:rsidRDefault="00EC3E78" w:rsidP="006B6D04"/>
    <w:p w:rsidR="00EC3E78" w:rsidRDefault="00EC3E78" w:rsidP="006B6D04">
      <w:r w:rsidRPr="00D9171F">
        <w:rPr>
          <w:b/>
        </w:rPr>
        <w:t>6.</w:t>
      </w:r>
      <w:r>
        <w:t>Oya, SBS sınavına saat 10.30’da girdi. Sınav 2,5 saat sürdüğüne göre, Oya sınavdan saat kaçta çıkmıştır?</w:t>
      </w:r>
    </w:p>
    <w:p w:rsidR="00EC3E78" w:rsidRDefault="00EC3E78" w:rsidP="006B6D04">
      <w:r>
        <w:t>A.12:30          B.12:00           C.13:00       D.13:30</w:t>
      </w:r>
    </w:p>
    <w:p w:rsidR="00EC3E78" w:rsidRDefault="00EC3E78" w:rsidP="006B6D04"/>
    <w:p w:rsidR="00EC3E78" w:rsidRDefault="00EC3E78" w:rsidP="006B6D04">
      <w:r w:rsidRPr="00D9171F">
        <w:rPr>
          <w:b/>
        </w:rPr>
        <w:t>7.</w:t>
      </w:r>
      <w:r>
        <w:t>Ebru’nun çocuğu 14 aylıktır. Şu an nisan ayında olduğumuza göre, Ebru’nun çocuğu hangi ay dünyaya girmiştir?</w:t>
      </w:r>
    </w:p>
    <w:p w:rsidR="00EC3E78" w:rsidRDefault="00EC3E78" w:rsidP="006B6D04">
      <w:r>
        <w:t>A.mart         B.şubat          C.ocak        D.mayıs</w:t>
      </w:r>
    </w:p>
    <w:p w:rsidR="00EC3E78" w:rsidRDefault="00EC3E78" w:rsidP="006B6D04"/>
    <w:p w:rsidR="00EC3E78" w:rsidRDefault="00EC3E78" w:rsidP="006B6D04">
      <w:r w:rsidRPr="00E00BE1">
        <w:rPr>
          <w:b/>
        </w:rPr>
        <w:t>8.</w:t>
      </w:r>
      <w:r>
        <w:t>Ali, 16 hafta boyunca diyet yaptı. Ali, kaç ay diyet yapmıştır?</w:t>
      </w:r>
    </w:p>
    <w:p w:rsidR="00EC3E78" w:rsidRDefault="00EC3E78" w:rsidP="006B6D04">
      <w:r>
        <w:t>A.3                  B.4                C.5                D.6</w:t>
      </w:r>
    </w:p>
    <w:p w:rsidR="00EC3E78" w:rsidRDefault="00EC3E78" w:rsidP="006B6D04"/>
    <w:p w:rsidR="00EC3E78" w:rsidRDefault="00EC3E78" w:rsidP="006B6D04">
      <w:r w:rsidRPr="00E00BE1">
        <w:rPr>
          <w:b/>
        </w:rPr>
        <w:t>9.</w:t>
      </w:r>
      <w:r>
        <w:t>Ayşe,2002 yılında doğdu. Ayşe’nin doğduğu yıl bir artık yıl olduğuna göre, aşağıdaki yıllardan hangisi bir artık yıl değildir?</w:t>
      </w:r>
    </w:p>
    <w:p w:rsidR="00EC3E78" w:rsidRDefault="00EC3E78" w:rsidP="006B6D04">
      <w:r>
        <w:t>A.1994              B.2018         C.2032          D.2044</w:t>
      </w:r>
    </w:p>
    <w:p w:rsidR="00EC3E78" w:rsidRDefault="00EC3E78" w:rsidP="006B6D04"/>
    <w:p w:rsidR="00EC3E78" w:rsidRDefault="00EC3E78" w:rsidP="006B6D04">
      <w:r w:rsidRPr="00602A28">
        <w:rPr>
          <w:b/>
        </w:rPr>
        <w:t>10.</w:t>
      </w:r>
      <w:r>
        <w:t>Ece, sinemada saat 15:15 seansına girdi. Filmden saat 17:00’de çıktığına göre, film kaç dakika sürmüştür?</w:t>
      </w:r>
    </w:p>
    <w:p w:rsidR="00EC3E78" w:rsidRDefault="00EC3E78" w:rsidP="006B6D04">
      <w:r>
        <w:t>A.120 dk       B.105 dk       C. 115 dk      D.110 dk</w:t>
      </w:r>
    </w:p>
    <w:p w:rsidR="00EC3E78" w:rsidRDefault="00EC3E78" w:rsidP="006B6D04"/>
    <w:p w:rsidR="00EC3E78" w:rsidRDefault="00EC3E78" w:rsidP="006B6D04">
      <w:r w:rsidRPr="00602A28">
        <w:rPr>
          <w:b/>
        </w:rPr>
        <w:t>11</w:t>
      </w:r>
      <w:r>
        <w:t>.Mert, bavulunu alıp bir mart sabahı evden ayrıldı. 32 hafta sonra döndüğünde hangi ayda gelmiştir?</w:t>
      </w:r>
    </w:p>
    <w:p w:rsidR="00EC3E78" w:rsidRDefault="00EC3E78" w:rsidP="006B6D04">
      <w:r>
        <w:t>A.kasım           A.aralık         C.ekim           D.eylül</w:t>
      </w:r>
    </w:p>
    <w:p w:rsidR="00EC3E78" w:rsidRDefault="00EC3E78" w:rsidP="006B6D04">
      <w:r w:rsidRPr="00602A28">
        <w:rPr>
          <w:b/>
        </w:rPr>
        <w:t>12</w:t>
      </w:r>
      <w:r>
        <w:t>. “Beşiktaşlı Nobre,  1 yıl 2 ay sonra nihayet gol atmayı başardı.”</w:t>
      </w:r>
    </w:p>
    <w:p w:rsidR="00EC3E78" w:rsidRDefault="00EC3E78" w:rsidP="006B6D04">
      <w:r>
        <w:t>Buna göre Nobre, kaç gün sonra gol atmıştır?</w:t>
      </w:r>
    </w:p>
    <w:p w:rsidR="00EC3E78" w:rsidRDefault="00EC3E78" w:rsidP="006B6D04">
      <w:r>
        <w:t>A.425                  B.415             C.435           D.420</w:t>
      </w:r>
    </w:p>
    <w:p w:rsidR="00EC3E78" w:rsidRDefault="00EC3E78" w:rsidP="006B6D04">
      <w:r w:rsidRPr="0064380B">
        <w:rPr>
          <w:b/>
        </w:rPr>
        <w:t>13.</w:t>
      </w:r>
      <w:r>
        <w:t xml:space="preserve"> “Beşiktaş, 15 hafta hiç yenilmedi.”</w:t>
      </w:r>
    </w:p>
    <w:p w:rsidR="00EC3E78" w:rsidRDefault="00EC3E78" w:rsidP="006B6D04">
      <w:r>
        <w:t>Buna göre Beşiktaş kaç gün yenilmemiştir?</w:t>
      </w:r>
    </w:p>
    <w:p w:rsidR="00EC3E78" w:rsidRDefault="00EC3E78" w:rsidP="006B6D04">
      <w:r>
        <w:t>A.105              B.95           C.115             D.60</w:t>
      </w:r>
    </w:p>
    <w:p w:rsidR="00EC3E78" w:rsidRPr="00725D31" w:rsidRDefault="00EC3E78" w:rsidP="006B6D04">
      <w:pPr>
        <w:rPr>
          <w:b/>
        </w:rPr>
      </w:pPr>
      <w:r w:rsidRPr="00725D31">
        <w:rPr>
          <w:b/>
        </w:rPr>
        <w:t>KOLAY GELSİN…</w:t>
      </w:r>
      <w:r>
        <w:rPr>
          <w:b/>
        </w:rPr>
        <w:t xml:space="preserve"> </w:t>
      </w:r>
      <w:hyperlink r:id="rId5" w:history="1">
        <w:r>
          <w:rPr>
            <w:rStyle w:val="Hyperlink"/>
            <w:i/>
          </w:rPr>
          <w:t>www.sorubak.com</w:t>
        </w:r>
      </w:hyperlink>
    </w:p>
    <w:sectPr w:rsidR="00EC3E78" w:rsidRPr="00725D31" w:rsidSect="00822505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335"/>
    <w:multiLevelType w:val="hybridMultilevel"/>
    <w:tmpl w:val="455E7F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6B0C2F"/>
    <w:multiLevelType w:val="hybridMultilevel"/>
    <w:tmpl w:val="D5BE80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505"/>
    <w:rsid w:val="003D2FB1"/>
    <w:rsid w:val="0043511F"/>
    <w:rsid w:val="004F4B4B"/>
    <w:rsid w:val="00525207"/>
    <w:rsid w:val="005439CF"/>
    <w:rsid w:val="0055162C"/>
    <w:rsid w:val="00602A28"/>
    <w:rsid w:val="0064380B"/>
    <w:rsid w:val="006B6D04"/>
    <w:rsid w:val="007007FF"/>
    <w:rsid w:val="00725D31"/>
    <w:rsid w:val="00822505"/>
    <w:rsid w:val="00884D08"/>
    <w:rsid w:val="00A12E55"/>
    <w:rsid w:val="00B214B2"/>
    <w:rsid w:val="00CF3AAE"/>
    <w:rsid w:val="00D9171F"/>
    <w:rsid w:val="00E00BE1"/>
    <w:rsid w:val="00EC3E78"/>
    <w:rsid w:val="00EF2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9C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6D0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5162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1</Pages>
  <Words>356</Words>
  <Characters>2033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11</cp:revision>
  <dcterms:created xsi:type="dcterms:W3CDTF">2010-12-06T09:41:00Z</dcterms:created>
  <dcterms:modified xsi:type="dcterms:W3CDTF">2012-02-19T14:12:00Z</dcterms:modified>
</cp:coreProperties>
</file>