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**Aşağıdaki eşitliklerde noktalı yerleri tamamlayınız.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-23 gün =………..hafta………….gün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-41gün=……………hafta…………..gün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-52gün=…………hafta…………</w:t>
      </w:r>
      <w:r>
        <w:rPr>
          <w:rFonts w:ascii="Comic Sans MS" w:hAnsi="Comic Sans MS"/>
        </w:rPr>
        <w:t>.gün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>-65gün=………….hafta……………gün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-48gün=………..hafta……….gün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-94gün=……………hafta……….gün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-121gün=……..hafta…………gün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-105gün=…………hafta…………gün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-184gün=………..hafta………</w:t>
      </w:r>
      <w:r>
        <w:rPr>
          <w:rFonts w:ascii="Comic Sans MS" w:hAnsi="Comic Sans MS"/>
        </w:rPr>
        <w:t>gün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>-172gün=……………hafta…………gün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  <w:b/>
        </w:rPr>
        <w:t>NOT</w:t>
      </w:r>
      <w:r w:rsidRPr="00CA190C">
        <w:rPr>
          <w:rFonts w:ascii="Comic Sans MS" w:hAnsi="Comic Sans MS"/>
        </w:rPr>
        <w:t>:  1 Hafta 7 gün,   1 yıl 52 hafta,  1 yıl 12 ay, 1 gün 24 saat, , 1 yıl 365 gün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 xml:space="preserve">1 km=1000 metre,   1 metre=100 cm </w:t>
      </w:r>
      <w:r w:rsidRPr="00CA190C">
        <w:rPr>
          <w:rFonts w:ascii="Comic Sans MS" w:hAnsi="Comic Sans MS"/>
        </w:rPr>
        <w:tab/>
        <w:t>1cm= 10 mm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*4 yıl=…………..hafta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3 yıl=………….hafta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10 yıl=……………hafta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*2 yıl=…………..hafta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8 yıl=………….hafta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12yıl=…………….hafta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 9yıl =………….hafta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11 yıl=……..hafta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20 yıl=……………hafta</w:t>
      </w:r>
    </w:p>
    <w:p w:rsidR="005A581C" w:rsidRPr="00CA190C" w:rsidRDefault="005A581C">
      <w:pPr>
        <w:rPr>
          <w:rFonts w:ascii="Comic Sans MS" w:hAnsi="Comic Sans MS"/>
        </w:rPr>
      </w:pP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*28 ay =……………yıl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38 ay =…………..yıl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135 ay =…………….yıl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*42 ay=……………yıl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54 ay =…………..yıl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144 ay =…………….yıl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 xml:space="preserve">*51 ay =…………...yıl 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62 ay =…………..yıl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88 ay =…………….yıl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*4 hafta =……..gün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7 hafta=……….gün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10 hafta =…………. Gün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5 hafta =…………gün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8 hafta=………..gün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  <w:t>20 hafta =……………gün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**Aşağıda verilen eşitliklerde boşlukları doldurunuz.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*500 cm =……….. metre</w:t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*  </w:t>
      </w:r>
      <w:r w:rsidRPr="00CA190C">
        <w:rPr>
          <w:rFonts w:ascii="Comic Sans MS" w:hAnsi="Comic Sans MS"/>
        </w:rPr>
        <w:t xml:space="preserve">400 cm =……….metre </w:t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*</w:t>
      </w:r>
      <w:r w:rsidRPr="00CA190C">
        <w:rPr>
          <w:rFonts w:ascii="Comic Sans MS" w:hAnsi="Comic Sans MS"/>
        </w:rPr>
        <w:t>750 cm =…………metre…….cm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*840 cm =……….metre…….cm</w:t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* </w:t>
      </w:r>
      <w:r w:rsidRPr="00CA190C">
        <w:rPr>
          <w:rFonts w:ascii="Comic Sans MS" w:hAnsi="Comic Sans MS"/>
        </w:rPr>
        <w:t>240 cm=………m ………</w:t>
      </w:r>
      <w:r>
        <w:rPr>
          <w:rFonts w:ascii="Comic Sans MS" w:hAnsi="Comic Sans MS"/>
        </w:rPr>
        <w:t xml:space="preserve">.cm      *  </w:t>
      </w:r>
      <w:r w:rsidRPr="00CA190C">
        <w:rPr>
          <w:rFonts w:ascii="Comic Sans MS" w:hAnsi="Comic Sans MS"/>
        </w:rPr>
        <w:t>150 cm=…………..m …………cm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*180 cm =…………m ………cm</w:t>
      </w:r>
      <w:r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>*</w:t>
      </w:r>
      <w:r w:rsidRPr="00CA190C">
        <w:rPr>
          <w:rFonts w:ascii="Comic Sans MS" w:hAnsi="Comic Sans MS"/>
        </w:rPr>
        <w:t>320 cm=………….m ………..cm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*40 mm =………</w:t>
      </w:r>
      <w:r>
        <w:rPr>
          <w:rFonts w:ascii="Comic Sans MS" w:hAnsi="Comic Sans MS"/>
        </w:rPr>
        <w:t>cm</w:t>
      </w:r>
      <w:r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ab/>
        <w:t xml:space="preserve">    *</w:t>
      </w:r>
      <w:r w:rsidRPr="00CA190C">
        <w:rPr>
          <w:rFonts w:ascii="Comic Sans MS" w:hAnsi="Comic Sans MS"/>
        </w:rPr>
        <w:t>120 mm=……..cm</w:t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* </w:t>
      </w:r>
      <w:r w:rsidRPr="00CA190C">
        <w:rPr>
          <w:rFonts w:ascii="Comic Sans MS" w:hAnsi="Comic Sans MS"/>
        </w:rPr>
        <w:t>345mm=…..cm…</w:t>
      </w:r>
      <w:r>
        <w:rPr>
          <w:rFonts w:ascii="Comic Sans MS" w:hAnsi="Comic Sans MS"/>
        </w:rPr>
        <w:t xml:space="preserve">   </w:t>
      </w:r>
      <w:r w:rsidRPr="00CA190C">
        <w:rPr>
          <w:rFonts w:ascii="Comic Sans MS" w:hAnsi="Comic Sans MS"/>
        </w:rPr>
        <w:t>…mm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*5 km =…………..metre</w:t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ab/>
        <w:t xml:space="preserve">     *</w:t>
      </w:r>
      <w:r w:rsidRPr="00CA190C">
        <w:rPr>
          <w:rFonts w:ascii="Comic Sans MS" w:hAnsi="Comic Sans MS"/>
        </w:rPr>
        <w:t xml:space="preserve">15 km=………metre </w:t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ab/>
        <w:t xml:space="preserve">      *</w:t>
      </w:r>
      <w:r w:rsidRPr="00CA190C">
        <w:rPr>
          <w:rFonts w:ascii="Comic Sans MS" w:hAnsi="Comic Sans MS"/>
        </w:rPr>
        <w:t>36 km =………metre</w:t>
      </w:r>
    </w:p>
    <w:p w:rsidR="005A581C" w:rsidRPr="00CA190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*5400 metre=………… km……..metre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</w:t>
      </w:r>
      <w:r w:rsidRPr="00CA190C">
        <w:rPr>
          <w:rFonts w:ascii="Comic Sans MS" w:hAnsi="Comic Sans MS"/>
        </w:rPr>
        <w:t>8600 metre =……….km……………metre</w:t>
      </w:r>
    </w:p>
    <w:p w:rsidR="005A581C" w:rsidRDefault="005A581C">
      <w:pPr>
        <w:rPr>
          <w:rFonts w:ascii="Comic Sans MS" w:hAnsi="Comic Sans MS"/>
        </w:rPr>
      </w:pPr>
      <w:r w:rsidRPr="00CA190C">
        <w:rPr>
          <w:rFonts w:ascii="Comic Sans MS" w:hAnsi="Comic Sans MS"/>
        </w:rPr>
        <w:t>*12500 metre =……….km………. metre</w:t>
      </w:r>
      <w:r w:rsidRPr="00CA190C">
        <w:rPr>
          <w:rFonts w:ascii="Comic Sans MS" w:hAnsi="Comic Sans MS"/>
        </w:rPr>
        <w:tab/>
      </w:r>
      <w:r w:rsidRPr="00CA190C">
        <w:rPr>
          <w:rFonts w:ascii="Comic Sans MS" w:hAnsi="Comic Sans MS"/>
        </w:rPr>
        <w:tab/>
      </w:r>
      <w:r>
        <w:rPr>
          <w:rFonts w:ascii="Comic Sans MS" w:hAnsi="Comic Sans MS"/>
        </w:rPr>
        <w:t>*</w:t>
      </w:r>
      <w:r w:rsidRPr="00CA190C">
        <w:rPr>
          <w:rFonts w:ascii="Comic Sans MS" w:hAnsi="Comic Sans MS"/>
        </w:rPr>
        <w:t>24750 metre=……….km…………..metre</w:t>
      </w:r>
    </w:p>
    <w:p w:rsidR="005A581C" w:rsidRDefault="005A581C">
      <w:pPr>
        <w:rPr>
          <w:rFonts w:ascii="Comic Sans MS" w:hAnsi="Comic Sans MS"/>
        </w:rPr>
      </w:pPr>
    </w:p>
    <w:p w:rsidR="005A581C" w:rsidRPr="00F2031F" w:rsidRDefault="005A581C" w:rsidP="00F2031F">
      <w:pPr>
        <w:pStyle w:val="NoSpacing"/>
        <w:rPr>
          <w:rFonts w:ascii="Comic Sans MS" w:hAnsi="Comic Sans MS"/>
        </w:rPr>
      </w:pPr>
      <w:r w:rsidRPr="00F2031F">
        <w:rPr>
          <w:rFonts w:ascii="Comic Sans MS" w:hAnsi="Comic Sans MS"/>
        </w:rPr>
        <w:t>Aşağıda verilen saatlerin kaç olduğunu altına yazınız.</w:t>
      </w:r>
    </w:p>
    <w:p w:rsidR="005A581C" w:rsidRDefault="005A581C" w:rsidP="00F2031F">
      <w:pPr>
        <w:pStyle w:val="NoSpacing"/>
      </w:pPr>
      <w:r w:rsidRPr="005B2A4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istanbul.com/Rep/PortalImages/haberler-saat-detay-212x266.jpg" style="width:65.25pt;height:81.75pt;visibility:visible">
            <v:imagedata r:id="rId4" o:title=""/>
          </v:shape>
        </w:pict>
      </w:r>
      <w:r>
        <w:t xml:space="preserve">                       </w:t>
      </w:r>
      <w:r w:rsidRPr="005B2A4E">
        <w:rPr>
          <w:noProof/>
          <w:lang w:eastAsia="tr-TR"/>
        </w:rPr>
        <w:pict>
          <v:shape id="Resim 7" o:spid="_x0000_i1026" type="#_x0000_t75" alt="http://t0.gstatic.com/images?q=tbn:ANd9GcTK5ktcrrVZ8a18ucC1t90MbqCTl7PYpzuZ1cqdbmGv02BHJCWzqhMSfstQ" style="width:76.5pt;height:76.5pt;visibility:visible">
            <v:imagedata r:id="rId5" o:title=""/>
          </v:shape>
        </w:pict>
      </w:r>
      <w:r>
        <w:t xml:space="preserve">                                   </w:t>
      </w:r>
      <w:r w:rsidRPr="005B2A4E">
        <w:rPr>
          <w:noProof/>
          <w:lang w:eastAsia="tr-TR"/>
        </w:rPr>
        <w:pict>
          <v:shape id="Resim 10" o:spid="_x0000_i1027" type="#_x0000_t75" alt="http://t0.gstatic.com/images?q=tbn:ANd9GcRBrCAOOLCjq5peciUS8KjUfd29IIusDluVTaRvwVUYgYNtrMT9Rw" style="width:74.25pt;height:74.25pt;visibility:visible">
            <v:imagedata r:id="rId6" o:title=""/>
          </v:shape>
        </w:pict>
      </w:r>
    </w:p>
    <w:p w:rsidR="005A581C" w:rsidRPr="00E20686" w:rsidRDefault="005A581C" w:rsidP="00F2031F">
      <w:pPr>
        <w:pStyle w:val="NoSpacing"/>
        <w:rPr>
          <w:rFonts w:ascii="Comic Sans MS" w:hAnsi="Comic Sans MS"/>
        </w:rPr>
      </w:pPr>
      <w:r w:rsidRPr="00E20686">
        <w:rPr>
          <w:rFonts w:ascii="Comic Sans MS" w:hAnsi="Comic Sans MS"/>
        </w:rPr>
        <w:t>Öğleden önce:……….</w:t>
      </w:r>
      <w:r w:rsidRPr="00E20686">
        <w:rPr>
          <w:rFonts w:ascii="Comic Sans MS" w:hAnsi="Comic Sans MS"/>
        </w:rPr>
        <w:tab/>
      </w:r>
      <w:r w:rsidRPr="00E20686">
        <w:rPr>
          <w:rFonts w:ascii="Comic Sans MS" w:hAnsi="Comic Sans MS"/>
        </w:rPr>
        <w:tab/>
        <w:t>Öğleden önce:……….</w:t>
      </w:r>
      <w:r w:rsidRPr="00E20686">
        <w:rPr>
          <w:rFonts w:ascii="Comic Sans MS" w:hAnsi="Comic Sans MS"/>
        </w:rPr>
        <w:tab/>
      </w:r>
      <w:r w:rsidRPr="00E20686">
        <w:rPr>
          <w:rFonts w:ascii="Comic Sans MS" w:hAnsi="Comic Sans MS"/>
        </w:rPr>
        <w:tab/>
      </w:r>
      <w:r w:rsidRPr="00E20686">
        <w:rPr>
          <w:rFonts w:ascii="Comic Sans MS" w:hAnsi="Comic Sans MS"/>
        </w:rPr>
        <w:tab/>
        <w:t>Öğleden önce:……….</w:t>
      </w:r>
      <w:r w:rsidRPr="00E20686">
        <w:rPr>
          <w:rFonts w:ascii="Comic Sans MS" w:hAnsi="Comic Sans MS"/>
        </w:rPr>
        <w:tab/>
      </w:r>
    </w:p>
    <w:p w:rsidR="005A581C" w:rsidRPr="00E20686" w:rsidRDefault="005A581C" w:rsidP="00F2031F">
      <w:pPr>
        <w:pStyle w:val="NoSpacing"/>
        <w:rPr>
          <w:rFonts w:ascii="Comic Sans MS" w:hAnsi="Comic Sans MS"/>
        </w:rPr>
      </w:pPr>
      <w:r w:rsidRPr="00E20686">
        <w:rPr>
          <w:rFonts w:ascii="Comic Sans MS" w:hAnsi="Comic Sans MS"/>
        </w:rPr>
        <w:t>Öğleden sonra:……..</w:t>
      </w:r>
      <w:r w:rsidRPr="00E20686">
        <w:rPr>
          <w:rFonts w:ascii="Comic Sans MS" w:hAnsi="Comic Sans MS"/>
        </w:rPr>
        <w:tab/>
      </w:r>
      <w:r w:rsidRPr="00E20686">
        <w:rPr>
          <w:rFonts w:ascii="Comic Sans MS" w:hAnsi="Comic Sans MS"/>
        </w:rPr>
        <w:tab/>
        <w:t>Öğleden sonra:……..</w:t>
      </w:r>
      <w:r w:rsidRPr="00E20686">
        <w:rPr>
          <w:rFonts w:ascii="Comic Sans MS" w:hAnsi="Comic Sans MS"/>
        </w:rPr>
        <w:tab/>
      </w:r>
      <w:r w:rsidRPr="00E20686">
        <w:rPr>
          <w:rFonts w:ascii="Comic Sans MS" w:hAnsi="Comic Sans MS"/>
        </w:rPr>
        <w:tab/>
      </w:r>
      <w:r w:rsidRPr="00E20686">
        <w:rPr>
          <w:rFonts w:ascii="Comic Sans MS" w:hAnsi="Comic Sans MS"/>
        </w:rPr>
        <w:tab/>
        <w:t>Öğleden sonra:……..</w:t>
      </w:r>
    </w:p>
    <w:p w:rsidR="005A581C" w:rsidRDefault="005A581C" w:rsidP="00F2031F">
      <w:pPr>
        <w:rPr>
          <w:rFonts w:ascii="Comic Sans MS" w:hAnsi="Comic Sans MS"/>
        </w:rPr>
      </w:pPr>
    </w:p>
    <w:p w:rsidR="005A581C" w:rsidRDefault="005A581C" w:rsidP="00F2031F">
      <w:pPr>
        <w:rPr>
          <w:rFonts w:ascii="Comic Sans MS" w:hAnsi="Comic Sans MS"/>
        </w:rPr>
      </w:pPr>
      <w:r>
        <w:rPr>
          <w:rFonts w:ascii="Comic Sans MS" w:hAnsi="Comic Sans MS"/>
        </w:rPr>
        <w:t>*Aşağıda verilen problemlerin çözümlerini verilen boşluklara yapınız.</w:t>
      </w:r>
    </w:p>
    <w:p w:rsidR="005A581C" w:rsidRDefault="005A581C" w:rsidP="00F2031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1) A şehrinden B şehrine saatte 50 km hızla giden bir araç  2 saat sonunda mola veriyor. A şehri ile B şehri arası 250 km olduğuna göre  aracın kaç </w:t>
      </w:r>
      <w:r w:rsidRPr="00F2031F">
        <w:rPr>
          <w:rFonts w:ascii="Comic Sans MS" w:hAnsi="Comic Sans MS"/>
          <w:u w:val="single"/>
        </w:rPr>
        <w:t>km</w:t>
      </w:r>
      <w:r>
        <w:rPr>
          <w:rFonts w:ascii="Comic Sans MS" w:hAnsi="Comic Sans MS"/>
        </w:rPr>
        <w:t xml:space="preserve"> yolu kalmıştır?</w:t>
      </w:r>
    </w:p>
    <w:p w:rsidR="005A581C" w:rsidRDefault="005A581C" w:rsidP="00F2031F">
      <w:pPr>
        <w:rPr>
          <w:rFonts w:ascii="Comic Sans MS" w:hAnsi="Comic Sans MS"/>
        </w:rPr>
      </w:pPr>
    </w:p>
    <w:p w:rsidR="005A581C" w:rsidRDefault="005A581C" w:rsidP="00F2031F">
      <w:pPr>
        <w:rPr>
          <w:rFonts w:ascii="Comic Sans MS" w:hAnsi="Comic Sans MS"/>
        </w:rPr>
      </w:pPr>
    </w:p>
    <w:p w:rsidR="005A581C" w:rsidRDefault="005A581C" w:rsidP="00F2031F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26" style="position:absolute;margin-left:13.15pt;margin-top:5.45pt;width:99pt;height:37.5pt;z-index:251658240"/>
        </w:pict>
      </w:r>
      <w:r>
        <w:rPr>
          <w:rFonts w:ascii="Comic Sans MS" w:hAnsi="Comic Sans MS"/>
        </w:rPr>
        <w:t>2)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Şekildeki koşu parkurunun çevresi 300 metredir. Bu parkurda                     </w:t>
      </w:r>
    </w:p>
    <w:p w:rsidR="005A581C" w:rsidRDefault="005A581C" w:rsidP="00F2031F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Günde 5 tur atan Ali bir hafta sonunda kaç km yol koşmuş olur?</w:t>
      </w:r>
    </w:p>
    <w:p w:rsidR="005A581C" w:rsidRDefault="005A581C" w:rsidP="00F2031F">
      <w:pPr>
        <w:rPr>
          <w:rFonts w:ascii="Comic Sans MS" w:hAnsi="Comic Sans MS"/>
        </w:rPr>
      </w:pPr>
    </w:p>
    <w:p w:rsidR="005A581C" w:rsidRDefault="005A581C" w:rsidP="00F2031F">
      <w:pPr>
        <w:rPr>
          <w:rFonts w:ascii="Comic Sans MS" w:hAnsi="Comic Sans MS"/>
        </w:rPr>
      </w:pPr>
    </w:p>
    <w:p w:rsidR="005A581C" w:rsidRDefault="005A581C" w:rsidP="00F2031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3)  4 metrelik kumaşın bir ucundan 50 cm diğer ucunda 300 mm kesilmiştir. Geriye kalan kumaş kaç </w:t>
      </w:r>
      <w:r w:rsidRPr="00E20686">
        <w:rPr>
          <w:rFonts w:ascii="Comic Sans MS" w:hAnsi="Comic Sans MS"/>
          <w:u w:val="single"/>
        </w:rPr>
        <w:t xml:space="preserve">cm’ </w:t>
      </w:r>
      <w:r>
        <w:rPr>
          <w:rFonts w:ascii="Comic Sans MS" w:hAnsi="Comic Sans MS"/>
        </w:rPr>
        <w:t>dir?</w:t>
      </w:r>
    </w:p>
    <w:p w:rsidR="005A581C" w:rsidRDefault="005A581C" w:rsidP="00F2031F">
      <w:pPr>
        <w:rPr>
          <w:rFonts w:ascii="Comic Sans MS" w:hAnsi="Comic Sans MS"/>
        </w:rPr>
      </w:pPr>
    </w:p>
    <w:p w:rsidR="005A581C" w:rsidRDefault="005A581C" w:rsidP="00F2031F">
      <w:pPr>
        <w:rPr>
          <w:rFonts w:ascii="Comic Sans MS" w:hAnsi="Comic Sans MS"/>
        </w:rPr>
      </w:pPr>
      <w:r>
        <w:rPr>
          <w:rFonts w:ascii="Comic Sans MS" w:hAnsi="Comic Sans MS"/>
        </w:rPr>
        <w:t>4) Günde 4 saat ders çalışan bir öğrenci bir haftada toplam kaç saat ders çalışır?</w:t>
      </w:r>
    </w:p>
    <w:p w:rsidR="005A581C" w:rsidRDefault="005A581C" w:rsidP="00F2031F">
      <w:pPr>
        <w:rPr>
          <w:rFonts w:ascii="Comic Sans MS" w:hAnsi="Comic Sans MS"/>
        </w:rPr>
      </w:pPr>
    </w:p>
    <w:p w:rsidR="005A581C" w:rsidRDefault="005A581C" w:rsidP="00F2031F">
      <w:pPr>
        <w:rPr>
          <w:rFonts w:ascii="Comic Sans MS" w:hAnsi="Comic Sans MS"/>
        </w:rPr>
      </w:pPr>
      <w:r>
        <w:rPr>
          <w:rFonts w:ascii="Comic Sans MS" w:hAnsi="Comic Sans MS"/>
        </w:rPr>
        <w:t>5) günde 2 saat 20 dakika antrenman yapan sporcu 15 gün sonunda kaç saat spor yapar?</w:t>
      </w:r>
    </w:p>
    <w:p w:rsidR="005A581C" w:rsidRDefault="005A581C" w:rsidP="00F2031F">
      <w:pPr>
        <w:rPr>
          <w:rFonts w:ascii="Comic Sans MS" w:hAnsi="Comic Sans MS"/>
        </w:rPr>
      </w:pPr>
    </w:p>
    <w:p w:rsidR="005A581C" w:rsidRPr="00CA190C" w:rsidRDefault="005A581C" w:rsidP="00F2031F">
      <w:pPr>
        <w:rPr>
          <w:rFonts w:ascii="Comic Sans MS" w:hAnsi="Comic Sans MS"/>
        </w:rPr>
      </w:pPr>
      <w:r>
        <w:rPr>
          <w:rFonts w:ascii="Comic Sans MS" w:hAnsi="Comic Sans MS"/>
        </w:rPr>
        <w:t>6)Bir otobüs birinci gün 2 saat 20 dakika ikinci gün 4 saat 40 dakika yol gitmiştir. Bu araç 2 günde toplam kaç saat yol gitmiştir?</w:t>
      </w:r>
    </w:p>
    <w:p w:rsidR="005A581C" w:rsidRPr="00CA190C" w:rsidRDefault="005A581C" w:rsidP="00F2031F">
      <w:pPr>
        <w:rPr>
          <w:rFonts w:ascii="Comic Sans MS" w:hAnsi="Comic Sans MS"/>
        </w:rPr>
      </w:pPr>
    </w:p>
    <w:p w:rsidR="005A581C" w:rsidRPr="00CA190C" w:rsidRDefault="005A581C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Segoe UI" w:hAnsi="Segoe UI" w:cs="Segoe UI"/>
          <w:sz w:val="18"/>
          <w:szCs w:val="18"/>
          <w:lang w:eastAsia="tr-TR"/>
        </w:rPr>
        <w:t>www.sorubak.com</w:t>
      </w:r>
    </w:p>
    <w:sectPr w:rsidR="005A581C" w:rsidRPr="00CA190C" w:rsidSect="00B07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215"/>
    <w:rsid w:val="000B1687"/>
    <w:rsid w:val="002D0215"/>
    <w:rsid w:val="003A6D6A"/>
    <w:rsid w:val="003F5950"/>
    <w:rsid w:val="005A581C"/>
    <w:rsid w:val="005B2A4E"/>
    <w:rsid w:val="00B07B66"/>
    <w:rsid w:val="00BD7EB8"/>
    <w:rsid w:val="00CA190C"/>
    <w:rsid w:val="00D35B73"/>
    <w:rsid w:val="00E20686"/>
    <w:rsid w:val="00F2031F"/>
    <w:rsid w:val="00F3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B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A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190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2031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371</Words>
  <Characters>2121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mesut</dc:creator>
  <cp:keywords>www.sorubak.com</cp:keywords>
  <dc:description>www.sorubak.com</dc:description>
  <cp:lastModifiedBy>edanur</cp:lastModifiedBy>
  <cp:revision>2</cp:revision>
  <dcterms:created xsi:type="dcterms:W3CDTF">2011-12-13T13:27:00Z</dcterms:created>
  <dcterms:modified xsi:type="dcterms:W3CDTF">2012-04-12T20:58:00Z</dcterms:modified>
  <cp:category>www.sorubak.com</cp:category>
</cp:coreProperties>
</file>