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4C2" w:rsidRPr="00EB666C" w:rsidRDefault="00DF74C2" w:rsidP="00D64F3B">
      <w:pPr>
        <w:pStyle w:val="NoSpacing"/>
        <w:jc w:val="center"/>
        <w:rPr>
          <w:b/>
        </w:rPr>
      </w:pPr>
      <w:r w:rsidRPr="00EB666C">
        <w:rPr>
          <w:b/>
        </w:rPr>
        <w:t>MİNİK KUZU</w:t>
      </w:r>
    </w:p>
    <w:p w:rsidR="00DF74C2" w:rsidRPr="00EB666C" w:rsidRDefault="00DF74C2" w:rsidP="00D64F3B">
      <w:pPr>
        <w:pStyle w:val="NoSpacing"/>
      </w:pPr>
    </w:p>
    <w:p w:rsidR="00DF74C2" w:rsidRPr="00EB666C" w:rsidRDefault="00DF74C2" w:rsidP="00D64F3B">
      <w:pPr>
        <w:pStyle w:val="NoSpacing"/>
      </w:pPr>
      <w:r w:rsidRPr="00EB666C">
        <w:t>Geçenlerde kıra çıkmıştım. Sevimli bir köylü çocuğu gördüm. Minik bir kuzuyu, ince bir iple çekip götürüyordu. Kuzu, küçük küçük adımlarla ona yetişmeye çalışıyordu.</w:t>
      </w:r>
      <w:r>
        <w:t xml:space="preserve"> </w:t>
      </w:r>
      <w:r w:rsidRPr="00EB666C">
        <w:t>Önümden geçerken:</w:t>
      </w:r>
    </w:p>
    <w:p w:rsidR="00DF74C2" w:rsidRPr="00EB666C" w:rsidRDefault="00DF74C2" w:rsidP="00D64F3B">
      <w:pPr>
        <w:pStyle w:val="NoSpacing"/>
      </w:pPr>
      <w:r>
        <w:t>-</w:t>
      </w:r>
      <w:r w:rsidRPr="00EB666C">
        <w:t>Yavrum senin adın ne?</w:t>
      </w:r>
    </w:p>
    <w:p w:rsidR="00DF74C2" w:rsidRPr="00EB666C" w:rsidRDefault="00DF74C2" w:rsidP="00D64F3B">
      <w:pPr>
        <w:pStyle w:val="NoSpacing"/>
      </w:pPr>
      <w:r>
        <w:t>-</w:t>
      </w:r>
      <w:r w:rsidRPr="00EB666C">
        <w:t>Ümit, efendim.</w:t>
      </w:r>
    </w:p>
    <w:p w:rsidR="00DF74C2" w:rsidRPr="00EB666C" w:rsidRDefault="00DF74C2" w:rsidP="00D64F3B">
      <w:pPr>
        <w:pStyle w:val="NoSpacing"/>
      </w:pPr>
      <w:r>
        <w:t>-</w:t>
      </w:r>
      <w:r w:rsidRPr="00EB666C">
        <w:t>Ya kuzunun ki?</w:t>
      </w:r>
    </w:p>
    <w:p w:rsidR="00DF74C2" w:rsidRPr="00EB666C" w:rsidRDefault="00DF74C2" w:rsidP="00D64F3B">
      <w:pPr>
        <w:pStyle w:val="NoSpacing"/>
      </w:pPr>
      <w:r>
        <w:t>-</w:t>
      </w:r>
      <w:r w:rsidRPr="00EB666C">
        <w:t>Kuzunun adı da Kıvırcık.</w:t>
      </w:r>
    </w:p>
    <w:p w:rsidR="00DF74C2" w:rsidRPr="00EB666C" w:rsidRDefault="00DF74C2" w:rsidP="00D64F3B">
      <w:pPr>
        <w:pStyle w:val="NoSpacing"/>
      </w:pPr>
      <w:r>
        <w:t>-</w:t>
      </w:r>
      <w:r w:rsidRPr="00EB666C">
        <w:t>Ümit, Kıvırcık’a yazık değil mi? Bak, nasıl yorulmuş… İpini çöz de biraz dinlensin, dedim. Çocuk hemen kuzunun ipini çözdü. Kuzu ondan yine ayrılmıyor, ardı sıra soluk soluğa koşuyordu. Çocuk kuzuyu kucağına aldı:</w:t>
      </w:r>
    </w:p>
    <w:p w:rsidR="00DF74C2" w:rsidRDefault="00DF74C2" w:rsidP="00D64F3B">
      <w:r w:rsidRPr="00EB666C">
        <w:t xml:space="preserve">      -Amca,  ona her gün ot veriyorum. Su içiriyorum. İyiliklerimi bildiği için peşimden ayrılmıyor.</w:t>
      </w:r>
    </w:p>
    <w:p w:rsidR="00DF74C2" w:rsidRPr="00543AEC" w:rsidRDefault="00DF74C2" w:rsidP="00082127">
      <w:pPr>
        <w:rPr>
          <w:b/>
          <w:i/>
        </w:rPr>
      </w:pPr>
      <w:r>
        <w:rPr>
          <w:b/>
          <w:i/>
        </w:rPr>
        <w:t>İlk dört</w:t>
      </w:r>
      <w:r w:rsidRPr="00543AEC">
        <w:rPr>
          <w:b/>
          <w:i/>
        </w:rPr>
        <w:t xml:space="preserve"> soruyu parçaya göre cevaplayınız.</w:t>
      </w:r>
    </w:p>
    <w:p w:rsidR="00DF74C2" w:rsidRDefault="00DF74C2" w:rsidP="00D64F3B">
      <w:pPr>
        <w:pStyle w:val="NoSpacing"/>
        <w:rPr>
          <w:b/>
        </w:rPr>
      </w:pPr>
    </w:p>
    <w:p w:rsidR="00DF74C2" w:rsidRPr="00EB666C" w:rsidRDefault="00DF74C2" w:rsidP="00D64F3B">
      <w:pPr>
        <w:pStyle w:val="NoSpacing"/>
      </w:pPr>
      <w:r w:rsidRPr="00EB666C">
        <w:rPr>
          <w:b/>
        </w:rPr>
        <w:t xml:space="preserve">1.Yazar çocuğu </w:t>
      </w:r>
      <w:r w:rsidRPr="00EB666C">
        <w:rPr>
          <w:b/>
          <w:u w:val="single"/>
        </w:rPr>
        <w:t>nerede</w:t>
      </w:r>
      <w:r w:rsidRPr="00EB666C">
        <w:rPr>
          <w:b/>
        </w:rPr>
        <w:t xml:space="preserve"> gördü ?</w:t>
      </w:r>
      <w:r w:rsidRPr="00EB666C">
        <w:t xml:space="preserve"> </w:t>
      </w:r>
      <w:r>
        <w:t>(4 puan)</w:t>
      </w:r>
    </w:p>
    <w:p w:rsidR="00DF74C2" w:rsidRPr="00EB666C" w:rsidRDefault="00DF74C2" w:rsidP="00D64F3B">
      <w:pPr>
        <w:pStyle w:val="NoSpacing"/>
      </w:pPr>
      <w:r w:rsidRPr="00EB666C">
        <w:t xml:space="preserve"> </w:t>
      </w:r>
      <w:r w:rsidRPr="00EB666C">
        <w:rPr>
          <w:b/>
        </w:rPr>
        <w:t>A)</w:t>
      </w:r>
      <w:r w:rsidRPr="00EB666C">
        <w:t xml:space="preserve"> Bir bahçede             </w:t>
      </w:r>
      <w:r w:rsidRPr="00EB666C">
        <w:rPr>
          <w:b/>
        </w:rPr>
        <w:t>B)</w:t>
      </w:r>
      <w:r w:rsidRPr="00EB666C">
        <w:t xml:space="preserve"> Bir kırda                     </w:t>
      </w:r>
    </w:p>
    <w:p w:rsidR="00DF74C2" w:rsidRPr="00EB666C" w:rsidRDefault="00DF74C2" w:rsidP="00D64F3B">
      <w:pPr>
        <w:pStyle w:val="NoSpacing"/>
      </w:pPr>
      <w:r w:rsidRPr="00EB666C">
        <w:rPr>
          <w:b/>
        </w:rPr>
        <w:t xml:space="preserve"> C)</w:t>
      </w:r>
      <w:r w:rsidRPr="00EB666C">
        <w:t xml:space="preserve">  Bir ormanda           </w:t>
      </w:r>
      <w:r w:rsidRPr="00EB666C">
        <w:rPr>
          <w:b/>
        </w:rPr>
        <w:t xml:space="preserve">D) </w:t>
      </w:r>
      <w:r w:rsidRPr="00EB666C">
        <w:t>Bir dağ başında</w:t>
      </w:r>
    </w:p>
    <w:p w:rsidR="00DF74C2" w:rsidRPr="00EB666C" w:rsidRDefault="00DF74C2" w:rsidP="00D64F3B">
      <w:pPr>
        <w:pStyle w:val="NoSpacing"/>
      </w:pPr>
    </w:p>
    <w:p w:rsidR="00DF74C2" w:rsidRPr="00EB666C" w:rsidRDefault="00DF74C2" w:rsidP="00D64F3B">
      <w:pPr>
        <w:pStyle w:val="NoSpacing"/>
        <w:rPr>
          <w:b/>
        </w:rPr>
      </w:pPr>
      <w:r w:rsidRPr="00EB666C">
        <w:rPr>
          <w:b/>
        </w:rPr>
        <w:t xml:space="preserve">2.Yazar, </w:t>
      </w:r>
      <w:r w:rsidRPr="00EB666C">
        <w:rPr>
          <w:b/>
          <w:u w:val="single"/>
        </w:rPr>
        <w:t>neden</w:t>
      </w:r>
      <w:r w:rsidRPr="00EB666C">
        <w:rPr>
          <w:b/>
        </w:rPr>
        <w:t xml:space="preserve"> çocuktan kuzunun ipini çözmesini istedi? </w:t>
      </w:r>
      <w:r>
        <w:t>(4 puan)</w:t>
      </w:r>
    </w:p>
    <w:p w:rsidR="00DF74C2" w:rsidRPr="00EB666C" w:rsidRDefault="00DF74C2" w:rsidP="00D64F3B">
      <w:pPr>
        <w:pStyle w:val="NoSpacing"/>
      </w:pPr>
      <w:r w:rsidRPr="00EB666C">
        <w:t xml:space="preserve"> </w:t>
      </w:r>
      <w:r w:rsidRPr="00EB666C">
        <w:rPr>
          <w:b/>
        </w:rPr>
        <w:t>A)</w:t>
      </w:r>
      <w:r w:rsidRPr="00EB666C">
        <w:t xml:space="preserve"> Hayvanların iple bağlanmasının yasak olduğunu.      </w:t>
      </w:r>
    </w:p>
    <w:p w:rsidR="00DF74C2" w:rsidRPr="00EB666C" w:rsidRDefault="00DF74C2" w:rsidP="00D64F3B">
      <w:pPr>
        <w:pStyle w:val="NoSpacing"/>
      </w:pPr>
      <w:r w:rsidRPr="00EB666C">
        <w:rPr>
          <w:b/>
        </w:rPr>
        <w:t>B)</w:t>
      </w:r>
      <w:r w:rsidRPr="00EB666C">
        <w:t xml:space="preserve"> Kuzunun yazık olduğunu ve yorulduğunu</w:t>
      </w:r>
    </w:p>
    <w:p w:rsidR="00DF74C2" w:rsidRDefault="00DF74C2" w:rsidP="00D64F3B">
      <w:pPr>
        <w:pStyle w:val="NoSpacing"/>
      </w:pPr>
      <w:r w:rsidRPr="00EB666C">
        <w:rPr>
          <w:b/>
        </w:rPr>
        <w:t>C)</w:t>
      </w:r>
      <w:r w:rsidRPr="00EB666C">
        <w:t xml:space="preserve">  Kuzuyu satın almak istediğini                                    </w:t>
      </w:r>
    </w:p>
    <w:p w:rsidR="00DF74C2" w:rsidRPr="00EB666C" w:rsidRDefault="00DF74C2" w:rsidP="00D64F3B">
      <w:pPr>
        <w:pStyle w:val="NoSpacing"/>
      </w:pPr>
      <w:r w:rsidRPr="00EB666C">
        <w:rPr>
          <w:b/>
        </w:rPr>
        <w:t>D)</w:t>
      </w:r>
      <w:r w:rsidRPr="00EB666C">
        <w:t xml:space="preserve"> Bırakmak şartıyla, kuzuya ot vereceğini</w:t>
      </w:r>
    </w:p>
    <w:p w:rsidR="00DF74C2" w:rsidRPr="00EB666C" w:rsidRDefault="00DF74C2" w:rsidP="00D64F3B">
      <w:pPr>
        <w:pStyle w:val="NoSpacing"/>
      </w:pPr>
    </w:p>
    <w:p w:rsidR="00DF74C2" w:rsidRPr="00EB666C" w:rsidRDefault="00DF74C2" w:rsidP="00D64F3B">
      <w:pPr>
        <w:pStyle w:val="NoSpacing"/>
      </w:pPr>
      <w:r w:rsidRPr="00EB666C">
        <w:rPr>
          <w:b/>
        </w:rPr>
        <w:t xml:space="preserve">3.Kuzu ipi çözüldüğü halde </w:t>
      </w:r>
      <w:r w:rsidRPr="00EB666C">
        <w:rPr>
          <w:b/>
          <w:u w:val="single"/>
        </w:rPr>
        <w:t>ne</w:t>
      </w:r>
      <w:r w:rsidRPr="00EB666C">
        <w:rPr>
          <w:b/>
        </w:rPr>
        <w:t xml:space="preserve"> yaptı?</w:t>
      </w:r>
      <w:r w:rsidRPr="00EB666C">
        <w:t xml:space="preserve"> </w:t>
      </w:r>
      <w:r>
        <w:t>(4 puan)</w:t>
      </w:r>
    </w:p>
    <w:p w:rsidR="00DF74C2" w:rsidRPr="00EB666C" w:rsidRDefault="00DF74C2" w:rsidP="00D64F3B">
      <w:pPr>
        <w:pStyle w:val="NoSpacing"/>
      </w:pPr>
      <w:r w:rsidRPr="00EB666C">
        <w:t xml:space="preserve"> </w:t>
      </w:r>
      <w:r w:rsidRPr="00EB666C">
        <w:rPr>
          <w:b/>
        </w:rPr>
        <w:t>A)</w:t>
      </w:r>
      <w:r w:rsidRPr="00EB666C">
        <w:t xml:space="preserve"> Küçük adımlarla hemen uzaklaştı.     </w:t>
      </w:r>
    </w:p>
    <w:p w:rsidR="00DF74C2" w:rsidRPr="00EB666C" w:rsidRDefault="00DF74C2" w:rsidP="00D64F3B">
      <w:pPr>
        <w:pStyle w:val="NoSpacing"/>
      </w:pPr>
      <w:r w:rsidRPr="00EB666C">
        <w:t xml:space="preserve"> </w:t>
      </w:r>
      <w:r w:rsidRPr="00EB666C">
        <w:rPr>
          <w:b/>
        </w:rPr>
        <w:t>B)</w:t>
      </w:r>
      <w:r w:rsidRPr="00EB666C">
        <w:t xml:space="preserve"> Kuzu annesinin yanına gitti.</w:t>
      </w:r>
    </w:p>
    <w:p w:rsidR="00DF74C2" w:rsidRPr="00EB666C" w:rsidRDefault="00DF74C2" w:rsidP="00D64F3B">
      <w:pPr>
        <w:pStyle w:val="NoSpacing"/>
      </w:pPr>
      <w:r w:rsidRPr="00EB666C">
        <w:t xml:space="preserve"> </w:t>
      </w:r>
      <w:r w:rsidRPr="00EB666C">
        <w:rPr>
          <w:b/>
        </w:rPr>
        <w:t>C)</w:t>
      </w:r>
      <w:r w:rsidRPr="00EB666C">
        <w:t xml:space="preserve">  Ümit’i hiç terk etmedi.                      </w:t>
      </w:r>
    </w:p>
    <w:p w:rsidR="00DF74C2" w:rsidRDefault="00DF74C2" w:rsidP="00D64F3B">
      <w:pPr>
        <w:pStyle w:val="NoSpacing"/>
      </w:pPr>
      <w:r w:rsidRPr="00EB666C">
        <w:t xml:space="preserve"> </w:t>
      </w:r>
      <w:r w:rsidRPr="00EB666C">
        <w:rPr>
          <w:b/>
        </w:rPr>
        <w:t>D)</w:t>
      </w:r>
      <w:r w:rsidRPr="00EB666C">
        <w:t xml:space="preserve"> Ümit’in yanında çömeldi ve bir daha kalkmadı.</w:t>
      </w:r>
    </w:p>
    <w:p w:rsidR="00DF74C2" w:rsidRDefault="00DF74C2" w:rsidP="00D64F3B">
      <w:pPr>
        <w:pStyle w:val="NoSpacing"/>
        <w:rPr>
          <w:b/>
        </w:rPr>
      </w:pPr>
    </w:p>
    <w:p w:rsidR="00DF74C2" w:rsidRDefault="00DF74C2" w:rsidP="00D64F3B">
      <w:pPr>
        <w:pStyle w:val="NoSpacing"/>
      </w:pPr>
      <w:r>
        <w:rPr>
          <w:b/>
        </w:rPr>
        <w:t xml:space="preserve">4-) </w:t>
      </w:r>
      <w:r w:rsidRPr="00EB666C">
        <w:rPr>
          <w:b/>
        </w:rPr>
        <w:t xml:space="preserve">Olayda geçen kahramanlar </w:t>
      </w:r>
      <w:r w:rsidRPr="00EB666C">
        <w:rPr>
          <w:b/>
          <w:u w:val="single"/>
        </w:rPr>
        <w:t>kimlerdir?</w:t>
      </w:r>
      <w:r w:rsidRPr="000E298C">
        <w:t xml:space="preserve"> </w:t>
      </w:r>
    </w:p>
    <w:p w:rsidR="00DF74C2" w:rsidRPr="00EB666C" w:rsidRDefault="00DF74C2" w:rsidP="00D64F3B">
      <w:pPr>
        <w:pStyle w:val="NoSpacing"/>
        <w:rPr>
          <w:b/>
          <w:u w:val="single"/>
        </w:rPr>
      </w:pPr>
      <w:r>
        <w:t xml:space="preserve">                                                                   (4 puan)</w:t>
      </w:r>
    </w:p>
    <w:p w:rsidR="00DF74C2" w:rsidRPr="00EB666C" w:rsidRDefault="00DF74C2" w:rsidP="00D64F3B">
      <w:pPr>
        <w:pStyle w:val="NoSpacing"/>
      </w:pPr>
      <w:r w:rsidRPr="00EB666C">
        <w:t xml:space="preserve">        </w:t>
      </w:r>
      <w:r w:rsidRPr="00EB666C">
        <w:rPr>
          <w:b/>
        </w:rPr>
        <w:t>A)</w:t>
      </w:r>
      <w:r w:rsidRPr="00EB666C">
        <w:t xml:space="preserve"> Ümit, Kıvırcık                            </w:t>
      </w:r>
    </w:p>
    <w:p w:rsidR="00DF74C2" w:rsidRPr="00EB666C" w:rsidRDefault="00DF74C2" w:rsidP="00D64F3B">
      <w:pPr>
        <w:pStyle w:val="NoSpacing"/>
      </w:pPr>
      <w:r w:rsidRPr="00EB666C">
        <w:rPr>
          <w:b/>
        </w:rPr>
        <w:t xml:space="preserve">        B)</w:t>
      </w:r>
      <w:r w:rsidRPr="00EB666C">
        <w:t xml:space="preserve"> Umut, Kıvırcık</w:t>
      </w:r>
    </w:p>
    <w:p w:rsidR="00DF74C2" w:rsidRPr="00EB666C" w:rsidRDefault="00DF74C2" w:rsidP="00D64F3B">
      <w:pPr>
        <w:pStyle w:val="NoSpacing"/>
      </w:pPr>
      <w:r w:rsidRPr="00EB666C">
        <w:rPr>
          <w:b/>
        </w:rPr>
        <w:t xml:space="preserve">        C)</w:t>
      </w:r>
      <w:r w:rsidRPr="00EB666C">
        <w:t xml:space="preserve">  Minik Kuzu, Kıvırcık                   </w:t>
      </w:r>
    </w:p>
    <w:p w:rsidR="00DF74C2" w:rsidRDefault="00DF74C2" w:rsidP="00D64F3B">
      <w:r w:rsidRPr="00EB666C">
        <w:rPr>
          <w:b/>
        </w:rPr>
        <w:t xml:space="preserve">        D)</w:t>
      </w:r>
      <w:r w:rsidRPr="00EB666C">
        <w:t xml:space="preserve"> Minik Kuzu, Ümit</w:t>
      </w:r>
    </w:p>
    <w:p w:rsidR="00DF74C2" w:rsidRDefault="00DF74C2" w:rsidP="00D64F3B"/>
    <w:p w:rsidR="00DF74C2" w:rsidRDefault="00DF74C2" w:rsidP="00D64F3B">
      <w:pPr>
        <w:pStyle w:val="NoSpacing"/>
        <w:rPr>
          <w:b/>
          <w:color w:val="000000"/>
          <w:spacing w:val="-2"/>
          <w:w w:val="108"/>
        </w:rPr>
      </w:pPr>
      <w:r>
        <w:rPr>
          <w:b/>
          <w:color w:val="000000"/>
          <w:spacing w:val="-2"/>
          <w:w w:val="108"/>
        </w:rPr>
        <w:t>5</w:t>
      </w:r>
      <w:r w:rsidRPr="00EA2D4A">
        <w:rPr>
          <w:b/>
          <w:color w:val="000000"/>
          <w:spacing w:val="-2"/>
          <w:w w:val="108"/>
        </w:rPr>
        <w:t xml:space="preserve">-)”Kopmak” sözcüğü, hangi cümlede </w:t>
      </w:r>
      <w:r w:rsidRPr="00EA2D4A">
        <w:rPr>
          <w:b/>
          <w:color w:val="000000"/>
          <w:spacing w:val="-2"/>
          <w:w w:val="108"/>
          <w:u w:val="single"/>
        </w:rPr>
        <w:t>gerçek</w:t>
      </w:r>
      <w:r w:rsidRPr="00EA2D4A">
        <w:rPr>
          <w:b/>
          <w:color w:val="000000"/>
          <w:spacing w:val="-2"/>
          <w:w w:val="108"/>
        </w:rPr>
        <w:t xml:space="preserve"> anlamıyla kullanılmıştır?</w:t>
      </w:r>
      <w:r w:rsidRPr="000E298C">
        <w:t xml:space="preserve"> </w:t>
      </w:r>
      <w:r>
        <w:t xml:space="preserve">                     (4 puan)</w:t>
      </w:r>
    </w:p>
    <w:p w:rsidR="00DF74C2" w:rsidRDefault="00DF74C2" w:rsidP="00D64F3B">
      <w:pPr>
        <w:pStyle w:val="NoSpacing"/>
        <w:numPr>
          <w:ilvl w:val="0"/>
          <w:numId w:val="1"/>
        </w:numPr>
        <w:rPr>
          <w:color w:val="000000"/>
          <w:spacing w:val="-3"/>
          <w:w w:val="108"/>
        </w:rPr>
      </w:pPr>
      <w:r w:rsidRPr="00EB666C">
        <w:rPr>
          <w:color w:val="000000"/>
          <w:spacing w:val="-3"/>
          <w:w w:val="108"/>
        </w:rPr>
        <w:t xml:space="preserve">Çamaşırları astığım ip koptu.                  </w:t>
      </w:r>
    </w:p>
    <w:p w:rsidR="00DF74C2" w:rsidRPr="00EB666C" w:rsidRDefault="00DF74C2" w:rsidP="00D64F3B">
      <w:pPr>
        <w:pStyle w:val="NoSpacing"/>
        <w:numPr>
          <w:ilvl w:val="0"/>
          <w:numId w:val="1"/>
        </w:numPr>
      </w:pPr>
      <w:r w:rsidRPr="00EB666C">
        <w:rPr>
          <w:color w:val="000000"/>
          <w:spacing w:val="-3"/>
          <w:w w:val="108"/>
        </w:rPr>
        <w:t>Yazı yazmaktan kollarım koptu.</w:t>
      </w:r>
    </w:p>
    <w:p w:rsidR="00DF74C2" w:rsidRDefault="00DF74C2" w:rsidP="00D64F3B">
      <w:pPr>
        <w:pStyle w:val="NoSpacing"/>
        <w:numPr>
          <w:ilvl w:val="0"/>
          <w:numId w:val="1"/>
        </w:numPr>
        <w:rPr>
          <w:color w:val="000000"/>
          <w:spacing w:val="-2"/>
          <w:w w:val="108"/>
        </w:rPr>
      </w:pPr>
      <w:r w:rsidRPr="00EB666C">
        <w:rPr>
          <w:color w:val="000000"/>
          <w:spacing w:val="-2"/>
          <w:w w:val="108"/>
        </w:rPr>
        <w:t xml:space="preserve">Sınıfta aniden bir gürültü koptu.           </w:t>
      </w:r>
    </w:p>
    <w:p w:rsidR="00DF74C2" w:rsidRDefault="00DF74C2" w:rsidP="00D64F3B">
      <w:pPr>
        <w:pStyle w:val="NoSpacing"/>
        <w:numPr>
          <w:ilvl w:val="0"/>
          <w:numId w:val="1"/>
        </w:numPr>
        <w:rPr>
          <w:color w:val="000000"/>
        </w:rPr>
      </w:pPr>
      <w:r w:rsidRPr="00EB666C">
        <w:rPr>
          <w:color w:val="000000"/>
        </w:rPr>
        <w:t>Bağırınca ödüm koptu.</w:t>
      </w:r>
    </w:p>
    <w:p w:rsidR="00DF74C2" w:rsidRDefault="00DF74C2" w:rsidP="00E96B7A">
      <w:pPr>
        <w:pStyle w:val="NoSpacing"/>
        <w:ind w:left="720"/>
        <w:rPr>
          <w:color w:val="000000"/>
        </w:rPr>
      </w:pPr>
    </w:p>
    <w:p w:rsidR="00DF74C2" w:rsidRDefault="00DF74C2" w:rsidP="00E96B7A">
      <w:pPr>
        <w:pStyle w:val="NoSpacing"/>
        <w:ind w:left="720"/>
        <w:rPr>
          <w:color w:val="000000"/>
        </w:rPr>
      </w:pPr>
    </w:p>
    <w:p w:rsidR="00DF74C2" w:rsidRPr="00EB666C" w:rsidRDefault="00DF74C2" w:rsidP="00D64F3B">
      <w:pPr>
        <w:pStyle w:val="NoSpacing"/>
        <w:rPr>
          <w:b/>
        </w:rPr>
      </w:pPr>
      <w:r>
        <w:rPr>
          <w:b/>
        </w:rPr>
        <w:t>6</w:t>
      </w:r>
      <w:r w:rsidRPr="00D64F3B">
        <w:rPr>
          <w:b/>
        </w:rPr>
        <w:t>-)</w:t>
      </w:r>
      <w:r>
        <w:rPr>
          <w:b/>
        </w:rPr>
        <w:t xml:space="preserve"> Aşağıdaki düşüncenin sebep ve sonucunu</w:t>
      </w:r>
      <w:r w:rsidRPr="00EB666C">
        <w:rPr>
          <w:b/>
        </w:rPr>
        <w:t xml:space="preserve"> belirleyiniz.</w:t>
      </w:r>
      <w:r w:rsidRPr="000E298C">
        <w:t xml:space="preserve"> </w:t>
      </w:r>
      <w:r>
        <w:t>(4 puan)</w:t>
      </w:r>
    </w:p>
    <w:p w:rsidR="00DF74C2" w:rsidRPr="00EB666C" w:rsidRDefault="00DF74C2" w:rsidP="00D64F3B">
      <w:pPr>
        <w:pStyle w:val="NoSpacing"/>
      </w:pPr>
      <w:r>
        <w:t>Hasta olduğum için okula gelemedim.</w:t>
      </w:r>
    </w:p>
    <w:p w:rsidR="00DF74C2" w:rsidRPr="00EB666C" w:rsidRDefault="00DF74C2" w:rsidP="00D64F3B">
      <w:pPr>
        <w:pStyle w:val="NoSpacing"/>
      </w:pPr>
      <w:r w:rsidRPr="0002497A">
        <w:rPr>
          <w:b/>
        </w:rPr>
        <w:t>Sebep:</w:t>
      </w:r>
      <w:r w:rsidRPr="00EB666C">
        <w:t>…………………………………………</w:t>
      </w:r>
    </w:p>
    <w:p w:rsidR="00DF74C2" w:rsidRPr="00EB666C" w:rsidRDefault="00DF74C2" w:rsidP="00D64F3B">
      <w:pPr>
        <w:pStyle w:val="NoSpacing"/>
      </w:pPr>
      <w:r w:rsidRPr="0002497A">
        <w:rPr>
          <w:b/>
        </w:rPr>
        <w:t>Sonuç:</w:t>
      </w:r>
      <w:r w:rsidRPr="00EB666C">
        <w:t>………………………………………</w:t>
      </w:r>
    </w:p>
    <w:p w:rsidR="00DF74C2" w:rsidRDefault="00DF74C2" w:rsidP="00D64F3B">
      <w:pPr>
        <w:pStyle w:val="NoSpacing"/>
        <w:rPr>
          <w:b/>
        </w:rPr>
      </w:pPr>
    </w:p>
    <w:p w:rsidR="00DF74C2" w:rsidRPr="0002497A" w:rsidRDefault="00DF74C2" w:rsidP="00D64F3B">
      <w:pPr>
        <w:pStyle w:val="NoSpacing"/>
        <w:rPr>
          <w:b/>
        </w:rPr>
      </w:pPr>
      <w:r>
        <w:rPr>
          <w:b/>
        </w:rPr>
        <w:t>7-)</w:t>
      </w:r>
      <w:r w:rsidRPr="0002497A">
        <w:rPr>
          <w:b/>
        </w:rPr>
        <w:t xml:space="preserve"> Aşağıdaki cümlelerin hangisinde “soğuk” sözcüğü </w:t>
      </w:r>
      <w:r w:rsidRPr="0002497A">
        <w:rPr>
          <w:b/>
          <w:u w:val="single"/>
        </w:rPr>
        <w:t>mecaz</w:t>
      </w:r>
      <w:r w:rsidRPr="0002497A">
        <w:rPr>
          <w:b/>
        </w:rPr>
        <w:t xml:space="preserve"> anlamda kullanılmıştır?</w:t>
      </w:r>
      <w:r>
        <w:rPr>
          <w:b/>
        </w:rPr>
        <w:t xml:space="preserve"> </w:t>
      </w:r>
      <w:r>
        <w:t>(4 puan)</w:t>
      </w:r>
    </w:p>
    <w:p w:rsidR="00DF74C2" w:rsidRPr="00EB666C" w:rsidRDefault="00DF74C2" w:rsidP="00D64F3B">
      <w:pPr>
        <w:pStyle w:val="NoSpacing"/>
      </w:pPr>
      <w:r w:rsidRPr="00EB666C">
        <w:t xml:space="preserve"> </w:t>
      </w:r>
      <w:r w:rsidRPr="0002497A">
        <w:rPr>
          <w:b/>
        </w:rPr>
        <w:t>A)</w:t>
      </w:r>
      <w:r w:rsidRPr="00EB666C">
        <w:t xml:space="preserve">  Kış mevsimi çok </w:t>
      </w:r>
      <w:r w:rsidRPr="00D64F3B">
        <w:rPr>
          <w:b/>
        </w:rPr>
        <w:t>soğuk</w:t>
      </w:r>
      <w:r w:rsidRPr="00EB666C">
        <w:t xml:space="preserve"> geçti               </w:t>
      </w:r>
    </w:p>
    <w:p w:rsidR="00DF74C2" w:rsidRPr="00EB666C" w:rsidRDefault="00DF74C2" w:rsidP="00D64F3B">
      <w:pPr>
        <w:pStyle w:val="NoSpacing"/>
      </w:pPr>
      <w:r w:rsidRPr="0002497A">
        <w:rPr>
          <w:b/>
        </w:rPr>
        <w:t xml:space="preserve"> B)</w:t>
      </w:r>
      <w:r w:rsidRPr="00EB666C">
        <w:t xml:space="preserve">  Vücudumuzu </w:t>
      </w:r>
      <w:r w:rsidRPr="00D64F3B">
        <w:rPr>
          <w:b/>
        </w:rPr>
        <w:t>soğuktan</w:t>
      </w:r>
      <w:r w:rsidRPr="00EB666C">
        <w:t xml:space="preserve"> korumalıyız</w:t>
      </w:r>
    </w:p>
    <w:p w:rsidR="00DF74C2" w:rsidRPr="00EB666C" w:rsidRDefault="00DF74C2" w:rsidP="00D64F3B">
      <w:pPr>
        <w:pStyle w:val="NoSpacing"/>
      </w:pPr>
      <w:r w:rsidRPr="00EB666C">
        <w:t xml:space="preserve"> </w:t>
      </w:r>
      <w:r w:rsidRPr="0002497A">
        <w:rPr>
          <w:b/>
        </w:rPr>
        <w:t>C)</w:t>
      </w:r>
      <w:r w:rsidRPr="00EB666C">
        <w:t xml:space="preserve">  Buz gibi </w:t>
      </w:r>
      <w:r w:rsidRPr="00D64F3B">
        <w:rPr>
          <w:b/>
        </w:rPr>
        <w:t>soğuk</w:t>
      </w:r>
      <w:r w:rsidRPr="00EB666C">
        <w:t xml:space="preserve"> bir su içtim         </w:t>
      </w:r>
    </w:p>
    <w:p w:rsidR="00DF74C2" w:rsidRPr="00EB666C" w:rsidRDefault="00DF74C2" w:rsidP="00D64F3B">
      <w:pPr>
        <w:pStyle w:val="NoSpacing"/>
      </w:pPr>
      <w:r w:rsidRPr="00EB666C">
        <w:t xml:space="preserve"> </w:t>
      </w:r>
      <w:r w:rsidRPr="0002497A">
        <w:rPr>
          <w:b/>
        </w:rPr>
        <w:t>D)</w:t>
      </w:r>
      <w:r w:rsidRPr="00EB666C">
        <w:t xml:space="preserve">  O tür </w:t>
      </w:r>
      <w:r w:rsidRPr="00D64F3B">
        <w:rPr>
          <w:b/>
        </w:rPr>
        <w:t>soğuk</w:t>
      </w:r>
      <w:r w:rsidRPr="00EB666C">
        <w:t xml:space="preserve"> şakaları yapma</w:t>
      </w:r>
    </w:p>
    <w:p w:rsidR="00DF74C2" w:rsidRDefault="00DF74C2" w:rsidP="00D64F3B">
      <w:pPr>
        <w:pStyle w:val="NoSpacing"/>
        <w:rPr>
          <w:i/>
        </w:rPr>
      </w:pPr>
    </w:p>
    <w:p w:rsidR="00DF74C2" w:rsidRPr="0002497A" w:rsidRDefault="00DF74C2" w:rsidP="00D64F3B">
      <w:pPr>
        <w:pStyle w:val="NoSpacing"/>
        <w:rPr>
          <w:b/>
        </w:rPr>
      </w:pPr>
      <w:r>
        <w:rPr>
          <w:b/>
          <w:i/>
        </w:rPr>
        <w:t>8</w:t>
      </w:r>
      <w:r w:rsidRPr="0002497A">
        <w:rPr>
          <w:b/>
        </w:rPr>
        <w:t>-</w:t>
      </w:r>
      <w:r>
        <w:rPr>
          <w:b/>
        </w:rPr>
        <w:t>)</w:t>
      </w:r>
      <w:r w:rsidRPr="0002497A">
        <w:rPr>
          <w:b/>
        </w:rPr>
        <w:t>Aşağıdaki cümlelerin hangisinde abartılı bir anlatım vardır ?</w:t>
      </w:r>
      <w:r w:rsidRPr="000E298C">
        <w:t xml:space="preserve"> </w:t>
      </w:r>
      <w:r>
        <w:t>(4 puan)</w:t>
      </w:r>
    </w:p>
    <w:p w:rsidR="00DF74C2" w:rsidRPr="00EB666C" w:rsidRDefault="00DF74C2" w:rsidP="00D64F3B">
      <w:pPr>
        <w:pStyle w:val="NoSpacing"/>
      </w:pPr>
      <w:r w:rsidRPr="0002497A">
        <w:rPr>
          <w:b/>
        </w:rPr>
        <w:t>A)</w:t>
      </w:r>
      <w:r w:rsidRPr="00EB666C">
        <w:t xml:space="preserve"> Çınar ağaçlarının boyu ortalama 30 metredir.</w:t>
      </w:r>
    </w:p>
    <w:p w:rsidR="00DF74C2" w:rsidRPr="00EB666C" w:rsidRDefault="00DF74C2" w:rsidP="00D64F3B">
      <w:pPr>
        <w:pStyle w:val="NoSpacing"/>
      </w:pPr>
      <w:r w:rsidRPr="0002497A">
        <w:rPr>
          <w:b/>
        </w:rPr>
        <w:t>B)</w:t>
      </w:r>
      <w:r w:rsidRPr="00EB666C">
        <w:t xml:space="preserve"> Bir fili yiyebilecek kadar oburdu.</w:t>
      </w:r>
    </w:p>
    <w:p w:rsidR="00DF74C2" w:rsidRPr="00EB666C" w:rsidRDefault="00DF74C2" w:rsidP="00D64F3B">
      <w:pPr>
        <w:pStyle w:val="NoSpacing"/>
      </w:pPr>
      <w:r w:rsidRPr="0002497A">
        <w:rPr>
          <w:b/>
        </w:rPr>
        <w:t xml:space="preserve">C) </w:t>
      </w:r>
      <w:r w:rsidRPr="00EB666C">
        <w:t>Ağacın dalları kirazla doluydu.</w:t>
      </w:r>
    </w:p>
    <w:p w:rsidR="00DF74C2" w:rsidRPr="00EB666C" w:rsidRDefault="00DF74C2" w:rsidP="00D64F3B">
      <w:pPr>
        <w:pStyle w:val="NoSpacing"/>
      </w:pPr>
      <w:r w:rsidRPr="0002497A">
        <w:rPr>
          <w:b/>
        </w:rPr>
        <w:t>D)</w:t>
      </w:r>
      <w:r w:rsidRPr="00EB666C">
        <w:t xml:space="preserve"> Gece hava sıcaklığı – 5 dereceye düşmüş.</w:t>
      </w:r>
    </w:p>
    <w:p w:rsidR="00DF74C2" w:rsidRPr="00EB666C" w:rsidRDefault="00DF74C2" w:rsidP="00D64F3B">
      <w:pPr>
        <w:pStyle w:val="NoSpacing"/>
        <w:rPr>
          <w:i/>
        </w:rPr>
      </w:pPr>
    </w:p>
    <w:p w:rsidR="00DF74C2" w:rsidRPr="00D64F3B" w:rsidRDefault="00DF74C2" w:rsidP="00D64F3B">
      <w:pPr>
        <w:pStyle w:val="NoSpacing"/>
        <w:rPr>
          <w:b/>
        </w:rPr>
      </w:pPr>
      <w:r>
        <w:rPr>
          <w:b/>
        </w:rPr>
        <w:t>9-)</w:t>
      </w:r>
      <w:r w:rsidRPr="0002497A">
        <w:rPr>
          <w:b/>
        </w:rPr>
        <w:t xml:space="preserve"> </w:t>
      </w:r>
      <w:r w:rsidRPr="0002497A">
        <w:rPr>
          <w:b/>
          <w:bCs/>
        </w:rPr>
        <w:t xml:space="preserve">Öznel anlatımlı tümcelerin başına “Ö”, nesnel anlatımlı tümcelerin karşısına “N” yazınız. </w:t>
      </w:r>
      <w:r>
        <w:t>(4 puan)</w:t>
      </w:r>
    </w:p>
    <w:p w:rsidR="00DF74C2" w:rsidRPr="00EB666C" w:rsidRDefault="00DF74C2" w:rsidP="00D64F3B">
      <w:pPr>
        <w:pStyle w:val="NoSpacing"/>
      </w:pPr>
      <w:r w:rsidRPr="00EB666C">
        <w:t>(___) Bilgisayar kullanmak çok kolaydır.</w:t>
      </w:r>
    </w:p>
    <w:p w:rsidR="00DF74C2" w:rsidRPr="00EB666C" w:rsidRDefault="00DF74C2" w:rsidP="00D64F3B">
      <w:pPr>
        <w:pStyle w:val="NoSpacing"/>
      </w:pPr>
      <w:r>
        <w:t>(___) Soru cümle</w:t>
      </w:r>
      <w:r w:rsidRPr="00EB666C">
        <w:t>lerinin sonuna soru işareti konur.</w:t>
      </w:r>
    </w:p>
    <w:p w:rsidR="00DF74C2" w:rsidRPr="00EB666C" w:rsidRDefault="00DF74C2" w:rsidP="00D64F3B">
      <w:pPr>
        <w:pStyle w:val="NoSpacing"/>
      </w:pPr>
      <w:r w:rsidRPr="00EB666C">
        <w:t xml:space="preserve">(___) </w:t>
      </w:r>
      <w:r>
        <w:t>Ankara Türkiye’nin başkentidir.</w:t>
      </w:r>
    </w:p>
    <w:p w:rsidR="00DF74C2" w:rsidRPr="00EB666C" w:rsidRDefault="00DF74C2" w:rsidP="00D64F3B">
      <w:pPr>
        <w:pStyle w:val="NoSpacing"/>
      </w:pPr>
      <w:r w:rsidRPr="00EB666C">
        <w:t>(___)Kitabın kapağı güzel olmamış</w:t>
      </w:r>
      <w:r>
        <w:t>.</w:t>
      </w:r>
    </w:p>
    <w:p w:rsidR="00DF74C2" w:rsidRPr="00EB666C" w:rsidRDefault="00DF74C2" w:rsidP="00D64F3B">
      <w:pPr>
        <w:pStyle w:val="NoSpacing"/>
        <w:rPr>
          <w:i/>
        </w:rPr>
      </w:pPr>
    </w:p>
    <w:p w:rsidR="00DF74C2" w:rsidRPr="000E298C" w:rsidRDefault="00DF74C2" w:rsidP="00E96B7A">
      <w:pPr>
        <w:pStyle w:val="NoSpacing"/>
        <w:rPr>
          <w:b/>
          <w:bCs/>
          <w:sz w:val="16"/>
          <w:szCs w:val="16"/>
        </w:rPr>
      </w:pPr>
      <w:r w:rsidRPr="00E96B7A">
        <w:rPr>
          <w:b/>
        </w:rPr>
        <w:t>1</w:t>
      </w:r>
      <w:r>
        <w:rPr>
          <w:b/>
        </w:rPr>
        <w:t>0</w:t>
      </w:r>
      <w:r w:rsidRPr="00E96B7A">
        <w:rPr>
          <w:b/>
        </w:rPr>
        <w:t>.</w:t>
      </w:r>
      <w:r w:rsidRPr="00E96B7A">
        <w:rPr>
          <w:b/>
          <w:bCs/>
        </w:rPr>
        <w:t xml:space="preserve">Aşağıdaki cümlelerde geçen altı çizili sözcüklerin hangisinde ses düşmesi </w:t>
      </w:r>
      <w:r>
        <w:rPr>
          <w:b/>
          <w:bCs/>
          <w:u w:val="single"/>
        </w:rPr>
        <w:t>vardır</w:t>
      </w:r>
      <w:r w:rsidRPr="00E96B7A">
        <w:rPr>
          <w:b/>
          <w:bCs/>
          <w:u w:val="single"/>
        </w:rPr>
        <w:t>?</w:t>
      </w:r>
      <w:r w:rsidRPr="000E298C">
        <w:t xml:space="preserve"> </w:t>
      </w:r>
      <w:r w:rsidRPr="000E298C">
        <w:rPr>
          <w:sz w:val="16"/>
          <w:szCs w:val="16"/>
        </w:rPr>
        <w:t>(4 puan)</w:t>
      </w:r>
    </w:p>
    <w:p w:rsidR="00DF74C2" w:rsidRDefault="00DF74C2" w:rsidP="00E96B7A">
      <w:pPr>
        <w:pStyle w:val="NoSpacing"/>
      </w:pPr>
      <w:r>
        <w:t xml:space="preserve">   </w:t>
      </w:r>
      <w:r w:rsidRPr="00E96B7A">
        <w:t xml:space="preserve">A) </w:t>
      </w:r>
      <w:r w:rsidRPr="00E96B7A">
        <w:rPr>
          <w:u w:val="single"/>
        </w:rPr>
        <w:t xml:space="preserve">Ağzında </w:t>
      </w:r>
      <w:r w:rsidRPr="00E96B7A">
        <w:t>büyük bir şeker vardı.</w:t>
      </w:r>
    </w:p>
    <w:p w:rsidR="00DF74C2" w:rsidRPr="00E96B7A" w:rsidRDefault="00DF74C2" w:rsidP="00E96B7A">
      <w:pPr>
        <w:pStyle w:val="NoSpacing"/>
      </w:pPr>
      <w:r>
        <w:t xml:space="preserve">   </w:t>
      </w:r>
      <w:r w:rsidRPr="00E96B7A">
        <w:t xml:space="preserve">B) </w:t>
      </w:r>
      <w:r w:rsidRPr="00E96B7A">
        <w:rPr>
          <w:u w:val="single"/>
        </w:rPr>
        <w:t>Elinden</w:t>
      </w:r>
      <w:r w:rsidRPr="00E96B7A">
        <w:t xml:space="preserve"> gelen bütün gayreti gösterdi.</w:t>
      </w:r>
    </w:p>
    <w:p w:rsidR="00DF74C2" w:rsidRPr="00E96B7A" w:rsidRDefault="00DF74C2" w:rsidP="00E96B7A">
      <w:pPr>
        <w:pStyle w:val="NoSpacing"/>
      </w:pPr>
      <w:r>
        <w:t xml:space="preserve">    </w:t>
      </w:r>
      <w:r w:rsidRPr="00E96B7A">
        <w:t xml:space="preserve">C) Açlıktan </w:t>
      </w:r>
      <w:r>
        <w:rPr>
          <w:u w:val="single"/>
        </w:rPr>
        <w:t>başım</w:t>
      </w:r>
      <w:r w:rsidRPr="00E96B7A">
        <w:t xml:space="preserve"> </w:t>
      </w:r>
      <w:r>
        <w:t>döndü</w:t>
      </w:r>
      <w:r w:rsidRPr="00E96B7A">
        <w:t>.</w:t>
      </w:r>
    </w:p>
    <w:p w:rsidR="00DF74C2" w:rsidRPr="00E96B7A" w:rsidRDefault="00DF74C2" w:rsidP="00E96B7A">
      <w:pPr>
        <w:pStyle w:val="NoSpacing"/>
      </w:pPr>
      <w:r>
        <w:t xml:space="preserve">    </w:t>
      </w:r>
      <w:r w:rsidRPr="00E96B7A">
        <w:t xml:space="preserve">D) Her işe </w:t>
      </w:r>
      <w:r>
        <w:rPr>
          <w:u w:val="single"/>
        </w:rPr>
        <w:t>maydanoz</w:t>
      </w:r>
      <w:r w:rsidRPr="00E96B7A">
        <w:t xml:space="preserve"> olur.</w:t>
      </w:r>
    </w:p>
    <w:p w:rsidR="00DF74C2" w:rsidRDefault="00DF74C2" w:rsidP="00D64F3B"/>
    <w:p w:rsidR="00DF74C2" w:rsidRPr="001A2297" w:rsidRDefault="00DF74C2" w:rsidP="001A2297">
      <w:pPr>
        <w:rPr>
          <w:b/>
        </w:rPr>
      </w:pPr>
      <w:r>
        <w:rPr>
          <w:b/>
        </w:rPr>
        <w:t xml:space="preserve">11-) </w:t>
      </w:r>
      <w:r w:rsidRPr="001A2297">
        <w:rPr>
          <w:b/>
        </w:rPr>
        <w:t>Aşağıda yazılan cümlelerde –de’nin  yazılışları ile ilgili cümlelere Doğru ise D yanlış ise Y yazınız.</w:t>
      </w:r>
      <w:r w:rsidRPr="000E298C">
        <w:t xml:space="preserve"> </w:t>
      </w:r>
      <w:r>
        <w:t>(4 puan)</w:t>
      </w:r>
    </w:p>
    <w:p w:rsidR="00DF74C2" w:rsidRPr="001A2297" w:rsidRDefault="00DF74C2" w:rsidP="001A2297">
      <w:pPr>
        <w:rPr>
          <w:b/>
        </w:rPr>
      </w:pPr>
      <w:r w:rsidRPr="001A2297">
        <w:rPr>
          <w:b/>
        </w:rPr>
        <w:t xml:space="preserve">(       ) </w:t>
      </w:r>
      <w:r w:rsidRPr="001A2297">
        <w:t>Pazara annem</w:t>
      </w:r>
      <w:r>
        <w:t xml:space="preserve"> </w:t>
      </w:r>
      <w:r w:rsidRPr="001A2297">
        <w:rPr>
          <w:u w:val="single"/>
        </w:rPr>
        <w:t>de</w:t>
      </w:r>
      <w:r w:rsidRPr="001A2297">
        <w:t xml:space="preserve"> gelecek.</w:t>
      </w:r>
    </w:p>
    <w:p w:rsidR="00DF74C2" w:rsidRPr="001A2297" w:rsidRDefault="00DF74C2" w:rsidP="001A2297">
      <w:pPr>
        <w:rPr>
          <w:b/>
        </w:rPr>
      </w:pPr>
      <w:r w:rsidRPr="001A2297">
        <w:rPr>
          <w:b/>
        </w:rPr>
        <w:t xml:space="preserve">(       ) </w:t>
      </w:r>
      <w:r>
        <w:t xml:space="preserve">Kaderim </w:t>
      </w:r>
      <w:r w:rsidRPr="001A2297">
        <w:rPr>
          <w:u w:val="single"/>
        </w:rPr>
        <w:t>de</w:t>
      </w:r>
      <w:r>
        <w:t xml:space="preserve"> ağlamak varmış.</w:t>
      </w:r>
    </w:p>
    <w:p w:rsidR="00DF74C2" w:rsidRPr="001A2297" w:rsidRDefault="00DF74C2" w:rsidP="001A2297">
      <w:r w:rsidRPr="001A2297">
        <w:rPr>
          <w:b/>
        </w:rPr>
        <w:t xml:space="preserve">(       ) </w:t>
      </w:r>
      <w:r>
        <w:t xml:space="preserve">Biz İstanbul’a </w:t>
      </w:r>
      <w:r w:rsidRPr="001A2297">
        <w:rPr>
          <w:u w:val="single"/>
        </w:rPr>
        <w:t>da</w:t>
      </w:r>
      <w:r>
        <w:t xml:space="preserve"> gideceğiz.</w:t>
      </w:r>
    </w:p>
    <w:p w:rsidR="00DF74C2" w:rsidRPr="001A2297" w:rsidRDefault="00DF74C2" w:rsidP="001A2297">
      <w:r w:rsidRPr="001A2297">
        <w:rPr>
          <w:b/>
        </w:rPr>
        <w:t xml:space="preserve">(       )  </w:t>
      </w:r>
      <w:r w:rsidRPr="001A2297">
        <w:t>Kurşun kalemim ev</w:t>
      </w:r>
      <w:r w:rsidRPr="001A2297">
        <w:rPr>
          <w:u w:val="single"/>
        </w:rPr>
        <w:t>de</w:t>
      </w:r>
      <w:r w:rsidRPr="001A2297">
        <w:t xml:space="preserve"> kalmış.</w:t>
      </w:r>
    </w:p>
    <w:p w:rsidR="00DF74C2" w:rsidRDefault="00DF74C2" w:rsidP="001A2297"/>
    <w:p w:rsidR="00DF74C2" w:rsidRDefault="00DF74C2" w:rsidP="00D64F3B">
      <w:pPr>
        <w:pStyle w:val="NoSpacing"/>
        <w:rPr>
          <w:b/>
        </w:rPr>
      </w:pPr>
    </w:p>
    <w:p w:rsidR="00DF74C2" w:rsidRPr="0099496D" w:rsidRDefault="00DF74C2" w:rsidP="0099496D">
      <w:pPr>
        <w:tabs>
          <w:tab w:val="left" w:pos="360"/>
        </w:tabs>
        <w:ind w:left="360" w:hanging="360"/>
        <w:rPr>
          <w:b/>
        </w:rPr>
      </w:pPr>
      <w:r>
        <w:rPr>
          <w:b/>
        </w:rPr>
        <w:t>12</w:t>
      </w:r>
      <w:r w:rsidRPr="0099496D">
        <w:rPr>
          <w:b/>
        </w:rPr>
        <w:t xml:space="preserve">. Tümcelerin hangisinde “mi” ekinin yazılışı doğru </w:t>
      </w:r>
      <w:r w:rsidRPr="0099496D">
        <w:rPr>
          <w:b/>
          <w:u w:val="single"/>
        </w:rPr>
        <w:t>değildir</w:t>
      </w:r>
      <w:r w:rsidRPr="0099496D">
        <w:rPr>
          <w:b/>
        </w:rPr>
        <w:t xml:space="preserve">? </w:t>
      </w:r>
      <w:r>
        <w:t>(4 puan)</w:t>
      </w:r>
    </w:p>
    <w:p w:rsidR="00DF74C2" w:rsidRPr="0099496D" w:rsidRDefault="00DF74C2" w:rsidP="0099496D">
      <w:pPr>
        <w:tabs>
          <w:tab w:val="left" w:pos="360"/>
        </w:tabs>
        <w:ind w:left="360" w:hanging="360"/>
      </w:pPr>
      <w:r w:rsidRPr="0099496D">
        <w:rPr>
          <w:b/>
        </w:rPr>
        <w:t xml:space="preserve">A) </w:t>
      </w:r>
      <w:r w:rsidRPr="0099496D">
        <w:t>Çok yetenekli, istedi mi yazar.</w:t>
      </w:r>
      <w:r w:rsidRPr="0099496D">
        <w:tab/>
      </w:r>
    </w:p>
    <w:p w:rsidR="00DF74C2" w:rsidRPr="0099496D" w:rsidRDefault="00DF74C2" w:rsidP="0099496D">
      <w:pPr>
        <w:tabs>
          <w:tab w:val="left" w:pos="360"/>
        </w:tabs>
        <w:ind w:left="360" w:hanging="360"/>
      </w:pPr>
      <w:r w:rsidRPr="0099496D">
        <w:rPr>
          <w:b/>
        </w:rPr>
        <w:t>B)</w:t>
      </w:r>
      <w:r w:rsidRPr="0099496D">
        <w:t xml:space="preserve"> Yolunu mu kaybettin?</w:t>
      </w:r>
    </w:p>
    <w:p w:rsidR="00DF74C2" w:rsidRPr="0099496D" w:rsidRDefault="00DF74C2" w:rsidP="0099496D">
      <w:pPr>
        <w:tabs>
          <w:tab w:val="left" w:pos="360"/>
        </w:tabs>
        <w:ind w:left="360" w:hanging="360"/>
      </w:pPr>
      <w:r w:rsidRPr="0099496D">
        <w:rPr>
          <w:b/>
        </w:rPr>
        <w:t>C)</w:t>
      </w:r>
      <w:r w:rsidRPr="0099496D">
        <w:t xml:space="preserve">  Köyün yollarını mı yapacaklar?</w:t>
      </w:r>
      <w:r w:rsidRPr="0099496D">
        <w:tab/>
      </w:r>
    </w:p>
    <w:p w:rsidR="00DF74C2" w:rsidRPr="0099496D" w:rsidRDefault="00DF74C2" w:rsidP="0099496D">
      <w:pPr>
        <w:tabs>
          <w:tab w:val="left" w:pos="360"/>
        </w:tabs>
        <w:ind w:left="360" w:hanging="360"/>
      </w:pPr>
      <w:r w:rsidRPr="0099496D">
        <w:rPr>
          <w:b/>
        </w:rPr>
        <w:t>D)</w:t>
      </w:r>
      <w:r w:rsidRPr="0099496D">
        <w:t xml:space="preserve"> Bu örgüyü örebilirmisin?</w:t>
      </w:r>
    </w:p>
    <w:p w:rsidR="00DF74C2" w:rsidRDefault="00DF74C2" w:rsidP="00D64F3B">
      <w:pPr>
        <w:pStyle w:val="NoSpacing"/>
        <w:rPr>
          <w:b/>
        </w:rPr>
      </w:pPr>
    </w:p>
    <w:p w:rsidR="00DF74C2" w:rsidRDefault="00DF74C2" w:rsidP="00D64F3B">
      <w:pPr>
        <w:pStyle w:val="NoSpacing"/>
        <w:rPr>
          <w:b/>
        </w:rPr>
        <w:sectPr w:rsidR="00DF74C2" w:rsidSect="004C738C">
          <w:headerReference w:type="default" r:id="rId7"/>
          <w:type w:val="continuous"/>
          <w:pgSz w:w="11906" w:h="16838"/>
          <w:pgMar w:top="827" w:right="566" w:bottom="284" w:left="567" w:header="284" w:footer="708" w:gutter="0"/>
          <w:cols w:num="2" w:space="708"/>
          <w:docGrid w:linePitch="360"/>
        </w:sectPr>
      </w:pPr>
    </w:p>
    <w:p w:rsidR="00DF74C2" w:rsidRDefault="00DF74C2" w:rsidP="00D64F3B">
      <w:pPr>
        <w:pStyle w:val="NoSpacing"/>
        <w:rPr>
          <w:b/>
        </w:rPr>
      </w:pPr>
      <w:r>
        <w:rPr>
          <w:b/>
        </w:rPr>
        <w:t>13-)</w:t>
      </w:r>
      <w:r w:rsidRPr="00EA2D4A">
        <w:rPr>
          <w:b/>
        </w:rPr>
        <w:t>Aşağıdaki sözcüklere “–cı,-lık,-lı,-sız” eklerinden uygun olanları getirip yeni sözcükler türetiniz.</w:t>
      </w:r>
    </w:p>
    <w:p w:rsidR="00DF74C2" w:rsidRDefault="00DF74C2" w:rsidP="00D64F3B">
      <w:pPr>
        <w:pStyle w:val="NoSpacing"/>
      </w:pPr>
      <w:r>
        <w:t>(8 puan)</w:t>
      </w:r>
    </w:p>
    <w:p w:rsidR="00DF74C2" w:rsidRDefault="00DF74C2" w:rsidP="004C738C">
      <w:pPr>
        <w:pStyle w:val="NoSpacing"/>
      </w:pPr>
      <w:r w:rsidRPr="004C738C">
        <w:rPr>
          <w:b/>
        </w:rPr>
        <w:t>A)</w:t>
      </w:r>
      <w:r>
        <w:t xml:space="preserve"> </w:t>
      </w:r>
      <w:r w:rsidRPr="00EB666C">
        <w:t>Kapı+…….</w:t>
      </w:r>
      <w:r>
        <w:t xml:space="preserve">=…………    </w:t>
      </w:r>
      <w:r w:rsidRPr="004C738C">
        <w:rPr>
          <w:b/>
        </w:rPr>
        <w:t>B)</w:t>
      </w:r>
      <w:r>
        <w:t xml:space="preserve"> </w:t>
      </w:r>
      <w:r w:rsidRPr="00EB666C">
        <w:t>yaz+……</w:t>
      </w:r>
      <w:r>
        <w:t xml:space="preserve">..=…………   </w:t>
      </w:r>
      <w:r w:rsidRPr="004C738C">
        <w:rPr>
          <w:b/>
        </w:rPr>
        <w:t>C)</w:t>
      </w:r>
      <w:r>
        <w:t xml:space="preserve"> </w:t>
      </w:r>
      <w:r w:rsidRPr="00EB666C">
        <w:t>Ses+……..</w:t>
      </w:r>
      <w:r>
        <w:t xml:space="preserve">=………  </w:t>
      </w:r>
      <w:r w:rsidRPr="004C738C">
        <w:rPr>
          <w:b/>
        </w:rPr>
        <w:t>D)</w:t>
      </w:r>
      <w:r>
        <w:t xml:space="preserve"> </w:t>
      </w:r>
      <w:r w:rsidRPr="00EB666C">
        <w:t>uyku+……</w:t>
      </w:r>
      <w:r>
        <w:t>=………</w:t>
      </w:r>
    </w:p>
    <w:p w:rsidR="00DF74C2" w:rsidRDefault="00DF74C2" w:rsidP="000E298C">
      <w:pPr>
        <w:pStyle w:val="NoSpacing"/>
        <w:rPr>
          <w:b/>
        </w:rPr>
        <w:sectPr w:rsidR="00DF74C2" w:rsidSect="000E298C">
          <w:type w:val="continuous"/>
          <w:pgSz w:w="11906" w:h="16838"/>
          <w:pgMar w:top="827" w:right="566" w:bottom="284" w:left="567" w:header="284" w:footer="708" w:gutter="0"/>
          <w:cols w:space="708"/>
          <w:docGrid w:linePitch="360"/>
        </w:sectPr>
      </w:pPr>
    </w:p>
    <w:p w:rsidR="00DF74C2" w:rsidRPr="000E298C" w:rsidRDefault="00DF74C2" w:rsidP="000E298C">
      <w:pPr>
        <w:pStyle w:val="NoSpacing"/>
        <w:rPr>
          <w:b/>
        </w:rPr>
      </w:pPr>
      <w:r>
        <w:rPr>
          <w:b/>
        </w:rPr>
        <w:t>14</w:t>
      </w:r>
      <w:r w:rsidRPr="000E298C">
        <w:rPr>
          <w:b/>
        </w:rPr>
        <w:t xml:space="preserve">-) Aşağıdaki kelimeleri </w:t>
      </w:r>
      <w:r w:rsidRPr="006827DE">
        <w:rPr>
          <w:b/>
          <w:u w:val="single"/>
        </w:rPr>
        <w:t>zıt anlamlarına</w:t>
      </w:r>
      <w:r w:rsidRPr="000E298C">
        <w:rPr>
          <w:b/>
        </w:rPr>
        <w:t xml:space="preserve"> göre eşleştiriniz.</w:t>
      </w:r>
      <w:r w:rsidRPr="000E298C">
        <w:t xml:space="preserve"> </w:t>
      </w:r>
      <w:r>
        <w:t>(4 puan)</w:t>
      </w:r>
    </w:p>
    <w:p w:rsidR="00DF74C2" w:rsidRPr="00EB666C" w:rsidRDefault="00DF74C2" w:rsidP="000E298C">
      <w:pPr>
        <w:pStyle w:val="NoSpacing"/>
      </w:pPr>
      <w:r>
        <w:t xml:space="preserve">      </w:t>
      </w:r>
    </w:p>
    <w:p w:rsidR="00DF74C2" w:rsidRPr="000E298C" w:rsidRDefault="00DF74C2" w:rsidP="000E298C">
      <w:r>
        <w:t xml:space="preserve">           </w:t>
      </w:r>
      <w:r w:rsidRPr="000E298C">
        <w:t xml:space="preserve">Dolu                </w:t>
      </w:r>
      <w:r>
        <w:t xml:space="preserve">         </w:t>
      </w:r>
      <w:r w:rsidRPr="000E298C">
        <w:t xml:space="preserve"> soru</w:t>
      </w:r>
    </w:p>
    <w:p w:rsidR="00DF74C2" w:rsidRPr="000E298C" w:rsidRDefault="00DF74C2" w:rsidP="000E298C">
      <w:r>
        <w:t xml:space="preserve">           </w:t>
      </w:r>
      <w:r w:rsidRPr="000E298C">
        <w:t xml:space="preserve">Cevap              </w:t>
      </w:r>
      <w:r>
        <w:t xml:space="preserve">          </w:t>
      </w:r>
      <w:r w:rsidRPr="000E298C">
        <w:t>boş</w:t>
      </w:r>
    </w:p>
    <w:p w:rsidR="00DF74C2" w:rsidRPr="000E298C" w:rsidRDefault="00DF74C2" w:rsidP="000E298C">
      <w:r>
        <w:t xml:space="preserve">           </w:t>
      </w:r>
      <w:r w:rsidRPr="000E298C">
        <w:t xml:space="preserve">Giriş                </w:t>
      </w:r>
      <w:r>
        <w:t xml:space="preserve">         </w:t>
      </w:r>
      <w:r w:rsidRPr="000E298C">
        <w:t xml:space="preserve"> akşam</w:t>
      </w:r>
    </w:p>
    <w:p w:rsidR="00DF74C2" w:rsidRPr="000E298C" w:rsidRDefault="00DF74C2" w:rsidP="000E298C">
      <w:r>
        <w:t xml:space="preserve">           </w:t>
      </w:r>
      <w:r w:rsidRPr="000E298C">
        <w:t xml:space="preserve">Gündüz            </w:t>
      </w:r>
      <w:r>
        <w:t xml:space="preserve">          </w:t>
      </w:r>
      <w:r w:rsidRPr="000E298C">
        <w:t>çıkış</w:t>
      </w:r>
    </w:p>
    <w:p w:rsidR="00DF74C2" w:rsidRDefault="00DF74C2" w:rsidP="000E298C">
      <w:pPr>
        <w:rPr>
          <w:b/>
        </w:rPr>
      </w:pPr>
    </w:p>
    <w:p w:rsidR="00DF74C2" w:rsidRDefault="00DF74C2" w:rsidP="000E298C">
      <w:pPr>
        <w:rPr>
          <w:b/>
        </w:rPr>
      </w:pPr>
      <w:r>
        <w:rPr>
          <w:b/>
        </w:rPr>
        <w:t xml:space="preserve">15-) aşağıdaki kelimeleri </w:t>
      </w:r>
      <w:r w:rsidRPr="006827DE">
        <w:rPr>
          <w:b/>
          <w:u w:val="single"/>
        </w:rPr>
        <w:t>eş anlamlarına</w:t>
      </w:r>
      <w:r>
        <w:rPr>
          <w:b/>
        </w:rPr>
        <w:t xml:space="preserve"> göre eşleştiriniz.</w:t>
      </w:r>
      <w:r w:rsidRPr="000E298C">
        <w:t xml:space="preserve"> </w:t>
      </w:r>
      <w:r>
        <w:t>(4 puan)</w:t>
      </w:r>
    </w:p>
    <w:p w:rsidR="00DF74C2" w:rsidRDefault="00DF74C2" w:rsidP="000E298C">
      <w:pPr>
        <w:rPr>
          <w:b/>
        </w:rPr>
      </w:pPr>
    </w:p>
    <w:p w:rsidR="00DF74C2" w:rsidRPr="000E298C" w:rsidRDefault="00DF74C2" w:rsidP="000E298C">
      <w:r>
        <w:t xml:space="preserve">                </w:t>
      </w:r>
      <w:r w:rsidRPr="000E298C">
        <w:t xml:space="preserve">Muallim       </w:t>
      </w:r>
      <w:r>
        <w:t xml:space="preserve">     </w:t>
      </w:r>
      <w:r w:rsidRPr="000E298C">
        <w:t xml:space="preserve">   ihtiyar</w:t>
      </w:r>
    </w:p>
    <w:p w:rsidR="00DF74C2" w:rsidRPr="000E298C" w:rsidRDefault="00DF74C2" w:rsidP="000E298C">
      <w:r>
        <w:t xml:space="preserve">                </w:t>
      </w:r>
      <w:r w:rsidRPr="000E298C">
        <w:t xml:space="preserve">Talebe            </w:t>
      </w:r>
      <w:r>
        <w:t xml:space="preserve">    </w:t>
      </w:r>
      <w:r w:rsidRPr="000E298C">
        <w:t xml:space="preserve">  doktor</w:t>
      </w:r>
    </w:p>
    <w:p w:rsidR="00DF74C2" w:rsidRPr="000E298C" w:rsidRDefault="00DF74C2" w:rsidP="000E298C">
      <w:r>
        <w:t xml:space="preserve">                </w:t>
      </w:r>
      <w:r w:rsidRPr="000E298C">
        <w:t xml:space="preserve">Hekim              </w:t>
      </w:r>
      <w:r>
        <w:t xml:space="preserve">    </w:t>
      </w:r>
      <w:r w:rsidRPr="000E298C">
        <w:t>öğretmen</w:t>
      </w:r>
    </w:p>
    <w:p w:rsidR="00DF74C2" w:rsidRPr="000E298C" w:rsidRDefault="00DF74C2" w:rsidP="000E298C">
      <w:r>
        <w:t xml:space="preserve">                </w:t>
      </w:r>
      <w:r w:rsidRPr="000E298C">
        <w:t xml:space="preserve">Yaşlı               </w:t>
      </w:r>
      <w:r>
        <w:t xml:space="preserve">   </w:t>
      </w:r>
      <w:r w:rsidRPr="000E298C">
        <w:t xml:space="preserve">   öğrenci</w:t>
      </w:r>
    </w:p>
    <w:p w:rsidR="00DF74C2" w:rsidRDefault="00DF74C2" w:rsidP="000E298C">
      <w:pPr>
        <w:rPr>
          <w:b/>
        </w:rPr>
        <w:sectPr w:rsidR="00DF74C2" w:rsidSect="000E298C">
          <w:type w:val="continuous"/>
          <w:pgSz w:w="11906" w:h="16838"/>
          <w:pgMar w:top="827" w:right="566" w:bottom="284" w:left="567" w:header="284" w:footer="708" w:gutter="0"/>
          <w:cols w:num="2" w:space="708"/>
          <w:docGrid w:linePitch="360"/>
        </w:sectPr>
      </w:pPr>
    </w:p>
    <w:p w:rsidR="00DF74C2" w:rsidRDefault="00DF74C2" w:rsidP="000E298C">
      <w:pPr>
        <w:rPr>
          <w:b/>
        </w:rPr>
      </w:pPr>
    </w:p>
    <w:p w:rsidR="00DF74C2" w:rsidRDefault="00DF74C2" w:rsidP="000E298C">
      <w:pPr>
        <w:rPr>
          <w:b/>
        </w:rPr>
      </w:pPr>
    </w:p>
    <w:p w:rsidR="00DF74C2" w:rsidRPr="00997C14" w:rsidRDefault="00DF74C2" w:rsidP="000E298C">
      <w:pPr>
        <w:jc w:val="both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>16-)</w:t>
      </w:r>
      <w:r w:rsidRPr="00997C14">
        <w:rPr>
          <w:b/>
          <w:color w:val="000000"/>
        </w:rPr>
        <w:t xml:space="preserve"> </w:t>
      </w:r>
      <w:r w:rsidRPr="005E4E91">
        <w:rPr>
          <w:rFonts w:ascii="Cambria" w:hAnsi="Cambria" w:cs="Arial"/>
          <w:b/>
          <w:bCs/>
        </w:rPr>
        <w:t xml:space="preserve">Hangi cümlede </w:t>
      </w:r>
      <w:r w:rsidRPr="005E4E91">
        <w:rPr>
          <w:rFonts w:ascii="Cambria" w:hAnsi="Cambria" w:cs="Arial"/>
          <w:b/>
          <w:bCs/>
          <w:u w:val="single"/>
        </w:rPr>
        <w:t>geçmişte olan bir eylemi</w:t>
      </w:r>
      <w:r w:rsidRPr="005E4E91">
        <w:rPr>
          <w:rFonts w:ascii="Cambria" w:hAnsi="Cambria" w:cs="Arial"/>
          <w:b/>
          <w:bCs/>
        </w:rPr>
        <w:t xml:space="preserve">  bildirmektedir?</w:t>
      </w:r>
      <w:r w:rsidRPr="002C4EE0">
        <w:rPr>
          <w:rFonts w:ascii="Cambria" w:hAnsi="Cambria"/>
          <w:b/>
        </w:rPr>
        <w:t xml:space="preserve"> </w:t>
      </w:r>
      <w:r>
        <w:t>(4 puan)</w:t>
      </w:r>
    </w:p>
    <w:p w:rsidR="00DF74C2" w:rsidRDefault="00DF74C2" w:rsidP="000E298C">
      <w:pPr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 xml:space="preserve">  </w:t>
      </w:r>
      <w:r w:rsidRPr="00997C14">
        <w:rPr>
          <w:rFonts w:ascii="Cambria" w:hAnsi="Cambria" w:cs="Arial"/>
          <w:b/>
          <w:bCs/>
        </w:rPr>
        <w:t>A)</w:t>
      </w:r>
      <w:r w:rsidRPr="00997C14">
        <w:rPr>
          <w:rFonts w:ascii="Cambria" w:hAnsi="Cambria" w:cs="Arial"/>
          <w:bCs/>
        </w:rPr>
        <w:t xml:space="preserve"> Yine kar yağıyor.</w:t>
      </w:r>
      <w:r w:rsidRPr="00997C14">
        <w:rPr>
          <w:rFonts w:ascii="Cambria" w:hAnsi="Cambria" w:cs="Arial"/>
          <w:bCs/>
        </w:rPr>
        <w:tab/>
      </w:r>
      <w:r w:rsidRPr="00997C14">
        <w:rPr>
          <w:rFonts w:ascii="Cambria" w:hAnsi="Cambria" w:cs="Arial"/>
          <w:b/>
          <w:bCs/>
        </w:rPr>
        <w:t>B)</w:t>
      </w:r>
      <w:r w:rsidRPr="00997C14">
        <w:rPr>
          <w:rFonts w:ascii="Cambria" w:hAnsi="Cambria" w:cs="Arial"/>
          <w:bCs/>
        </w:rPr>
        <w:t xml:space="preserve"> Yarın kar yağacak.</w:t>
      </w:r>
      <w:r>
        <w:rPr>
          <w:rFonts w:ascii="Cambria" w:hAnsi="Cambria" w:cs="Arial"/>
          <w:bCs/>
        </w:rPr>
        <w:t xml:space="preserve">          </w:t>
      </w:r>
      <w:r w:rsidRPr="00997C14">
        <w:rPr>
          <w:rFonts w:ascii="Cambria" w:hAnsi="Cambria" w:cs="Arial"/>
          <w:b/>
          <w:bCs/>
        </w:rPr>
        <w:t>C)</w:t>
      </w:r>
      <w:r w:rsidRPr="00997C14">
        <w:rPr>
          <w:rFonts w:ascii="Cambria" w:hAnsi="Cambria" w:cs="Arial"/>
          <w:bCs/>
        </w:rPr>
        <w:t xml:space="preserve"> Her kış kar yağar.</w:t>
      </w:r>
      <w:r w:rsidRPr="00997C14">
        <w:rPr>
          <w:rFonts w:ascii="Cambria" w:hAnsi="Cambria" w:cs="Arial"/>
          <w:bCs/>
        </w:rPr>
        <w:tab/>
      </w:r>
      <w:r>
        <w:rPr>
          <w:rFonts w:ascii="Cambria" w:hAnsi="Cambria" w:cs="Arial"/>
          <w:bCs/>
        </w:rPr>
        <w:t xml:space="preserve">         </w:t>
      </w:r>
      <w:r w:rsidRPr="00997C14">
        <w:rPr>
          <w:rFonts w:ascii="Cambria" w:hAnsi="Cambria" w:cs="Arial"/>
          <w:b/>
          <w:bCs/>
        </w:rPr>
        <w:t>D)</w:t>
      </w:r>
      <w:r w:rsidRPr="00997C14">
        <w:rPr>
          <w:rFonts w:ascii="Cambria" w:hAnsi="Cambria" w:cs="Arial"/>
          <w:bCs/>
        </w:rPr>
        <w:t xml:space="preserve"> Dün </w:t>
      </w:r>
      <w:smartTag w:uri="urn:schemas-microsoft-com:office:smarttags" w:element="time">
        <w:smartTagPr>
          <w:attr w:name="Hour" w:val="23"/>
          <w:attr w:name="Minute" w:val="0"/>
        </w:smartTagPr>
        <w:r w:rsidRPr="00997C14">
          <w:rPr>
            <w:rFonts w:ascii="Cambria" w:hAnsi="Cambria" w:cs="Arial"/>
            <w:bCs/>
          </w:rPr>
          <w:t>gece</w:t>
        </w:r>
      </w:smartTag>
      <w:r w:rsidRPr="00997C14">
        <w:rPr>
          <w:rFonts w:ascii="Cambria" w:hAnsi="Cambria" w:cs="Arial"/>
          <w:bCs/>
        </w:rPr>
        <w:t xml:space="preserve"> kar yağdı.</w:t>
      </w:r>
    </w:p>
    <w:p w:rsidR="00DF74C2" w:rsidRDefault="00DF74C2" w:rsidP="000E298C">
      <w:pPr>
        <w:rPr>
          <w:b/>
        </w:rPr>
      </w:pPr>
    </w:p>
    <w:p w:rsidR="00DF74C2" w:rsidRDefault="00DF74C2" w:rsidP="004C738C">
      <w:pPr>
        <w:pStyle w:val="NoSpacing"/>
      </w:pPr>
    </w:p>
    <w:p w:rsidR="00DF74C2" w:rsidRPr="00997C14" w:rsidRDefault="00DF74C2" w:rsidP="005E4E91">
      <w:pPr>
        <w:jc w:val="both"/>
        <w:rPr>
          <w:rFonts w:ascii="Cambria" w:hAnsi="Cambria" w:cs="Arial"/>
          <w:b/>
          <w:bCs/>
        </w:rPr>
      </w:pPr>
      <w:r>
        <w:rPr>
          <w:noProof/>
        </w:rPr>
        <w:pict>
          <v:roundrect id="AutoShape 15" o:spid="_x0000_s1026" style="position:absolute;left:0;text-align:left;margin-left:309.6pt;margin-top:.2pt;width:170.25pt;height:15.75pt;z-index:-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"/>
        </w:pict>
      </w:r>
      <w:r>
        <w:rPr>
          <w:noProof/>
        </w:rPr>
        <w:pict>
          <v:roundrect id="AutoShape 16" o:spid="_x0000_s1027" style="position:absolute;left:0;text-align:left;margin-left:233.35pt;margin-top:.2pt;width:49.5pt;height:15.75pt;z-index:-2516572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"/>
        </w:pict>
      </w:r>
      <w:r>
        <w:rPr>
          <w:noProof/>
        </w:rPr>
        <w:pict>
          <v:roundrect id="AutoShape 12" o:spid="_x0000_s1028" style="position:absolute;left:0;text-align:left;margin-left:145.9pt;margin-top:.2pt;width:60.75pt;height:15.75pt;z-index:-2516561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"/>
        </w:pict>
      </w:r>
      <w:r>
        <w:rPr>
          <w:b/>
        </w:rPr>
        <w:t xml:space="preserve">17-) </w:t>
      </w:r>
      <w:r w:rsidRPr="0002497A">
        <w:rPr>
          <w:b/>
        </w:rPr>
        <w:t xml:space="preserve"> Aşağıdaki cümlelerde işi bildiren </w:t>
      </w:r>
      <w:r>
        <w:rPr>
          <w:b/>
        </w:rPr>
        <w:t xml:space="preserve">  </w:t>
      </w:r>
      <w:r w:rsidRPr="0002497A">
        <w:rPr>
          <w:b/>
        </w:rPr>
        <w:t xml:space="preserve">,  işi yapan   ,   işi farklı yönlerden tamamlayan  kelimeleri belirtiniz. </w:t>
      </w:r>
      <w:r>
        <w:t>(8 puan)</w:t>
      </w:r>
    </w:p>
    <w:p w:rsidR="00DF74C2" w:rsidRPr="0099496D" w:rsidRDefault="00DF74C2" w:rsidP="004C738C">
      <w:pPr>
        <w:pStyle w:val="NoSpacing"/>
      </w:pPr>
    </w:p>
    <w:p w:rsidR="00DF74C2" w:rsidRPr="00EB666C" w:rsidRDefault="00DF74C2" w:rsidP="004C738C">
      <w:pPr>
        <w:pStyle w:val="NoSpacing"/>
      </w:pPr>
    </w:p>
    <w:p w:rsidR="00DF74C2" w:rsidRDefault="00DF74C2" w:rsidP="004C738C">
      <w:pPr>
        <w:pStyle w:val="NoSpacing"/>
        <w:rPr>
          <w:u w:val="single"/>
        </w:rPr>
      </w:pPr>
      <w:r w:rsidRPr="00EB666C">
        <w:tab/>
      </w:r>
      <w:r>
        <w:rPr>
          <w:u w:val="single"/>
        </w:rPr>
        <w:t>Hasan</w:t>
      </w:r>
      <w:r w:rsidRPr="00EB666C">
        <w:t xml:space="preserve"> </w:t>
      </w:r>
      <w:r w:rsidRPr="00EB666C">
        <w:tab/>
      </w:r>
      <w:r w:rsidRPr="00EB666C">
        <w:tab/>
      </w:r>
      <w:r>
        <w:t xml:space="preserve"> </w:t>
      </w:r>
      <w:r>
        <w:rPr>
          <w:u w:val="single"/>
        </w:rPr>
        <w:t>hastaneye</w:t>
      </w:r>
      <w:r w:rsidRPr="00EB666C">
        <w:t xml:space="preserve">         </w:t>
      </w:r>
      <w:r w:rsidRPr="00EB666C">
        <w:tab/>
        <w:t xml:space="preserve"> </w:t>
      </w:r>
      <w:r>
        <w:rPr>
          <w:u w:val="single"/>
        </w:rPr>
        <w:t>gitti</w:t>
      </w:r>
      <w:r w:rsidRPr="00EB666C">
        <w:rPr>
          <w:u w:val="single"/>
        </w:rPr>
        <w:t>.</w:t>
      </w:r>
    </w:p>
    <w:p w:rsidR="00DF74C2" w:rsidRPr="00EB666C" w:rsidRDefault="00DF74C2" w:rsidP="004C738C">
      <w:pPr>
        <w:pStyle w:val="NoSpacing"/>
        <w:rPr>
          <w:u w:val="single"/>
        </w:rPr>
      </w:pPr>
    </w:p>
    <w:p w:rsidR="00DF74C2" w:rsidRPr="00EB666C" w:rsidRDefault="00DF74C2" w:rsidP="004C738C">
      <w:pPr>
        <w:pStyle w:val="NoSpacing"/>
        <w:rPr>
          <w:u w:val="single"/>
        </w:rPr>
      </w:pPr>
    </w:p>
    <w:p w:rsidR="00DF74C2" w:rsidRDefault="00DF74C2" w:rsidP="004C738C">
      <w:pPr>
        <w:pStyle w:val="NoSpacing"/>
        <w:rPr>
          <w:u w:val="single"/>
        </w:rPr>
      </w:pPr>
      <w:r w:rsidRPr="00EB666C">
        <w:tab/>
      </w:r>
      <w:r w:rsidRPr="00EB666C">
        <w:rPr>
          <w:u w:val="single"/>
        </w:rPr>
        <w:t>Annem ve ben</w:t>
      </w:r>
      <w:r w:rsidRPr="00EB666C">
        <w:tab/>
      </w:r>
      <w:r w:rsidRPr="00EB666C">
        <w:tab/>
      </w:r>
      <w:r w:rsidRPr="00EB666C">
        <w:rPr>
          <w:u w:val="single"/>
        </w:rPr>
        <w:t>Pazar günleri</w:t>
      </w:r>
      <w:r w:rsidRPr="00EB666C">
        <w:tab/>
      </w:r>
      <w:r w:rsidRPr="00EB666C">
        <w:tab/>
      </w:r>
      <w:r w:rsidRPr="00EB666C">
        <w:rPr>
          <w:u w:val="single"/>
        </w:rPr>
        <w:t>pikniğe</w:t>
      </w:r>
      <w:r w:rsidRPr="00EB666C">
        <w:tab/>
      </w:r>
      <w:r w:rsidRPr="00EB666C">
        <w:rPr>
          <w:u w:val="single"/>
        </w:rPr>
        <w:t>giderdik.</w:t>
      </w:r>
    </w:p>
    <w:p w:rsidR="00DF74C2" w:rsidRDefault="00DF74C2" w:rsidP="004C738C">
      <w:pPr>
        <w:pStyle w:val="NoSpacing"/>
        <w:rPr>
          <w:u w:val="single"/>
        </w:rPr>
      </w:pPr>
    </w:p>
    <w:p w:rsidR="00DF74C2" w:rsidRPr="007D75E2" w:rsidRDefault="00DF74C2" w:rsidP="005E4E91">
      <w:pPr>
        <w:jc w:val="both"/>
        <w:rPr>
          <w:b/>
          <w:color w:val="000000"/>
          <w:spacing w:val="-1"/>
          <w:sz w:val="22"/>
          <w:szCs w:val="22"/>
        </w:rPr>
      </w:pPr>
      <w:r>
        <w:rPr>
          <w:b/>
        </w:rPr>
        <w:t xml:space="preserve">18-) </w:t>
      </w:r>
      <w:r w:rsidRPr="007D75E2">
        <w:rPr>
          <w:b/>
          <w:color w:val="000000"/>
          <w:spacing w:val="-1"/>
          <w:sz w:val="22"/>
          <w:szCs w:val="22"/>
        </w:rPr>
        <w:t xml:space="preserve">Aşağıdaki </w:t>
      </w:r>
      <w:r>
        <w:rPr>
          <w:b/>
          <w:color w:val="000000"/>
          <w:spacing w:val="-1"/>
          <w:sz w:val="22"/>
          <w:szCs w:val="22"/>
        </w:rPr>
        <w:t>boşlukları varlığı niteleyen</w:t>
      </w:r>
      <w:r w:rsidRPr="007D75E2">
        <w:rPr>
          <w:b/>
          <w:color w:val="000000"/>
          <w:spacing w:val="-1"/>
          <w:sz w:val="22"/>
          <w:szCs w:val="22"/>
        </w:rPr>
        <w:t xml:space="preserve"> </w:t>
      </w:r>
      <w:r>
        <w:rPr>
          <w:b/>
          <w:color w:val="000000"/>
          <w:spacing w:val="-1"/>
          <w:sz w:val="22"/>
          <w:szCs w:val="22"/>
        </w:rPr>
        <w:t xml:space="preserve">(sayısını, rengini vb.) </w:t>
      </w:r>
      <w:r w:rsidRPr="007D75E2">
        <w:rPr>
          <w:b/>
          <w:color w:val="000000"/>
          <w:spacing w:val="-1"/>
          <w:sz w:val="22"/>
          <w:szCs w:val="22"/>
        </w:rPr>
        <w:t>kelimelerle</w:t>
      </w:r>
      <w:r>
        <w:rPr>
          <w:b/>
          <w:color w:val="000000"/>
          <w:spacing w:val="-1"/>
          <w:sz w:val="22"/>
          <w:szCs w:val="22"/>
        </w:rPr>
        <w:t xml:space="preserve"> (sıfat)</w:t>
      </w:r>
      <w:r w:rsidRPr="007D75E2">
        <w:rPr>
          <w:b/>
          <w:color w:val="000000"/>
          <w:spacing w:val="-1"/>
          <w:sz w:val="22"/>
          <w:szCs w:val="22"/>
        </w:rPr>
        <w:t xml:space="preserve"> doldurunuz.</w:t>
      </w:r>
      <w:r>
        <w:rPr>
          <w:b/>
          <w:color w:val="000000"/>
          <w:spacing w:val="-1"/>
          <w:sz w:val="22"/>
          <w:szCs w:val="22"/>
        </w:rPr>
        <w:t xml:space="preserve"> </w:t>
      </w:r>
      <w:r>
        <w:t>(6 puan)</w:t>
      </w:r>
    </w:p>
    <w:p w:rsidR="00DF74C2" w:rsidRPr="007D75E2" w:rsidRDefault="00DF74C2" w:rsidP="00067A2B">
      <w:pPr>
        <w:rPr>
          <w:b/>
          <w:color w:val="000000"/>
          <w:spacing w:val="-1"/>
          <w:sz w:val="22"/>
          <w:szCs w:val="22"/>
        </w:rPr>
      </w:pPr>
    </w:p>
    <w:p w:rsidR="00DF74C2" w:rsidRDefault="00DF74C2" w:rsidP="00067A2B">
      <w:pPr>
        <w:ind w:firstLine="708"/>
        <w:rPr>
          <w:color w:val="000000"/>
          <w:spacing w:val="-1"/>
          <w:sz w:val="22"/>
          <w:szCs w:val="22"/>
        </w:rPr>
      </w:pPr>
      <w:r>
        <w:rPr>
          <w:color w:val="000000"/>
          <w:spacing w:val="-1"/>
          <w:sz w:val="22"/>
          <w:szCs w:val="22"/>
        </w:rPr>
        <w:t>…………….. adam</w:t>
      </w:r>
      <w:r>
        <w:rPr>
          <w:color w:val="000000"/>
          <w:spacing w:val="-1"/>
          <w:sz w:val="22"/>
          <w:szCs w:val="22"/>
        </w:rPr>
        <w:tab/>
        <w:t xml:space="preserve">                     </w:t>
      </w:r>
      <w:r w:rsidRPr="007D75E2">
        <w:rPr>
          <w:color w:val="000000"/>
          <w:spacing w:val="-1"/>
          <w:sz w:val="22"/>
          <w:szCs w:val="22"/>
        </w:rPr>
        <w:t>……………..menekşe</w:t>
      </w:r>
      <w:r>
        <w:rPr>
          <w:color w:val="000000"/>
          <w:spacing w:val="-1"/>
          <w:sz w:val="22"/>
          <w:szCs w:val="22"/>
        </w:rPr>
        <w:t xml:space="preserve">                  ……………..  ağaç</w:t>
      </w:r>
    </w:p>
    <w:p w:rsidR="00DF74C2" w:rsidRDefault="00DF74C2" w:rsidP="00067A2B">
      <w:pPr>
        <w:ind w:firstLine="708"/>
        <w:rPr>
          <w:color w:val="000000"/>
          <w:spacing w:val="-1"/>
          <w:sz w:val="22"/>
          <w:szCs w:val="22"/>
        </w:rPr>
      </w:pPr>
      <w:r>
        <w:rPr>
          <w:color w:val="000000"/>
          <w:spacing w:val="-1"/>
          <w:sz w:val="22"/>
          <w:szCs w:val="22"/>
        </w:rPr>
        <w:tab/>
      </w:r>
      <w:r>
        <w:rPr>
          <w:color w:val="000000"/>
          <w:spacing w:val="-1"/>
          <w:sz w:val="22"/>
          <w:szCs w:val="22"/>
        </w:rPr>
        <w:tab/>
      </w:r>
    </w:p>
    <w:p w:rsidR="00DF74C2" w:rsidRDefault="00DF74C2" w:rsidP="00067A2B">
      <w:pPr>
        <w:ind w:firstLine="708"/>
        <w:rPr>
          <w:color w:val="000000"/>
          <w:spacing w:val="-1"/>
          <w:sz w:val="22"/>
          <w:szCs w:val="22"/>
        </w:rPr>
      </w:pPr>
      <w:r>
        <w:rPr>
          <w:color w:val="000000"/>
          <w:spacing w:val="-1"/>
          <w:sz w:val="22"/>
          <w:szCs w:val="22"/>
        </w:rPr>
        <w:t>……………..  ördek</w:t>
      </w:r>
      <w:r>
        <w:rPr>
          <w:color w:val="000000"/>
          <w:spacing w:val="-1"/>
          <w:sz w:val="22"/>
          <w:szCs w:val="22"/>
        </w:rPr>
        <w:tab/>
      </w:r>
      <w:r>
        <w:rPr>
          <w:color w:val="000000"/>
          <w:spacing w:val="-1"/>
          <w:sz w:val="22"/>
          <w:szCs w:val="22"/>
        </w:rPr>
        <w:tab/>
        <w:t xml:space="preserve">         </w:t>
      </w:r>
      <w:r w:rsidRPr="007D75E2">
        <w:rPr>
          <w:color w:val="000000"/>
          <w:spacing w:val="-1"/>
          <w:sz w:val="22"/>
          <w:szCs w:val="22"/>
        </w:rPr>
        <w:t>……………..</w:t>
      </w:r>
      <w:r>
        <w:rPr>
          <w:color w:val="000000"/>
          <w:spacing w:val="-1"/>
          <w:sz w:val="22"/>
          <w:szCs w:val="22"/>
        </w:rPr>
        <w:t xml:space="preserve">kapı                </w:t>
      </w:r>
      <w:r w:rsidRPr="007D75E2">
        <w:rPr>
          <w:color w:val="000000"/>
          <w:spacing w:val="-1"/>
          <w:sz w:val="22"/>
          <w:szCs w:val="22"/>
        </w:rPr>
        <w:t>……………..  elma</w:t>
      </w:r>
      <w:r w:rsidRPr="007D75E2">
        <w:rPr>
          <w:color w:val="000000"/>
          <w:spacing w:val="-1"/>
          <w:sz w:val="22"/>
          <w:szCs w:val="22"/>
        </w:rPr>
        <w:tab/>
      </w:r>
    </w:p>
    <w:p w:rsidR="00DF74C2" w:rsidRPr="007D75E2" w:rsidRDefault="00DF74C2" w:rsidP="00067A2B">
      <w:pPr>
        <w:ind w:firstLine="708"/>
        <w:rPr>
          <w:color w:val="000000"/>
          <w:spacing w:val="-1"/>
          <w:sz w:val="22"/>
          <w:szCs w:val="22"/>
        </w:rPr>
      </w:pPr>
      <w:r w:rsidRPr="007D75E2">
        <w:rPr>
          <w:color w:val="000000"/>
          <w:spacing w:val="-1"/>
          <w:sz w:val="22"/>
          <w:szCs w:val="22"/>
        </w:rPr>
        <w:tab/>
      </w:r>
      <w:r w:rsidRPr="007D75E2">
        <w:rPr>
          <w:color w:val="000000"/>
          <w:spacing w:val="-1"/>
          <w:sz w:val="22"/>
          <w:szCs w:val="22"/>
        </w:rPr>
        <w:tab/>
      </w:r>
      <w:r w:rsidRPr="007D75E2">
        <w:rPr>
          <w:color w:val="000000"/>
          <w:spacing w:val="-1"/>
          <w:sz w:val="22"/>
          <w:szCs w:val="22"/>
        </w:rPr>
        <w:tab/>
      </w:r>
    </w:p>
    <w:p w:rsidR="00DF74C2" w:rsidRDefault="00DF74C2" w:rsidP="00D64F3B">
      <w:pPr>
        <w:rPr>
          <w:b/>
        </w:rPr>
      </w:pPr>
      <w:r>
        <w:rPr>
          <w:b/>
        </w:rPr>
        <w:t>19</w:t>
      </w:r>
      <w:r w:rsidRPr="004C738C">
        <w:rPr>
          <w:b/>
        </w:rPr>
        <w:t>-)Aşağıdaki cümlelerde boş bırakılan yerlere uygun olan noktalama işaretini koyunuz.</w:t>
      </w:r>
      <w:r>
        <w:rPr>
          <w:b/>
        </w:rPr>
        <w:t xml:space="preserve"> ( 4 puan)</w:t>
      </w:r>
    </w:p>
    <w:p w:rsidR="00DF74C2" w:rsidRDefault="00DF74C2" w:rsidP="00D64F3B">
      <w:pPr>
        <w:rPr>
          <w:b/>
        </w:rPr>
      </w:pPr>
    </w:p>
    <w:p w:rsidR="00DF74C2" w:rsidRDefault="00DF74C2" w:rsidP="00D64F3B">
      <w:pPr>
        <w:rPr>
          <w:b/>
        </w:rPr>
      </w:pPr>
      <w:r w:rsidRPr="00EB666C">
        <w:t>Ödevini yaptın mı (   )</w:t>
      </w:r>
      <w:r>
        <w:t xml:space="preserve">                                                               </w:t>
      </w:r>
      <w:r w:rsidRPr="005E4E91">
        <w:t xml:space="preserve"> </w:t>
      </w:r>
      <w:r w:rsidRPr="00EB666C">
        <w:t>Hey gidi günler hey(   ) dedi</w:t>
      </w:r>
    </w:p>
    <w:p w:rsidR="00DF74C2" w:rsidRDefault="00DF74C2" w:rsidP="00D64F3B">
      <w:pPr>
        <w:rPr>
          <w:b/>
        </w:rPr>
      </w:pPr>
    </w:p>
    <w:p w:rsidR="00DF74C2" w:rsidRDefault="00DF74C2" w:rsidP="00D64F3B">
      <w:pPr>
        <w:rPr>
          <w:b/>
        </w:rPr>
      </w:pPr>
    </w:p>
    <w:p w:rsidR="00DF74C2" w:rsidRPr="00EB666C" w:rsidRDefault="00DF74C2" w:rsidP="004C738C">
      <w:pPr>
        <w:pStyle w:val="NoSpacing"/>
        <w:rPr>
          <w:u w:val="single"/>
        </w:rPr>
      </w:pPr>
      <w:r>
        <w:rPr>
          <w:b/>
        </w:rPr>
        <w:t xml:space="preserve">20-) </w:t>
      </w:r>
      <w:r w:rsidRPr="00EB666C">
        <w:rPr>
          <w:u w:val="single"/>
        </w:rPr>
        <w:t>emniyet</w:t>
      </w:r>
      <w:r w:rsidRPr="0002497A">
        <w:t xml:space="preserve">   </w:t>
      </w:r>
      <w:r w:rsidRPr="00EB666C">
        <w:rPr>
          <w:u w:val="single"/>
        </w:rPr>
        <w:t>bindiğimizde</w:t>
      </w:r>
      <w:r w:rsidRPr="0002497A">
        <w:t xml:space="preserve">   </w:t>
      </w:r>
      <w:r w:rsidRPr="00EB666C">
        <w:rPr>
          <w:u w:val="single"/>
        </w:rPr>
        <w:t>arabaya</w:t>
      </w:r>
      <w:r w:rsidRPr="0002497A">
        <w:t xml:space="preserve">   </w:t>
      </w:r>
      <w:r w:rsidRPr="00EB666C">
        <w:rPr>
          <w:u w:val="single"/>
        </w:rPr>
        <w:t>mutlaka</w:t>
      </w:r>
      <w:r w:rsidRPr="0002497A">
        <w:t xml:space="preserve">   </w:t>
      </w:r>
      <w:r w:rsidRPr="00EB666C">
        <w:rPr>
          <w:u w:val="single"/>
        </w:rPr>
        <w:t>takalım</w:t>
      </w:r>
      <w:r w:rsidRPr="0002497A">
        <w:t xml:space="preserve">    </w:t>
      </w:r>
      <w:r w:rsidRPr="00EB666C">
        <w:rPr>
          <w:u w:val="single"/>
        </w:rPr>
        <w:t>kemerimizi</w:t>
      </w:r>
    </w:p>
    <w:p w:rsidR="00DF74C2" w:rsidRPr="00EB666C" w:rsidRDefault="00DF74C2" w:rsidP="004C738C">
      <w:pPr>
        <w:pStyle w:val="NoSpacing"/>
      </w:pPr>
      <w:r>
        <w:t xml:space="preserve">             1 </w:t>
      </w:r>
      <w:r>
        <w:tab/>
        <w:t xml:space="preserve">        2     </w:t>
      </w:r>
      <w:r>
        <w:tab/>
        <w:t xml:space="preserve">      3</w:t>
      </w:r>
      <w:r>
        <w:tab/>
        <w:t xml:space="preserve">        4               </w:t>
      </w:r>
      <w:r w:rsidRPr="00EB666C">
        <w:t>5</w:t>
      </w:r>
      <w:r w:rsidRPr="00EB666C">
        <w:tab/>
        <w:t xml:space="preserve">       </w:t>
      </w:r>
      <w:r>
        <w:t xml:space="preserve">  </w:t>
      </w:r>
      <w:r w:rsidRPr="00EB666C">
        <w:t>6</w:t>
      </w:r>
    </w:p>
    <w:p w:rsidR="00DF74C2" w:rsidRPr="00EB666C" w:rsidRDefault="00DF74C2" w:rsidP="004C738C">
      <w:pPr>
        <w:pStyle w:val="NoSpacing"/>
      </w:pPr>
    </w:p>
    <w:p w:rsidR="00DF74C2" w:rsidRPr="0002497A" w:rsidRDefault="00DF74C2" w:rsidP="004C738C">
      <w:pPr>
        <w:pStyle w:val="NoSpacing"/>
        <w:rPr>
          <w:b/>
        </w:rPr>
      </w:pPr>
      <w:r w:rsidRPr="0002497A">
        <w:rPr>
          <w:b/>
        </w:rPr>
        <w:t>Yukarıdaki kelimelerle anlamlı ve ku</w:t>
      </w:r>
      <w:r w:rsidRPr="0002497A">
        <w:rPr>
          <w:b/>
        </w:rPr>
        <w:softHyphen/>
        <w:t>rallı bir cümle oluşturulursa sıralama nasıl olur?</w:t>
      </w:r>
      <w:r>
        <w:rPr>
          <w:b/>
        </w:rPr>
        <w:t xml:space="preserve"> </w:t>
      </w:r>
      <w:r>
        <w:t>(5 puan)</w:t>
      </w:r>
    </w:p>
    <w:p w:rsidR="00DF74C2" w:rsidRPr="00EB666C" w:rsidRDefault="00DF74C2" w:rsidP="004C738C">
      <w:pPr>
        <w:pStyle w:val="NoSpacing"/>
      </w:pPr>
      <w:r w:rsidRPr="00EB666C">
        <w:t>A)  3-2-1-6-4-5</w:t>
      </w:r>
      <w:r w:rsidRPr="00EB666C">
        <w:tab/>
      </w:r>
      <w:r w:rsidRPr="00EB666C">
        <w:tab/>
      </w:r>
      <w:r w:rsidRPr="00EB666C">
        <w:tab/>
        <w:t>B) 3-2- 4-5-6-1</w:t>
      </w:r>
    </w:p>
    <w:p w:rsidR="00DF74C2" w:rsidRPr="00EB666C" w:rsidRDefault="00DF74C2" w:rsidP="004C738C">
      <w:pPr>
        <w:pStyle w:val="NoSpacing"/>
      </w:pPr>
      <w:r w:rsidRPr="00EB666C">
        <w:t xml:space="preserve">C)  3-1-2-5-6-4               </w:t>
      </w:r>
      <w:r w:rsidRPr="00EB666C">
        <w:tab/>
      </w:r>
      <w:r w:rsidRPr="00EB666C">
        <w:tab/>
        <w:t>D) 6-3-5-4-1-2</w:t>
      </w:r>
    </w:p>
    <w:p w:rsidR="00DF74C2" w:rsidRDefault="00DF74C2" w:rsidP="004C738C">
      <w:pPr>
        <w:pStyle w:val="NoSpacing"/>
        <w:rPr>
          <w:i/>
        </w:rPr>
      </w:pPr>
    </w:p>
    <w:p w:rsidR="00DF74C2" w:rsidRPr="00EB666C" w:rsidRDefault="00DF74C2" w:rsidP="004C738C">
      <w:pPr>
        <w:pStyle w:val="NoSpacing"/>
        <w:rPr>
          <w:i/>
        </w:rPr>
      </w:pPr>
    </w:p>
    <w:p w:rsidR="00DF74C2" w:rsidRDefault="00DF74C2" w:rsidP="004C738C">
      <w:pPr>
        <w:pStyle w:val="NoSpacing"/>
      </w:pPr>
      <w:r>
        <w:rPr>
          <w:b/>
        </w:rPr>
        <w:t>21</w:t>
      </w:r>
      <w:r w:rsidRPr="004C738C">
        <w:rPr>
          <w:b/>
        </w:rPr>
        <w:t xml:space="preserve">-) Aşağıdaki cümlelerdeki yazım ve noktalama yanlışlarını </w:t>
      </w:r>
      <w:r w:rsidRPr="00067A2B">
        <w:rPr>
          <w:b/>
          <w:u w:val="single"/>
        </w:rPr>
        <w:t>düzeltip</w:t>
      </w:r>
      <w:r w:rsidRPr="004C738C">
        <w:rPr>
          <w:b/>
        </w:rPr>
        <w:t xml:space="preserve"> cümleleri yeniden yazalım.</w:t>
      </w:r>
      <w:r w:rsidRPr="005E4E91">
        <w:t xml:space="preserve"> </w:t>
      </w:r>
      <w:r>
        <w:t>(9 puan)</w:t>
      </w:r>
    </w:p>
    <w:p w:rsidR="00DF74C2" w:rsidRPr="00EB666C" w:rsidRDefault="00DF74C2" w:rsidP="004C738C">
      <w:pPr>
        <w:pStyle w:val="NoSpacing"/>
      </w:pPr>
    </w:p>
    <w:p w:rsidR="00DF74C2" w:rsidRPr="00EB666C" w:rsidRDefault="00DF74C2" w:rsidP="004C738C">
      <w:pPr>
        <w:pStyle w:val="NoSpacing"/>
      </w:pPr>
      <w:r w:rsidRPr="00EB666C">
        <w:t xml:space="preserve">     Dün parkta oynayan çocukları gördünmü.</w:t>
      </w:r>
    </w:p>
    <w:p w:rsidR="00DF74C2" w:rsidRPr="00EB666C" w:rsidRDefault="00DF74C2" w:rsidP="004C738C">
      <w:pPr>
        <w:pStyle w:val="NoSpacing"/>
      </w:pPr>
    </w:p>
    <w:p w:rsidR="00DF74C2" w:rsidRPr="00EB666C" w:rsidRDefault="00DF74C2" w:rsidP="004C738C">
      <w:pPr>
        <w:pStyle w:val="NoSpacing"/>
      </w:pPr>
    </w:p>
    <w:p w:rsidR="00DF74C2" w:rsidRPr="00EB666C" w:rsidRDefault="00DF74C2" w:rsidP="004C738C">
      <w:pPr>
        <w:pStyle w:val="NoSpacing"/>
      </w:pPr>
      <w:r w:rsidRPr="00EB666C">
        <w:t xml:space="preserve">     Yazın </w:t>
      </w:r>
      <w:r>
        <w:t>denize</w:t>
      </w:r>
      <w:r w:rsidRPr="00EB666C">
        <w:t xml:space="preserve"> gidip bol bol yüzeceğim?</w:t>
      </w:r>
    </w:p>
    <w:p w:rsidR="00DF74C2" w:rsidRPr="00EB666C" w:rsidRDefault="00DF74C2" w:rsidP="004C738C">
      <w:pPr>
        <w:pStyle w:val="NoSpacing"/>
      </w:pPr>
    </w:p>
    <w:p w:rsidR="00DF74C2" w:rsidRPr="00EB666C" w:rsidRDefault="00DF74C2" w:rsidP="004C738C">
      <w:pPr>
        <w:pStyle w:val="NoSpacing"/>
      </w:pPr>
    </w:p>
    <w:p w:rsidR="00DF74C2" w:rsidRPr="00EB666C" w:rsidRDefault="00DF74C2" w:rsidP="004C738C">
      <w:pPr>
        <w:pStyle w:val="NoSpacing"/>
      </w:pPr>
      <w:r w:rsidRPr="00EB666C">
        <w:t xml:space="preserve">     </w:t>
      </w:r>
      <w:r>
        <w:t xml:space="preserve"> </w:t>
      </w:r>
      <w:r w:rsidRPr="00EB666C">
        <w:t>Bu yapbozu sen</w:t>
      </w:r>
      <w:bookmarkStart w:id="0" w:name="_GoBack"/>
      <w:r w:rsidRPr="00EB666C">
        <w:t>mi</w:t>
      </w:r>
      <w:bookmarkEnd w:id="0"/>
      <w:r w:rsidRPr="00EB666C">
        <w:t xml:space="preserve"> yaptın?</w:t>
      </w:r>
    </w:p>
    <w:p w:rsidR="00DF74C2" w:rsidRDefault="00DF74C2" w:rsidP="004C738C">
      <w:pPr>
        <w:pStyle w:val="NoSpacing"/>
      </w:pPr>
      <w:hyperlink r:id="rId8" w:history="1">
        <w:r>
          <w:rPr>
            <w:rStyle w:val="Hyperlink"/>
          </w:rPr>
          <w:t>www.sorubak.com</w:t>
        </w:r>
      </w:hyperlink>
    </w:p>
    <w:p w:rsidR="00DF74C2" w:rsidRPr="00EB666C" w:rsidRDefault="00DF74C2" w:rsidP="004C738C">
      <w:pPr>
        <w:pStyle w:val="NoSpacing"/>
      </w:pPr>
    </w:p>
    <w:p w:rsidR="00DF74C2" w:rsidRPr="004C738C" w:rsidRDefault="00DF74C2" w:rsidP="00D64F3B">
      <w:pPr>
        <w:rPr>
          <w:b/>
        </w:rPr>
      </w:pPr>
    </w:p>
    <w:sectPr w:rsidR="00DF74C2" w:rsidRPr="004C738C" w:rsidSect="000E298C">
      <w:type w:val="continuous"/>
      <w:pgSz w:w="11906" w:h="16838"/>
      <w:pgMar w:top="827" w:right="566" w:bottom="284" w:left="56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74C2" w:rsidRDefault="00DF74C2" w:rsidP="004C738C">
      <w:r>
        <w:separator/>
      </w:r>
    </w:p>
  </w:endnote>
  <w:endnote w:type="continuationSeparator" w:id="0">
    <w:p w:rsidR="00DF74C2" w:rsidRDefault="00DF74C2" w:rsidP="004C73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74C2" w:rsidRDefault="00DF74C2" w:rsidP="004C738C">
      <w:r>
        <w:separator/>
      </w:r>
    </w:p>
  </w:footnote>
  <w:footnote w:type="continuationSeparator" w:id="0">
    <w:p w:rsidR="00DF74C2" w:rsidRDefault="00DF74C2" w:rsidP="004C73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41" w:rightFromText="141" w:vertAnchor="text" w:horzAnchor="margin" w:tblpY="61"/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0A0"/>
    </w:tblPr>
    <w:tblGrid>
      <w:gridCol w:w="5873"/>
      <w:gridCol w:w="4809"/>
    </w:tblGrid>
    <w:tr w:rsidR="00DF74C2" w:rsidRPr="00244F89" w:rsidTr="00BA1F16">
      <w:tc>
        <w:tcPr>
          <w:tcW w:w="10682" w:type="dxa"/>
          <w:gridSpan w:val="2"/>
        </w:tcPr>
        <w:p w:rsidR="00DF74C2" w:rsidRPr="000E298C" w:rsidRDefault="00DF74C2" w:rsidP="000E298C">
          <w:pPr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…..</w:t>
          </w:r>
          <w:r w:rsidRPr="000E298C">
            <w:rPr>
              <w:b/>
              <w:sz w:val="20"/>
              <w:szCs w:val="20"/>
            </w:rPr>
            <w:t xml:space="preserve"> İ.Ö.OKULU 2011/2012 EĞİTİM ÖĞRETİM YILI 4/B SINIFI II. DÖNEM I. TÜRKÇE SINAVI  SORULARI </w:t>
          </w:r>
        </w:p>
      </w:tc>
    </w:tr>
    <w:tr w:rsidR="00DF74C2" w:rsidRPr="00244F89" w:rsidTr="00BA1F16">
      <w:trPr>
        <w:trHeight w:val="201"/>
      </w:trPr>
      <w:tc>
        <w:tcPr>
          <w:tcW w:w="5873" w:type="dxa"/>
        </w:tcPr>
        <w:p w:rsidR="00DF74C2" w:rsidRPr="00131349" w:rsidRDefault="00DF74C2" w:rsidP="00BA1F16">
          <w:r w:rsidRPr="00131349">
            <w:rPr>
              <w:b/>
            </w:rPr>
            <w:t>Adı-Soyadı:</w:t>
          </w:r>
        </w:p>
      </w:tc>
      <w:tc>
        <w:tcPr>
          <w:tcW w:w="4809" w:type="dxa"/>
        </w:tcPr>
        <w:p w:rsidR="00DF74C2" w:rsidRPr="00131349" w:rsidRDefault="00DF74C2" w:rsidP="00BA1F16">
          <w:r>
            <w:rPr>
              <w:b/>
            </w:rPr>
            <w:t>Tarih:   06</w:t>
          </w:r>
          <w:r w:rsidRPr="00131349">
            <w:rPr>
              <w:b/>
            </w:rPr>
            <w:t xml:space="preserve"> // 03</w:t>
          </w:r>
          <w:r>
            <w:rPr>
              <w:b/>
            </w:rPr>
            <w:t xml:space="preserve"> /</w:t>
          </w:r>
          <w:r w:rsidRPr="00131349">
            <w:rPr>
              <w:b/>
            </w:rPr>
            <w:t>/</w:t>
          </w:r>
          <w:r>
            <w:rPr>
              <w:b/>
            </w:rPr>
            <w:t xml:space="preserve"> </w:t>
          </w:r>
          <w:r w:rsidRPr="00131349">
            <w:rPr>
              <w:b/>
            </w:rPr>
            <w:t>201</w:t>
          </w:r>
          <w:r>
            <w:rPr>
              <w:b/>
            </w:rPr>
            <w:t>2</w:t>
          </w:r>
        </w:p>
      </w:tc>
    </w:tr>
    <w:tr w:rsidR="00DF74C2" w:rsidRPr="00244F89" w:rsidTr="00BA1F16">
      <w:trPr>
        <w:trHeight w:val="70"/>
      </w:trPr>
      <w:tc>
        <w:tcPr>
          <w:tcW w:w="5873" w:type="dxa"/>
        </w:tcPr>
        <w:p w:rsidR="00DF74C2" w:rsidRPr="00131349" w:rsidRDefault="00DF74C2" w:rsidP="00BA1F16">
          <w:r w:rsidRPr="00131349">
            <w:rPr>
              <w:b/>
            </w:rPr>
            <w:t>Sınıf           :                                        No :</w:t>
          </w:r>
        </w:p>
      </w:tc>
      <w:tc>
        <w:tcPr>
          <w:tcW w:w="4809" w:type="dxa"/>
        </w:tcPr>
        <w:p w:rsidR="00DF74C2" w:rsidRPr="00131349" w:rsidRDefault="00DF74C2" w:rsidP="00BA1F16">
          <w:r w:rsidRPr="00131349">
            <w:rPr>
              <w:b/>
            </w:rPr>
            <w:t>Puan :</w:t>
          </w:r>
        </w:p>
      </w:tc>
    </w:tr>
  </w:tbl>
  <w:p w:rsidR="00DF74C2" w:rsidRDefault="00DF74C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7826D0"/>
    <w:multiLevelType w:val="hybridMultilevel"/>
    <w:tmpl w:val="081C6660"/>
    <w:lvl w:ilvl="0" w:tplc="E9DAD45C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evenAndOddHeader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4F3B"/>
    <w:rsid w:val="0002497A"/>
    <w:rsid w:val="00067A2B"/>
    <w:rsid w:val="00082127"/>
    <w:rsid w:val="000E298C"/>
    <w:rsid w:val="00131349"/>
    <w:rsid w:val="00147E8C"/>
    <w:rsid w:val="001A2297"/>
    <w:rsid w:val="00244F89"/>
    <w:rsid w:val="00283D25"/>
    <w:rsid w:val="002C4EE0"/>
    <w:rsid w:val="003027B8"/>
    <w:rsid w:val="003628C4"/>
    <w:rsid w:val="00442924"/>
    <w:rsid w:val="00482E78"/>
    <w:rsid w:val="004C738C"/>
    <w:rsid w:val="00521E2D"/>
    <w:rsid w:val="00543AEC"/>
    <w:rsid w:val="005C1D3F"/>
    <w:rsid w:val="005E4E91"/>
    <w:rsid w:val="00637184"/>
    <w:rsid w:val="006827DE"/>
    <w:rsid w:val="007930B7"/>
    <w:rsid w:val="007D74E9"/>
    <w:rsid w:val="007D75E2"/>
    <w:rsid w:val="007E2031"/>
    <w:rsid w:val="008A5D64"/>
    <w:rsid w:val="008C3F7F"/>
    <w:rsid w:val="0099496D"/>
    <w:rsid w:val="00997C14"/>
    <w:rsid w:val="00B56CD8"/>
    <w:rsid w:val="00BA1F16"/>
    <w:rsid w:val="00BA3504"/>
    <w:rsid w:val="00C160AE"/>
    <w:rsid w:val="00CF583F"/>
    <w:rsid w:val="00D44532"/>
    <w:rsid w:val="00D64F3B"/>
    <w:rsid w:val="00DB5A58"/>
    <w:rsid w:val="00DF74C2"/>
    <w:rsid w:val="00E96B7A"/>
    <w:rsid w:val="00EA2D4A"/>
    <w:rsid w:val="00EB66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time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F3B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99"/>
    <w:qFormat/>
    <w:rsid w:val="00D64F3B"/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4C738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C738C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semiHidden/>
    <w:rsid w:val="004C738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C738C"/>
    <w:rPr>
      <w:rFonts w:ascii="Times New Roman" w:hAnsi="Times New Roman" w:cs="Times New Roman"/>
      <w:sz w:val="24"/>
      <w:szCs w:val="24"/>
      <w:lang w:eastAsia="tr-TR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E96B7A"/>
    <w:rPr>
      <w:rFonts w:ascii="Times New Roman" w:hAnsi="Times New Roman" w:cs="Times New Roman"/>
      <w:sz w:val="24"/>
      <w:szCs w:val="24"/>
      <w:lang w:val="tr-TR" w:eastAsia="tr-TR" w:bidi="ar-SA"/>
    </w:rPr>
  </w:style>
  <w:style w:type="character" w:styleId="Hyperlink">
    <w:name w:val="Hyperlink"/>
    <w:basedOn w:val="DefaultParagraphFont"/>
    <w:uiPriority w:val="99"/>
    <w:rsid w:val="007E203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73</TotalTime>
  <Pages>2</Pages>
  <Words>839</Words>
  <Characters>4787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edanur</cp:lastModifiedBy>
  <cp:revision>11</cp:revision>
  <dcterms:created xsi:type="dcterms:W3CDTF">2012-03-05T18:53:00Z</dcterms:created>
  <dcterms:modified xsi:type="dcterms:W3CDTF">2012-03-08T10:52:00Z</dcterms:modified>
</cp:coreProperties>
</file>