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B94" w:rsidRPr="00983866" w:rsidRDefault="00256B94" w:rsidP="00C00EBC">
      <w:pPr>
        <w:pStyle w:val="NoSpacing"/>
        <w:rPr>
          <w:i/>
          <w:shd w:val="clear" w:color="auto" w:fill="B8CCE4"/>
        </w:rPr>
      </w:pPr>
      <w:r>
        <w:rPr>
          <w:i/>
          <w:shd w:val="clear" w:color="auto" w:fill="B8CCE4"/>
        </w:rPr>
        <w:t xml:space="preserve">AGİAD  İLKÖĞRETİM OKULU 4.SINIFLAR 2. DÖNEM               1.TÜRKÇE YAZILISI </w:t>
      </w:r>
    </w:p>
    <w:p w:rsidR="00256B94" w:rsidRPr="00983866" w:rsidRDefault="00256B94" w:rsidP="00CD3992">
      <w:pPr>
        <w:pStyle w:val="NoSpacing"/>
        <w:rPr>
          <w:b/>
          <w:i/>
          <w:sz w:val="10"/>
          <w:szCs w:val="10"/>
          <w:bdr w:val="single" w:sz="4" w:space="0" w:color="auto"/>
          <w:shd w:val="clear" w:color="auto" w:fill="FBD4B4"/>
        </w:rPr>
      </w:pPr>
      <w:r>
        <w:rPr>
          <w:b/>
          <w:i/>
          <w:sz w:val="10"/>
          <w:szCs w:val="10"/>
          <w:bdr w:val="single" w:sz="4" w:space="0" w:color="auto"/>
          <w:shd w:val="clear" w:color="auto" w:fill="FBD4B4"/>
        </w:rPr>
        <w:t xml:space="preserve">                  </w:t>
      </w:r>
    </w:p>
    <w:p w:rsidR="00256B94" w:rsidRPr="00983866" w:rsidRDefault="00256B94" w:rsidP="00F63409">
      <w:pPr>
        <w:pStyle w:val="NoSpacing"/>
        <w:rPr>
          <w:i/>
        </w:rPr>
      </w:pPr>
      <w:r w:rsidRPr="00983866">
        <w:rPr>
          <w:b/>
          <w:i/>
          <w:bdr w:val="single" w:sz="4" w:space="0" w:color="auto"/>
          <w:shd w:val="clear" w:color="auto" w:fill="FDE9D9"/>
        </w:rPr>
        <w:t>1.</w:t>
      </w:r>
      <w:r w:rsidRPr="00983866">
        <w:rPr>
          <w:i/>
        </w:rPr>
        <w:t xml:space="preserve">  Aşağıdaki cümlelerin doğru olanların başına “</w:t>
      </w:r>
      <w:r w:rsidRPr="00983866">
        <w:rPr>
          <w:b/>
          <w:i/>
        </w:rPr>
        <w:t>D</w:t>
      </w:r>
      <w:r w:rsidRPr="00983866">
        <w:rPr>
          <w:i/>
        </w:rPr>
        <w:t>”, yanlış olanların başına “</w:t>
      </w:r>
      <w:r w:rsidRPr="00983866">
        <w:rPr>
          <w:b/>
          <w:i/>
        </w:rPr>
        <w:t>Y</w:t>
      </w:r>
      <w:r w:rsidRPr="00983866">
        <w:rPr>
          <w:i/>
        </w:rPr>
        <w:t>” yazınız?</w:t>
      </w:r>
    </w:p>
    <w:p w:rsidR="00256B94" w:rsidRPr="00983866" w:rsidRDefault="00256B94" w:rsidP="0047462D">
      <w:pPr>
        <w:pStyle w:val="NoSpacing"/>
        <w:tabs>
          <w:tab w:val="left" w:pos="2694"/>
        </w:tabs>
        <w:rPr>
          <w:i/>
          <w:sz w:val="6"/>
          <w:szCs w:val="6"/>
        </w:rPr>
      </w:pPr>
    </w:p>
    <w:p w:rsidR="00256B94" w:rsidRPr="00983866" w:rsidRDefault="00256B94" w:rsidP="00E71653">
      <w:pPr>
        <w:pStyle w:val="NoSpacing"/>
        <w:tabs>
          <w:tab w:val="left" w:pos="2694"/>
        </w:tabs>
        <w:ind w:left="426" w:hanging="426"/>
        <w:rPr>
          <w:b/>
          <w:i/>
        </w:rPr>
      </w:pPr>
      <w:r w:rsidRPr="00983866">
        <w:rPr>
          <w:b/>
          <w:i/>
        </w:rPr>
        <w:t xml:space="preserve">(    )  </w:t>
      </w:r>
      <w:r w:rsidRPr="00983866">
        <w:rPr>
          <w:i/>
        </w:rPr>
        <w:t>Türkçe kelimelerde, her hecede mutlaka bir sesli (ünlü) harf bulunur.</w:t>
      </w:r>
    </w:p>
    <w:p w:rsidR="00256B94" w:rsidRPr="00983866" w:rsidRDefault="00256B94" w:rsidP="00E71653">
      <w:pPr>
        <w:pStyle w:val="NoSpacing"/>
        <w:tabs>
          <w:tab w:val="left" w:pos="2694"/>
        </w:tabs>
        <w:ind w:left="426" w:hanging="426"/>
        <w:rPr>
          <w:b/>
          <w:i/>
        </w:rPr>
      </w:pPr>
      <w:r w:rsidRPr="00983866">
        <w:rPr>
          <w:b/>
          <w:i/>
        </w:rPr>
        <w:t xml:space="preserve">(    )  </w:t>
      </w:r>
      <w:r w:rsidRPr="00983866">
        <w:rPr>
          <w:i/>
        </w:rPr>
        <w:t>Ben, sen, o, biz… gibi kelimeler cümlede ismin yerine kullanılabilir.</w:t>
      </w:r>
    </w:p>
    <w:p w:rsidR="00256B94" w:rsidRPr="00983866" w:rsidRDefault="00256B94" w:rsidP="00E71653">
      <w:pPr>
        <w:pStyle w:val="NoSpacing"/>
        <w:tabs>
          <w:tab w:val="left" w:pos="2694"/>
        </w:tabs>
        <w:ind w:left="426" w:hanging="426"/>
        <w:rPr>
          <w:i/>
        </w:rPr>
      </w:pPr>
      <w:r w:rsidRPr="00983866">
        <w:rPr>
          <w:b/>
          <w:i/>
        </w:rPr>
        <w:t xml:space="preserve">(    )  </w:t>
      </w:r>
      <w:r w:rsidRPr="00983866">
        <w:rPr>
          <w:i/>
        </w:rPr>
        <w:t>“</w:t>
      </w:r>
      <w:r w:rsidRPr="00983866">
        <w:rPr>
          <w:b/>
          <w:i/>
        </w:rPr>
        <w:t>Annem bir melektir.</w:t>
      </w:r>
      <w:r w:rsidRPr="00983866">
        <w:rPr>
          <w:i/>
        </w:rPr>
        <w:t>” cümlesi nesnel ifadedir.</w:t>
      </w:r>
    </w:p>
    <w:p w:rsidR="00256B94" w:rsidRPr="00983866" w:rsidRDefault="00256B94" w:rsidP="00E71653">
      <w:pPr>
        <w:pStyle w:val="NoSpacing"/>
        <w:tabs>
          <w:tab w:val="left" w:pos="284"/>
          <w:tab w:val="left" w:pos="2694"/>
        </w:tabs>
        <w:ind w:left="426" w:hanging="426"/>
        <w:rPr>
          <w:i/>
        </w:rPr>
      </w:pPr>
      <w:r w:rsidRPr="00983866">
        <w:rPr>
          <w:b/>
          <w:i/>
        </w:rPr>
        <w:t xml:space="preserve">(    )  “Gözü” </w:t>
      </w:r>
      <w:r w:rsidRPr="00983866">
        <w:rPr>
          <w:i/>
        </w:rPr>
        <w:t>kelimesi ayrılma eki almıştır.</w:t>
      </w:r>
    </w:p>
    <w:p w:rsidR="00256B94" w:rsidRPr="00983866" w:rsidRDefault="00256B94" w:rsidP="00CB5980">
      <w:pPr>
        <w:pStyle w:val="NoSpacing"/>
        <w:rPr>
          <w:i/>
        </w:rPr>
      </w:pPr>
    </w:p>
    <w:p w:rsidR="00256B94" w:rsidRPr="00983866" w:rsidRDefault="00256B94" w:rsidP="00380A03">
      <w:pPr>
        <w:pStyle w:val="NoSpacing"/>
        <w:tabs>
          <w:tab w:val="left" w:pos="709"/>
        </w:tabs>
        <w:rPr>
          <w:i/>
        </w:rPr>
      </w:pPr>
      <w:r>
        <w:rPr>
          <w:noProof/>
          <w:lang w:eastAsia="tr-TR"/>
        </w:rPr>
        <w:pict>
          <v:rect id="Rectangle 855" o:spid="_x0000_s1026" style="position:absolute;margin-left:16.35pt;margin-top:3.3pt;width:226.65pt;height:90.7pt;z-index:251639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" stroked="f">
            <v:textbox>
              <w:txbxContent>
                <w:tbl>
                  <w:tblPr>
                    <w:tblW w:w="4361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235"/>
                    <w:gridCol w:w="2126"/>
                  </w:tblGrid>
                  <w:tr w:rsidR="00256B94" w:rsidTr="00156FFD">
                    <w:trPr>
                      <w:trHeight w:val="697"/>
                    </w:trPr>
                    <w:tc>
                      <w:tcPr>
                        <w:tcW w:w="2235" w:type="dxa"/>
                        <w:vAlign w:val="center"/>
                      </w:tcPr>
                      <w:p w:rsidR="00256B94" w:rsidRPr="00156FFD" w:rsidRDefault="00256B94" w:rsidP="00156FFD">
                        <w:pPr>
                          <w:pStyle w:val="NoSpacing"/>
                          <w:tabs>
                            <w:tab w:val="left" w:pos="709"/>
                          </w:tabs>
                        </w:pPr>
                        <w:r w:rsidRPr="00156FFD">
                          <w:rPr>
                            <w:b/>
                          </w:rPr>
                          <w:t>1-</w:t>
                        </w:r>
                        <w:r w:rsidRPr="00156FFD">
                          <w:t xml:space="preserve"> Gereksiz sözcük kullanılmış cümle</w:t>
                        </w:r>
                      </w:p>
                    </w:tc>
                    <w:tc>
                      <w:tcPr>
                        <w:tcW w:w="2126" w:type="dxa"/>
                        <w:vAlign w:val="center"/>
                      </w:tcPr>
                      <w:p w:rsidR="00256B94" w:rsidRPr="00156FFD" w:rsidRDefault="00256B94" w:rsidP="00156FFD">
                        <w:pPr>
                          <w:pStyle w:val="NoSpacing"/>
                          <w:tabs>
                            <w:tab w:val="left" w:pos="709"/>
                          </w:tabs>
                        </w:pPr>
                        <w:r w:rsidRPr="00156FFD">
                          <w:rPr>
                            <w:b/>
                          </w:rPr>
                          <w:t>2-</w:t>
                        </w:r>
                        <w:r w:rsidRPr="00156FFD">
                          <w:t xml:space="preserve"> Anlamca çelişen sözcüklerin kullanımı</w:t>
                        </w:r>
                      </w:p>
                    </w:tc>
                  </w:tr>
                  <w:tr w:rsidR="00256B94" w:rsidTr="00156FFD">
                    <w:trPr>
                      <w:trHeight w:val="849"/>
                    </w:trPr>
                    <w:tc>
                      <w:tcPr>
                        <w:tcW w:w="2235" w:type="dxa"/>
                        <w:vAlign w:val="center"/>
                      </w:tcPr>
                      <w:p w:rsidR="00256B94" w:rsidRPr="00156FFD" w:rsidRDefault="00256B94" w:rsidP="00156FFD">
                        <w:pPr>
                          <w:pStyle w:val="NoSpacing"/>
                          <w:tabs>
                            <w:tab w:val="left" w:pos="709"/>
                          </w:tabs>
                        </w:pPr>
                        <w:r w:rsidRPr="00156FFD">
                          <w:rPr>
                            <w:b/>
                          </w:rPr>
                          <w:t>3-</w:t>
                        </w:r>
                        <w:r w:rsidRPr="00156FFD">
                          <w:t xml:space="preserve"> Eş anlamlı sözcüklerin bir arada kullanıldığı cümle</w:t>
                        </w:r>
                      </w:p>
                    </w:tc>
                    <w:tc>
                      <w:tcPr>
                        <w:tcW w:w="2126" w:type="dxa"/>
                        <w:vAlign w:val="center"/>
                      </w:tcPr>
                      <w:p w:rsidR="00256B94" w:rsidRPr="00156FFD" w:rsidRDefault="00256B94" w:rsidP="00156FFD">
                        <w:pPr>
                          <w:pStyle w:val="NoSpacing"/>
                          <w:tabs>
                            <w:tab w:val="left" w:pos="709"/>
                          </w:tabs>
                        </w:pPr>
                        <w:r w:rsidRPr="00156FFD">
                          <w:rPr>
                            <w:b/>
                          </w:rPr>
                          <w:t>4-</w:t>
                        </w:r>
                        <w:r w:rsidRPr="00156FFD">
                          <w:t xml:space="preserve"> Deyim yanlışı</w:t>
                        </w:r>
                      </w:p>
                    </w:tc>
                  </w:tr>
                </w:tbl>
                <w:p w:rsidR="00256B94" w:rsidRPr="00FC5045" w:rsidRDefault="00256B94" w:rsidP="00FC5045">
                  <w:pPr>
                    <w:pStyle w:val="Heading5"/>
                    <w:spacing w:before="0" w:beforeAutospacing="0" w:after="0" w:afterAutospacing="0"/>
                    <w:ind w:left="72" w:right="72"/>
                    <w:jc w:val="center"/>
                    <w:rPr>
                      <w:rFonts w:ascii="Arial Narrow" w:hAnsi="Arial Narrow"/>
                      <w:b w:val="0"/>
                      <w:bCs w:val="0"/>
                      <w:color w:val="000000"/>
                      <w:sz w:val="22"/>
                      <w:szCs w:val="22"/>
                    </w:rPr>
                  </w:pPr>
                </w:p>
              </w:txbxContent>
            </v:textbox>
          </v:rect>
        </w:pict>
      </w:r>
      <w:r w:rsidRPr="00983866">
        <w:rPr>
          <w:b/>
          <w:i/>
          <w:bdr w:val="single" w:sz="4" w:space="0" w:color="auto"/>
          <w:shd w:val="clear" w:color="auto" w:fill="FDE9D9"/>
        </w:rPr>
        <w:t>2</w:t>
      </w:r>
      <w:r w:rsidRPr="00983866">
        <w:rPr>
          <w:i/>
          <w:bdr w:val="single" w:sz="4" w:space="0" w:color="auto"/>
          <w:shd w:val="clear" w:color="auto" w:fill="FDE9D9"/>
        </w:rPr>
        <w:t xml:space="preserve">.  </w:t>
      </w:r>
    </w:p>
    <w:p w:rsidR="00256B94" w:rsidRPr="00983866" w:rsidRDefault="00256B94" w:rsidP="00380A03">
      <w:pPr>
        <w:pStyle w:val="NoSpacing"/>
        <w:tabs>
          <w:tab w:val="left" w:pos="709"/>
        </w:tabs>
        <w:rPr>
          <w:i/>
        </w:rPr>
      </w:pPr>
    </w:p>
    <w:p w:rsidR="00256B94" w:rsidRPr="00983866" w:rsidRDefault="00256B94" w:rsidP="00380A03">
      <w:pPr>
        <w:pStyle w:val="NoSpacing"/>
        <w:tabs>
          <w:tab w:val="left" w:pos="709"/>
        </w:tabs>
        <w:rPr>
          <w:i/>
        </w:rPr>
      </w:pPr>
    </w:p>
    <w:p w:rsidR="00256B94" w:rsidRPr="00983866" w:rsidRDefault="00256B94" w:rsidP="00380A03">
      <w:pPr>
        <w:pStyle w:val="NoSpacing"/>
        <w:tabs>
          <w:tab w:val="left" w:pos="709"/>
        </w:tabs>
        <w:rPr>
          <w:i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27" o:spid="_x0000_s1027" type="#_x0000_t202" style="position:absolute;margin-left:248.9pt;margin-top:12.75pt;width:26.7pt;height:263.55pt;z-index:-251678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" stroked="f">
            <v:textbox style="layout-flow:vertical;mso-layout-flow-alt:bottom-to-top">
              <w:txbxContent>
                <w:p w:rsidR="00256B94" w:rsidRPr="00156FFD" w:rsidRDefault="00256B94">
                  <w:pPr>
                    <w:rPr>
                      <w:rFonts w:ascii="Lucida Handwriting" w:hAnsi="Lucida Handwriting"/>
                      <w:color w:val="F2F2F2"/>
                      <w:sz w:val="16"/>
                      <w:szCs w:val="16"/>
                    </w:rPr>
                  </w:pPr>
                  <w:r w:rsidRPr="00156FFD">
                    <w:rPr>
                      <w:rFonts w:ascii="Lucida Handwriting" w:hAnsi="Lucida Handwriting"/>
                      <w:color w:val="F2F2F2"/>
                      <w:sz w:val="16"/>
                      <w:szCs w:val="16"/>
                    </w:rPr>
                    <w:t>S  ü  l  e  y  m  a  n     O  C  A  K     –     o  c  a  k  5  5  6  7</w:t>
                  </w:r>
                </w:p>
              </w:txbxContent>
            </v:textbox>
          </v:shape>
        </w:pict>
      </w:r>
    </w:p>
    <w:p w:rsidR="00256B94" w:rsidRPr="00983866" w:rsidRDefault="00256B94" w:rsidP="00CB57EA">
      <w:pPr>
        <w:pStyle w:val="NoSpacing"/>
        <w:tabs>
          <w:tab w:val="left" w:pos="709"/>
          <w:tab w:val="left" w:pos="1276"/>
          <w:tab w:val="left" w:pos="2552"/>
          <w:tab w:val="left" w:pos="3828"/>
        </w:tabs>
        <w:rPr>
          <w:i/>
        </w:rPr>
      </w:pPr>
    </w:p>
    <w:p w:rsidR="00256B94" w:rsidRPr="00983866" w:rsidRDefault="00256B94" w:rsidP="00CB57EA">
      <w:pPr>
        <w:pStyle w:val="NoSpacing"/>
        <w:tabs>
          <w:tab w:val="left" w:pos="709"/>
          <w:tab w:val="left" w:pos="1276"/>
          <w:tab w:val="left" w:pos="2552"/>
          <w:tab w:val="left" w:pos="3828"/>
        </w:tabs>
        <w:rPr>
          <w:b/>
          <w:i/>
        </w:rPr>
      </w:pPr>
    </w:p>
    <w:p w:rsidR="00256B94" w:rsidRPr="00983866" w:rsidRDefault="00256B94" w:rsidP="00CB57EA">
      <w:pPr>
        <w:pStyle w:val="NoSpacing"/>
        <w:tabs>
          <w:tab w:val="left" w:pos="709"/>
          <w:tab w:val="left" w:pos="1276"/>
          <w:tab w:val="left" w:pos="2552"/>
          <w:tab w:val="left" w:pos="3828"/>
        </w:tabs>
        <w:rPr>
          <w:b/>
          <w:i/>
        </w:rPr>
      </w:pPr>
    </w:p>
    <w:p w:rsidR="00256B94" w:rsidRPr="00983866" w:rsidRDefault="00256B94" w:rsidP="00CB57EA">
      <w:pPr>
        <w:pStyle w:val="NoSpacing"/>
        <w:tabs>
          <w:tab w:val="left" w:pos="709"/>
          <w:tab w:val="left" w:pos="1276"/>
          <w:tab w:val="left" w:pos="2552"/>
          <w:tab w:val="left" w:pos="3828"/>
        </w:tabs>
        <w:rPr>
          <w:i/>
        </w:rPr>
      </w:pPr>
      <w:r w:rsidRPr="00983866">
        <w:rPr>
          <w:b/>
          <w:i/>
        </w:rPr>
        <w:t xml:space="preserve">“Mahallemizdeki ihtiyar ve yaşlı adam çocuklara masal anlatmayı sever.” </w:t>
      </w:r>
      <w:r w:rsidRPr="00983866">
        <w:rPr>
          <w:i/>
        </w:rPr>
        <w:t>Bu cümledeki anlatım bozukluğunun nedeni kaç numaralı kutucukta gösterilmiştir?</w:t>
      </w:r>
    </w:p>
    <w:p w:rsidR="00256B94" w:rsidRPr="00983866" w:rsidRDefault="00256B94" w:rsidP="00CB57EA">
      <w:pPr>
        <w:pStyle w:val="NoSpacing"/>
        <w:tabs>
          <w:tab w:val="left" w:pos="709"/>
          <w:tab w:val="left" w:pos="1276"/>
          <w:tab w:val="left" w:pos="2552"/>
          <w:tab w:val="left" w:pos="3828"/>
        </w:tabs>
        <w:rPr>
          <w:b/>
          <w:i/>
          <w:sz w:val="6"/>
          <w:szCs w:val="6"/>
        </w:rPr>
      </w:pPr>
    </w:p>
    <w:p w:rsidR="00256B94" w:rsidRPr="00983866" w:rsidRDefault="00256B94" w:rsidP="000D4DE8">
      <w:pPr>
        <w:pStyle w:val="NoSpacing"/>
        <w:tabs>
          <w:tab w:val="left" w:pos="1418"/>
          <w:tab w:val="left" w:pos="2694"/>
          <w:tab w:val="left" w:pos="3969"/>
        </w:tabs>
        <w:rPr>
          <w:i/>
        </w:rPr>
      </w:pPr>
      <w:r w:rsidRPr="00983866">
        <w:rPr>
          <w:b/>
          <w:i/>
        </w:rPr>
        <w:t xml:space="preserve">A) </w:t>
      </w:r>
      <w:r w:rsidRPr="00983866">
        <w:rPr>
          <w:i/>
        </w:rPr>
        <w:t>1</w:t>
      </w:r>
      <w:r w:rsidRPr="00983866">
        <w:rPr>
          <w:b/>
          <w:i/>
        </w:rPr>
        <w:tab/>
        <w:t xml:space="preserve">B) </w:t>
      </w:r>
      <w:r w:rsidRPr="00983866">
        <w:rPr>
          <w:i/>
        </w:rPr>
        <w:t>2</w:t>
      </w:r>
      <w:r w:rsidRPr="00983866">
        <w:rPr>
          <w:i/>
        </w:rPr>
        <w:tab/>
      </w:r>
      <w:r w:rsidRPr="00983866">
        <w:rPr>
          <w:b/>
          <w:i/>
        </w:rPr>
        <w:t xml:space="preserve">C) </w:t>
      </w:r>
      <w:r w:rsidRPr="00983866">
        <w:rPr>
          <w:i/>
        </w:rPr>
        <w:t>3</w:t>
      </w:r>
      <w:r w:rsidRPr="00983866">
        <w:rPr>
          <w:i/>
        </w:rPr>
        <w:tab/>
      </w:r>
      <w:r w:rsidRPr="00983866">
        <w:rPr>
          <w:b/>
          <w:i/>
        </w:rPr>
        <w:t xml:space="preserve">D) </w:t>
      </w:r>
      <w:r w:rsidRPr="00983866">
        <w:rPr>
          <w:i/>
        </w:rPr>
        <w:t>4</w:t>
      </w:r>
    </w:p>
    <w:p w:rsidR="00256B94" w:rsidRPr="00983866" w:rsidRDefault="00256B94" w:rsidP="00CD3992">
      <w:pPr>
        <w:pStyle w:val="NoSpacing"/>
        <w:tabs>
          <w:tab w:val="left" w:pos="284"/>
          <w:tab w:val="left" w:pos="2694"/>
        </w:tabs>
        <w:rPr>
          <w:i/>
        </w:rPr>
      </w:pPr>
    </w:p>
    <w:p w:rsidR="00256B94" w:rsidRPr="00983866" w:rsidRDefault="00256B94" w:rsidP="00951FCA">
      <w:pPr>
        <w:pStyle w:val="NoSpacing"/>
        <w:tabs>
          <w:tab w:val="left" w:pos="709"/>
        </w:tabs>
        <w:rPr>
          <w:i/>
        </w:rPr>
      </w:pPr>
      <w:r w:rsidRPr="00983866">
        <w:rPr>
          <w:b/>
          <w:i/>
          <w:bdr w:val="single" w:sz="4" w:space="0" w:color="auto"/>
          <w:shd w:val="clear" w:color="auto" w:fill="FDE9D9"/>
        </w:rPr>
        <w:t>3</w:t>
      </w:r>
      <w:r w:rsidRPr="00983866">
        <w:rPr>
          <w:i/>
          <w:bdr w:val="single" w:sz="4" w:space="0" w:color="auto"/>
          <w:shd w:val="clear" w:color="auto" w:fill="FDE9D9"/>
        </w:rPr>
        <w:t>.</w:t>
      </w:r>
      <w:r w:rsidRPr="00983866">
        <w:rPr>
          <w:b/>
          <w:i/>
        </w:rPr>
        <w:t xml:space="preserve">  </w:t>
      </w:r>
      <w:r w:rsidRPr="00983866">
        <w:rPr>
          <w:i/>
        </w:rPr>
        <w:t xml:space="preserve">Aşağıdaki  cümlelerin  hangisinde </w:t>
      </w:r>
      <w:r w:rsidRPr="00983866">
        <w:rPr>
          <w:i/>
        </w:rPr>
        <w:tab/>
        <w:t xml:space="preserve"> işi yapan kişi  birden  fazladır?</w:t>
      </w:r>
    </w:p>
    <w:p w:rsidR="00256B94" w:rsidRPr="00983866" w:rsidRDefault="00256B94" w:rsidP="00951FCA">
      <w:pPr>
        <w:pStyle w:val="NoSpacing"/>
        <w:tabs>
          <w:tab w:val="left" w:pos="709"/>
        </w:tabs>
        <w:rPr>
          <w:i/>
        </w:rPr>
      </w:pPr>
    </w:p>
    <w:p w:rsidR="00256B94" w:rsidRPr="00983866" w:rsidRDefault="00256B94" w:rsidP="00951FCA">
      <w:pPr>
        <w:pStyle w:val="NoSpacing"/>
        <w:tabs>
          <w:tab w:val="left" w:pos="709"/>
        </w:tabs>
        <w:rPr>
          <w:i/>
        </w:rPr>
      </w:pPr>
      <w:r w:rsidRPr="00983866">
        <w:rPr>
          <w:i/>
        </w:rPr>
        <w:t>A) Taşındık    B) Yoruldum  C) Çalışıyorsun   D) Geliyor</w:t>
      </w:r>
    </w:p>
    <w:p w:rsidR="00256B94" w:rsidRPr="00983866" w:rsidRDefault="00256B94" w:rsidP="00A1651D">
      <w:pPr>
        <w:pStyle w:val="NoSpacing"/>
        <w:tabs>
          <w:tab w:val="left" w:pos="709"/>
        </w:tabs>
        <w:rPr>
          <w:b/>
          <w:i/>
        </w:rPr>
      </w:pPr>
      <w:r>
        <w:rPr>
          <w:noProof/>
          <w:lang w:eastAsia="tr-TR"/>
        </w:rPr>
        <w:pict>
          <v:rect id="Rectangle 856" o:spid="_x0000_s1028" style="position:absolute;margin-left:16.35pt;margin-top:12.1pt;width:221.2pt;height:36pt;z-index:251640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" stroked="f">
            <v:textbox>
              <w:txbxContent>
                <w:tbl>
                  <w:tblPr>
                    <w:tblW w:w="4219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939"/>
                    <w:gridCol w:w="1288"/>
                    <w:gridCol w:w="960"/>
                    <w:gridCol w:w="1032"/>
                  </w:tblGrid>
                  <w:tr w:rsidR="00256B94" w:rsidTr="00156FFD">
                    <w:trPr>
                      <w:trHeight w:val="509"/>
                    </w:trPr>
                    <w:tc>
                      <w:tcPr>
                        <w:tcW w:w="1158" w:type="dxa"/>
                        <w:vAlign w:val="center"/>
                      </w:tcPr>
                      <w:p w:rsidR="00256B94" w:rsidRPr="00156FFD" w:rsidRDefault="00256B94" w:rsidP="00156FFD">
                        <w:pPr>
                          <w:pStyle w:val="NoSpacing"/>
                          <w:tabs>
                            <w:tab w:val="left" w:pos="709"/>
                          </w:tabs>
                          <w:jc w:val="center"/>
                        </w:pPr>
                        <w:r w:rsidRPr="00156FFD">
                          <w:t>Müdür</w:t>
                        </w:r>
                      </w:p>
                    </w:tc>
                    <w:tc>
                      <w:tcPr>
                        <w:tcW w:w="935" w:type="dxa"/>
                        <w:vAlign w:val="center"/>
                      </w:tcPr>
                      <w:p w:rsidR="00256B94" w:rsidRPr="00156FFD" w:rsidRDefault="00256B94" w:rsidP="00156FFD">
                        <w:pPr>
                          <w:pStyle w:val="NoSpacing"/>
                          <w:tabs>
                            <w:tab w:val="left" w:pos="709"/>
                          </w:tabs>
                          <w:jc w:val="center"/>
                        </w:pPr>
                        <w:r w:rsidRPr="00156FFD">
                          <w:t>mahkumları</w:t>
                        </w:r>
                      </w:p>
                    </w:tc>
                    <w:tc>
                      <w:tcPr>
                        <w:tcW w:w="1277" w:type="dxa"/>
                        <w:vAlign w:val="center"/>
                      </w:tcPr>
                      <w:p w:rsidR="00256B94" w:rsidRPr="00156FFD" w:rsidRDefault="00256B94" w:rsidP="00156FFD">
                        <w:pPr>
                          <w:pStyle w:val="NoSpacing"/>
                          <w:tabs>
                            <w:tab w:val="left" w:pos="709"/>
                          </w:tabs>
                          <w:jc w:val="center"/>
                        </w:pPr>
                        <w:r w:rsidRPr="00156FFD">
                          <w:t>serbes</w:t>
                        </w:r>
                      </w:p>
                    </w:tc>
                    <w:tc>
                      <w:tcPr>
                        <w:tcW w:w="849" w:type="dxa"/>
                        <w:vAlign w:val="center"/>
                      </w:tcPr>
                      <w:p w:rsidR="00256B94" w:rsidRPr="00156FFD" w:rsidRDefault="00256B94" w:rsidP="00156FFD">
                        <w:pPr>
                          <w:pStyle w:val="NoSpacing"/>
                          <w:tabs>
                            <w:tab w:val="left" w:pos="709"/>
                          </w:tabs>
                          <w:jc w:val="center"/>
                        </w:pPr>
                        <w:r w:rsidRPr="00156FFD">
                          <w:t>bırakmış.</w:t>
                        </w:r>
                      </w:p>
                    </w:tc>
                  </w:tr>
                </w:tbl>
                <w:p w:rsidR="00256B94" w:rsidRPr="00FC5045" w:rsidRDefault="00256B94" w:rsidP="001A2506">
                  <w:pPr>
                    <w:pStyle w:val="Heading5"/>
                    <w:spacing w:before="0" w:beforeAutospacing="0" w:after="0" w:afterAutospacing="0"/>
                    <w:ind w:left="72" w:right="72"/>
                    <w:jc w:val="center"/>
                    <w:rPr>
                      <w:rFonts w:ascii="Arial Narrow" w:hAnsi="Arial Narrow"/>
                      <w:b w:val="0"/>
                      <w:bCs w:val="0"/>
                      <w:color w:val="000000"/>
                      <w:sz w:val="22"/>
                      <w:szCs w:val="22"/>
                    </w:rPr>
                  </w:pPr>
                </w:p>
              </w:txbxContent>
            </v:textbox>
          </v:rect>
        </w:pict>
      </w:r>
    </w:p>
    <w:p w:rsidR="00256B94" w:rsidRPr="00983866" w:rsidRDefault="00256B94" w:rsidP="00A1651D">
      <w:pPr>
        <w:pStyle w:val="NoSpacing"/>
        <w:tabs>
          <w:tab w:val="left" w:pos="709"/>
        </w:tabs>
        <w:rPr>
          <w:i/>
        </w:rPr>
      </w:pPr>
      <w:r w:rsidRPr="00983866">
        <w:rPr>
          <w:b/>
          <w:i/>
          <w:bdr w:val="single" w:sz="4" w:space="0" w:color="auto"/>
          <w:shd w:val="clear" w:color="auto" w:fill="FDE9D9"/>
        </w:rPr>
        <w:t>4</w:t>
      </w:r>
      <w:r w:rsidRPr="00983866">
        <w:rPr>
          <w:i/>
          <w:bdr w:val="single" w:sz="4" w:space="0" w:color="auto"/>
          <w:shd w:val="clear" w:color="auto" w:fill="FDE9D9"/>
        </w:rPr>
        <w:t xml:space="preserve">. </w:t>
      </w:r>
    </w:p>
    <w:p w:rsidR="00256B94" w:rsidRPr="00983866" w:rsidRDefault="00256B94" w:rsidP="00D00C7C">
      <w:pPr>
        <w:pStyle w:val="NoSpacing"/>
        <w:tabs>
          <w:tab w:val="left" w:pos="2694"/>
        </w:tabs>
        <w:rPr>
          <w:i/>
        </w:rPr>
      </w:pPr>
    </w:p>
    <w:p w:rsidR="00256B94" w:rsidRPr="00983866" w:rsidRDefault="00256B94" w:rsidP="00D00C7C">
      <w:pPr>
        <w:pStyle w:val="NoSpacing"/>
        <w:tabs>
          <w:tab w:val="left" w:pos="2694"/>
        </w:tabs>
        <w:rPr>
          <w:i/>
          <w:sz w:val="6"/>
          <w:szCs w:val="6"/>
        </w:rPr>
      </w:pPr>
    </w:p>
    <w:p w:rsidR="00256B94" w:rsidRPr="00983866" w:rsidRDefault="00256B94" w:rsidP="00D00C7C">
      <w:pPr>
        <w:pStyle w:val="NoSpacing"/>
        <w:tabs>
          <w:tab w:val="left" w:pos="2694"/>
        </w:tabs>
        <w:rPr>
          <w:i/>
        </w:rPr>
      </w:pPr>
      <w:r w:rsidRPr="00983866">
        <w:rPr>
          <w:i/>
        </w:rPr>
        <w:t>Yukarıdaki cümlede yazım yanlışı olan sözcüğün olduğu bölüm boyanacaktır. Buna göre şekil nasıl olmalıdır?</w:t>
      </w:r>
    </w:p>
    <w:p w:rsidR="00256B94" w:rsidRPr="00983866" w:rsidRDefault="00256B94" w:rsidP="00D00C7C">
      <w:pPr>
        <w:pStyle w:val="NoSpacing"/>
        <w:tabs>
          <w:tab w:val="left" w:pos="2694"/>
        </w:tabs>
        <w:rPr>
          <w:rFonts w:cs="Calibri"/>
          <w:i/>
          <w:sz w:val="6"/>
          <w:szCs w:val="6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9" type="#_x0000_t75" style="position:absolute;margin-left:149.5pt;margin-top:2.7pt;width:82.75pt;height:15pt;z-index:-251675136;visibility:visible">
            <v:imagedata r:id="rId5" o:title=""/>
          </v:shape>
        </w:pict>
      </w:r>
      <w:r>
        <w:rPr>
          <w:noProof/>
          <w:lang w:eastAsia="tr-TR"/>
        </w:rPr>
        <w:pict>
          <v:shape id="Resim 8" o:spid="_x0000_s1030" type="#_x0000_t75" style="position:absolute;margin-left:12.15pt;margin-top:2.65pt;width:83pt;height:15pt;z-index:-251673088;visibility:visible">
            <v:imagedata r:id="rId6" o:title=""/>
          </v:shape>
        </w:pict>
      </w:r>
    </w:p>
    <w:p w:rsidR="00256B94" w:rsidRPr="00983866" w:rsidRDefault="00256B94" w:rsidP="00D00C7C">
      <w:pPr>
        <w:pStyle w:val="NoSpacing"/>
        <w:tabs>
          <w:tab w:val="left" w:pos="2694"/>
        </w:tabs>
        <w:rPr>
          <w:b/>
          <w:i/>
        </w:rPr>
      </w:pPr>
      <w:r w:rsidRPr="00983866">
        <w:rPr>
          <w:b/>
          <w:i/>
        </w:rPr>
        <w:t>A)</w:t>
      </w:r>
      <w:r w:rsidRPr="00983866">
        <w:rPr>
          <w:i/>
          <w:noProof/>
        </w:rPr>
        <w:t xml:space="preserve"> </w:t>
      </w:r>
      <w:r w:rsidRPr="00983866">
        <w:rPr>
          <w:b/>
          <w:i/>
        </w:rPr>
        <w:tab/>
        <w:t>B)</w:t>
      </w:r>
      <w:r w:rsidRPr="00983866">
        <w:rPr>
          <w:i/>
          <w:noProof/>
        </w:rPr>
        <w:t xml:space="preserve"> </w:t>
      </w:r>
    </w:p>
    <w:p w:rsidR="00256B94" w:rsidRPr="00983866" w:rsidRDefault="00256B94" w:rsidP="00D00C7C">
      <w:pPr>
        <w:pStyle w:val="NoSpacing"/>
        <w:tabs>
          <w:tab w:val="left" w:pos="2694"/>
        </w:tabs>
        <w:rPr>
          <w:i/>
        </w:rPr>
      </w:pPr>
      <w:r>
        <w:rPr>
          <w:noProof/>
          <w:lang w:eastAsia="tr-TR"/>
        </w:rPr>
        <w:pict>
          <v:shape id="Resim 6" o:spid="_x0000_s1031" type="#_x0000_t75" style="position:absolute;margin-left:12.15pt;margin-top:12.1pt;width:83pt;height:15pt;z-index:-251674112;visibility:visible">
            <v:imagedata r:id="rId7" o:title=""/>
          </v:shape>
        </w:pict>
      </w:r>
      <w:r>
        <w:rPr>
          <w:noProof/>
          <w:lang w:eastAsia="tr-TR"/>
        </w:rPr>
        <w:pict>
          <v:shape id="Resim 10" o:spid="_x0000_s1032" type="#_x0000_t75" style="position:absolute;margin-left:149.5pt;margin-top:12.1pt;width:83pt;height:15pt;z-index:-251672064;visibility:visible">
            <v:imagedata r:id="rId8" o:title=""/>
          </v:shape>
        </w:pict>
      </w:r>
    </w:p>
    <w:p w:rsidR="00256B94" w:rsidRPr="00983866" w:rsidRDefault="00256B94" w:rsidP="00E340E4">
      <w:pPr>
        <w:pStyle w:val="NoSpacing"/>
        <w:tabs>
          <w:tab w:val="left" w:pos="2694"/>
        </w:tabs>
        <w:rPr>
          <w:i/>
        </w:rPr>
      </w:pPr>
      <w:r w:rsidRPr="00983866">
        <w:rPr>
          <w:b/>
          <w:i/>
        </w:rPr>
        <w:t>C)</w:t>
      </w:r>
      <w:r w:rsidRPr="00983866">
        <w:rPr>
          <w:i/>
          <w:noProof/>
        </w:rPr>
        <w:t xml:space="preserve"> </w:t>
      </w:r>
      <w:r w:rsidRPr="00983866">
        <w:rPr>
          <w:b/>
          <w:i/>
        </w:rPr>
        <w:tab/>
        <w:t>D)</w:t>
      </w:r>
      <w:r w:rsidRPr="00983866">
        <w:rPr>
          <w:i/>
          <w:noProof/>
        </w:rPr>
        <w:t xml:space="preserve"> </w:t>
      </w:r>
    </w:p>
    <w:p w:rsidR="00256B94" w:rsidRPr="00983866" w:rsidRDefault="00256B94" w:rsidP="00D00C7C">
      <w:pPr>
        <w:pStyle w:val="NoSpacing"/>
        <w:tabs>
          <w:tab w:val="left" w:pos="709"/>
        </w:tabs>
        <w:rPr>
          <w:i/>
        </w:rPr>
      </w:pPr>
    </w:p>
    <w:p w:rsidR="00256B94" w:rsidRPr="00983866" w:rsidRDefault="00256B94" w:rsidP="00D00C7C">
      <w:pPr>
        <w:pStyle w:val="NoSpacing"/>
        <w:tabs>
          <w:tab w:val="left" w:pos="709"/>
        </w:tabs>
        <w:rPr>
          <w:i/>
        </w:rPr>
      </w:pPr>
    </w:p>
    <w:p w:rsidR="00256B94" w:rsidRPr="00983866" w:rsidRDefault="00256B94" w:rsidP="0098246A">
      <w:pPr>
        <w:pStyle w:val="NoSpacing"/>
        <w:tabs>
          <w:tab w:val="left" w:pos="284"/>
        </w:tabs>
        <w:rPr>
          <w:rFonts w:cs="Calibri"/>
          <w:i/>
        </w:rPr>
      </w:pPr>
      <w:r w:rsidRPr="00983866">
        <w:rPr>
          <w:b/>
          <w:i/>
          <w:bdr w:val="single" w:sz="4" w:space="0" w:color="auto"/>
          <w:shd w:val="clear" w:color="auto" w:fill="FDE9D9"/>
        </w:rPr>
        <w:t>5</w:t>
      </w:r>
      <w:r w:rsidRPr="00983866">
        <w:rPr>
          <w:i/>
          <w:bdr w:val="single" w:sz="4" w:space="0" w:color="auto"/>
          <w:shd w:val="clear" w:color="auto" w:fill="FDE9D9"/>
        </w:rPr>
        <w:t>.</w:t>
      </w:r>
      <w:r w:rsidRPr="00983866">
        <w:rPr>
          <w:b/>
          <w:i/>
        </w:rPr>
        <w:t xml:space="preserve">  “Deprem yüzünden yollar kapalıydı; …………………… her şeye rağmen evine gitmek istiyordu.”</w:t>
      </w:r>
      <w:r w:rsidRPr="00983866">
        <w:rPr>
          <w:i/>
        </w:rPr>
        <w:t xml:space="preserve"> cümlesinde boş bırakılan yere aşağıdakilerden hangisi </w:t>
      </w:r>
      <w:r w:rsidRPr="00983866">
        <w:rPr>
          <w:i/>
          <w:u w:val="single"/>
        </w:rPr>
        <w:t>getirilemez</w:t>
      </w:r>
      <w:r w:rsidRPr="00983866">
        <w:rPr>
          <w:i/>
        </w:rPr>
        <w:t>?</w:t>
      </w:r>
      <w:r w:rsidRPr="00983866">
        <w:rPr>
          <w:rFonts w:cs="Calibri"/>
          <w:i/>
        </w:rPr>
        <w:t xml:space="preserve"> </w:t>
      </w:r>
    </w:p>
    <w:p w:rsidR="00256B94" w:rsidRPr="00983866" w:rsidRDefault="00256B94" w:rsidP="0098246A">
      <w:pPr>
        <w:pStyle w:val="NoSpacing"/>
        <w:tabs>
          <w:tab w:val="left" w:pos="2694"/>
        </w:tabs>
        <w:rPr>
          <w:rFonts w:cs="Calibri"/>
          <w:i/>
          <w:sz w:val="6"/>
          <w:szCs w:val="6"/>
        </w:rPr>
      </w:pPr>
    </w:p>
    <w:p w:rsidR="00256B94" w:rsidRPr="00983866" w:rsidRDefault="00256B94" w:rsidP="000D4DE8">
      <w:pPr>
        <w:pStyle w:val="NoSpacing"/>
        <w:tabs>
          <w:tab w:val="left" w:pos="1418"/>
          <w:tab w:val="left" w:pos="2694"/>
          <w:tab w:val="left" w:pos="3969"/>
        </w:tabs>
        <w:rPr>
          <w:i/>
        </w:rPr>
      </w:pPr>
      <w:r w:rsidRPr="00983866">
        <w:rPr>
          <w:b/>
          <w:i/>
        </w:rPr>
        <w:t xml:space="preserve">A)  </w:t>
      </w:r>
      <w:r w:rsidRPr="00983866">
        <w:rPr>
          <w:i/>
        </w:rPr>
        <w:t>ama</w:t>
      </w:r>
      <w:r w:rsidRPr="00983866">
        <w:rPr>
          <w:b/>
          <w:i/>
        </w:rPr>
        <w:tab/>
        <w:t xml:space="preserve">B)  </w:t>
      </w:r>
      <w:r w:rsidRPr="00983866">
        <w:rPr>
          <w:i/>
        </w:rPr>
        <w:t>ancak</w:t>
      </w:r>
      <w:r w:rsidRPr="00983866">
        <w:rPr>
          <w:i/>
        </w:rPr>
        <w:tab/>
      </w:r>
      <w:r w:rsidRPr="00983866">
        <w:rPr>
          <w:b/>
          <w:i/>
        </w:rPr>
        <w:t xml:space="preserve">C)  </w:t>
      </w:r>
      <w:r w:rsidRPr="00983866">
        <w:rPr>
          <w:i/>
        </w:rPr>
        <w:t>fakat</w:t>
      </w:r>
      <w:r w:rsidRPr="00983866">
        <w:rPr>
          <w:b/>
          <w:i/>
        </w:rPr>
        <w:tab/>
        <w:t xml:space="preserve">D)  </w:t>
      </w:r>
      <w:r w:rsidRPr="00983866">
        <w:rPr>
          <w:i/>
        </w:rPr>
        <w:t>çünkü</w:t>
      </w:r>
    </w:p>
    <w:p w:rsidR="00256B94" w:rsidRPr="00983866" w:rsidRDefault="00256B94" w:rsidP="0098246A">
      <w:pPr>
        <w:pStyle w:val="NoSpacing"/>
        <w:tabs>
          <w:tab w:val="left" w:pos="284"/>
          <w:tab w:val="left" w:pos="2694"/>
        </w:tabs>
        <w:rPr>
          <w:i/>
        </w:rPr>
      </w:pPr>
    </w:p>
    <w:p w:rsidR="00256B94" w:rsidRPr="00983866" w:rsidRDefault="00256B94" w:rsidP="003A035D">
      <w:pPr>
        <w:pStyle w:val="NoSpacing"/>
        <w:tabs>
          <w:tab w:val="left" w:pos="284"/>
          <w:tab w:val="left" w:pos="2694"/>
        </w:tabs>
        <w:rPr>
          <w:i/>
        </w:rPr>
      </w:pPr>
      <w:r w:rsidRPr="00983866">
        <w:rPr>
          <w:b/>
          <w:i/>
          <w:bdr w:val="single" w:sz="4" w:space="0" w:color="auto"/>
          <w:shd w:val="clear" w:color="auto" w:fill="FDE9D9"/>
        </w:rPr>
        <w:t>6</w:t>
      </w:r>
      <w:r w:rsidRPr="00983866">
        <w:rPr>
          <w:i/>
          <w:bdr w:val="single" w:sz="4" w:space="0" w:color="auto"/>
          <w:shd w:val="clear" w:color="auto" w:fill="FDE9D9"/>
        </w:rPr>
        <w:t>.</w:t>
      </w:r>
      <w:r w:rsidRPr="00983866">
        <w:rPr>
          <w:i/>
        </w:rPr>
        <w:t xml:space="preserve">  “</w:t>
      </w:r>
      <w:r w:rsidRPr="00983866">
        <w:rPr>
          <w:b/>
          <w:i/>
        </w:rPr>
        <w:t xml:space="preserve">Anlayana sivrisinek saz, anlamayana davul zurna az” </w:t>
      </w:r>
      <w:r w:rsidRPr="00983866">
        <w:rPr>
          <w:i/>
        </w:rPr>
        <w:t>atasözünde aşağıdaki sorulardan hangisine cevap veren bir sözcük vardır?</w:t>
      </w:r>
    </w:p>
    <w:p w:rsidR="00256B94" w:rsidRPr="00983866" w:rsidRDefault="00256B94" w:rsidP="004B5EBB">
      <w:pPr>
        <w:pStyle w:val="NoSpacing"/>
        <w:tabs>
          <w:tab w:val="left" w:pos="284"/>
        </w:tabs>
        <w:rPr>
          <w:i/>
          <w:sz w:val="6"/>
          <w:szCs w:val="6"/>
        </w:rPr>
      </w:pPr>
    </w:p>
    <w:p w:rsidR="00256B94" w:rsidRPr="00983866" w:rsidRDefault="00256B94" w:rsidP="000D4DE8">
      <w:pPr>
        <w:pStyle w:val="NoSpacing"/>
        <w:tabs>
          <w:tab w:val="left" w:pos="1418"/>
          <w:tab w:val="left" w:pos="2694"/>
          <w:tab w:val="left" w:pos="3969"/>
        </w:tabs>
        <w:rPr>
          <w:i/>
        </w:rPr>
      </w:pPr>
      <w:r w:rsidRPr="00983866">
        <w:rPr>
          <w:b/>
          <w:i/>
        </w:rPr>
        <w:t xml:space="preserve">A)  </w:t>
      </w:r>
      <w:r w:rsidRPr="00983866">
        <w:rPr>
          <w:rFonts w:cs="Calibri"/>
          <w:i/>
          <w:color w:val="000000"/>
        </w:rPr>
        <w:t>nerede</w:t>
      </w:r>
      <w:r w:rsidRPr="00983866">
        <w:rPr>
          <w:b/>
          <w:i/>
        </w:rPr>
        <w:tab/>
        <w:t xml:space="preserve">B)  </w:t>
      </w:r>
      <w:r w:rsidRPr="00983866">
        <w:rPr>
          <w:rFonts w:cs="Calibri"/>
          <w:i/>
          <w:color w:val="000000"/>
        </w:rPr>
        <w:t>kime</w:t>
      </w:r>
      <w:r w:rsidRPr="00983866">
        <w:rPr>
          <w:i/>
        </w:rPr>
        <w:tab/>
      </w:r>
      <w:r w:rsidRPr="00983866">
        <w:rPr>
          <w:b/>
          <w:i/>
        </w:rPr>
        <w:t xml:space="preserve">C)  </w:t>
      </w:r>
      <w:r w:rsidRPr="00983866">
        <w:rPr>
          <w:rFonts w:cs="Calibri"/>
          <w:i/>
          <w:color w:val="000000"/>
        </w:rPr>
        <w:t>ne zaman</w:t>
      </w:r>
      <w:r w:rsidRPr="00983866">
        <w:rPr>
          <w:i/>
        </w:rPr>
        <w:tab/>
      </w:r>
      <w:r w:rsidRPr="00983866">
        <w:rPr>
          <w:b/>
          <w:i/>
        </w:rPr>
        <w:t xml:space="preserve">D)  </w:t>
      </w:r>
      <w:r w:rsidRPr="00983866">
        <w:rPr>
          <w:rFonts w:cs="Calibri"/>
          <w:i/>
          <w:color w:val="000000"/>
        </w:rPr>
        <w:t>niçin</w:t>
      </w:r>
    </w:p>
    <w:p w:rsidR="00256B94" w:rsidRPr="00983866" w:rsidRDefault="00256B94" w:rsidP="0092311F">
      <w:pPr>
        <w:pStyle w:val="NoSpacing"/>
        <w:tabs>
          <w:tab w:val="left" w:pos="284"/>
        </w:tabs>
        <w:rPr>
          <w:b/>
          <w:i/>
          <w:bdr w:val="single" w:sz="4" w:space="0" w:color="auto"/>
          <w:shd w:val="clear" w:color="auto" w:fill="FBD4B4"/>
        </w:rPr>
      </w:pPr>
    </w:p>
    <w:p w:rsidR="00256B94" w:rsidRPr="00983866" w:rsidRDefault="00256B94" w:rsidP="00951FCA">
      <w:pPr>
        <w:pStyle w:val="NoSpacing"/>
        <w:tabs>
          <w:tab w:val="left" w:pos="709"/>
        </w:tabs>
        <w:rPr>
          <w:i/>
        </w:rPr>
      </w:pPr>
      <w:r w:rsidRPr="00983866">
        <w:rPr>
          <w:b/>
          <w:i/>
          <w:bdr w:val="single" w:sz="4" w:space="0" w:color="auto"/>
          <w:shd w:val="clear" w:color="auto" w:fill="FDE9D9"/>
        </w:rPr>
        <w:t>7</w:t>
      </w:r>
      <w:r w:rsidRPr="00983866">
        <w:rPr>
          <w:i/>
          <w:bdr w:val="single" w:sz="4" w:space="0" w:color="auto"/>
          <w:shd w:val="clear" w:color="auto" w:fill="FDE9D9"/>
        </w:rPr>
        <w:t>.</w:t>
      </w:r>
      <w:r w:rsidRPr="00983866">
        <w:rPr>
          <w:i/>
        </w:rPr>
        <w:t xml:space="preserve">    “ Aç kurt  aslana  saldırdı.” cümlesinin  öğelerinin dizilişi  nasıldır?</w:t>
      </w:r>
    </w:p>
    <w:p w:rsidR="00256B94" w:rsidRPr="00983866" w:rsidRDefault="00256B94" w:rsidP="00951FCA">
      <w:pPr>
        <w:pStyle w:val="NoSpacing"/>
        <w:tabs>
          <w:tab w:val="left" w:pos="709"/>
        </w:tabs>
        <w:rPr>
          <w:i/>
        </w:rPr>
      </w:pPr>
      <w:r w:rsidRPr="00983866">
        <w:rPr>
          <w:i/>
        </w:rPr>
        <w:t xml:space="preserve"> A)  Yüklem – tümleç – özne   B) Tümleç –Özne – Yüklem</w:t>
      </w:r>
    </w:p>
    <w:p w:rsidR="00256B94" w:rsidRPr="00983866" w:rsidRDefault="00256B94" w:rsidP="00951FCA">
      <w:pPr>
        <w:pStyle w:val="NoSpacing"/>
        <w:tabs>
          <w:tab w:val="left" w:pos="709"/>
        </w:tabs>
        <w:rPr>
          <w:b/>
          <w:i/>
        </w:rPr>
      </w:pPr>
      <w:r w:rsidRPr="00983866">
        <w:rPr>
          <w:i/>
        </w:rPr>
        <w:t>C) Özne –Tümleç- Yüklem       D) Özne – Yüklem -Tümleç</w:t>
      </w:r>
    </w:p>
    <w:p w:rsidR="00256B94" w:rsidRPr="00983866" w:rsidRDefault="00256B94" w:rsidP="00544B1F">
      <w:pPr>
        <w:pStyle w:val="NoSpacing"/>
        <w:tabs>
          <w:tab w:val="left" w:pos="1418"/>
          <w:tab w:val="left" w:pos="2694"/>
          <w:tab w:val="left" w:pos="3969"/>
        </w:tabs>
        <w:rPr>
          <w:b/>
          <w:i/>
        </w:rPr>
      </w:pPr>
    </w:p>
    <w:p w:rsidR="00256B94" w:rsidRPr="00983866" w:rsidRDefault="00256B94" w:rsidP="00544B1F">
      <w:pPr>
        <w:pStyle w:val="NoSpacing"/>
        <w:tabs>
          <w:tab w:val="left" w:pos="1418"/>
          <w:tab w:val="left" w:pos="2694"/>
          <w:tab w:val="left" w:pos="3969"/>
        </w:tabs>
        <w:rPr>
          <w:b/>
          <w:i/>
        </w:rPr>
      </w:pPr>
    </w:p>
    <w:p w:rsidR="00256B94" w:rsidRDefault="00256B94" w:rsidP="006244C9">
      <w:pPr>
        <w:pStyle w:val="NoSpacing"/>
        <w:tabs>
          <w:tab w:val="left" w:pos="1418"/>
          <w:tab w:val="left" w:pos="2694"/>
          <w:tab w:val="left" w:pos="3969"/>
        </w:tabs>
        <w:rPr>
          <w:b/>
          <w:i/>
        </w:rPr>
      </w:pPr>
    </w:p>
    <w:p w:rsidR="00256B94" w:rsidRPr="006244C9" w:rsidRDefault="00256B94" w:rsidP="006244C9">
      <w:pPr>
        <w:pStyle w:val="NoSpacing"/>
        <w:tabs>
          <w:tab w:val="left" w:pos="1418"/>
          <w:tab w:val="left" w:pos="2694"/>
          <w:tab w:val="left" w:pos="3969"/>
        </w:tabs>
        <w:rPr>
          <w:b/>
          <w:i/>
        </w:rPr>
      </w:pPr>
      <w:r>
        <w:rPr>
          <w:noProof/>
          <w:lang w:eastAsia="tr-TR"/>
        </w:rPr>
        <w:pict>
          <v:rect id="Rectangle 857" o:spid="_x0000_s1033" style="position:absolute;margin-left:14.05pt;margin-top:8.15pt;width:237.05pt;height:86pt;z-index:25164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" stroked="f">
            <v:textbox>
              <w:txbxContent>
                <w:tbl>
                  <w:tblPr>
                    <w:tblW w:w="4540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123"/>
                    <w:gridCol w:w="575"/>
                    <w:gridCol w:w="1842"/>
                  </w:tblGrid>
                  <w:tr w:rsidR="00256B94" w:rsidRPr="0057404F" w:rsidTr="00156FFD">
                    <w:trPr>
                      <w:trHeight w:val="559"/>
                    </w:trPr>
                    <w:tc>
                      <w:tcPr>
                        <w:tcW w:w="2123" w:type="dxa"/>
                        <w:vAlign w:val="center"/>
                      </w:tcPr>
                      <w:p w:rsidR="00256B94" w:rsidRPr="00156FFD" w:rsidRDefault="00256B94" w:rsidP="00156FFD">
                        <w:pPr>
                          <w:pStyle w:val="NoSpacing"/>
                          <w:tabs>
                            <w:tab w:val="left" w:pos="709"/>
                          </w:tabs>
                          <w:rPr>
                            <w:rFonts w:ascii="Arial Narrow" w:hAnsi="Arial Narrow"/>
                          </w:rPr>
                        </w:pPr>
                        <w:r w:rsidRPr="00156FFD">
                          <w:rPr>
                            <w:rFonts w:ascii="Arial Narrow" w:hAnsi="Arial Narrow"/>
                          </w:rPr>
                          <w:t>Yarın dayım bize gelecek.</w:t>
                        </w:r>
                      </w:p>
                    </w:tc>
                    <w:tc>
                      <w:tcPr>
                        <w:tcW w:w="575" w:type="dxa"/>
                        <w:tcBorders>
                          <w:bottom w:val="nil"/>
                        </w:tcBorders>
                        <w:vAlign w:val="center"/>
                      </w:tcPr>
                      <w:p w:rsidR="00256B94" w:rsidRPr="00156FFD" w:rsidRDefault="00256B94" w:rsidP="00156FFD">
                        <w:pPr>
                          <w:pStyle w:val="NoSpacing"/>
                          <w:tabs>
                            <w:tab w:val="left" w:pos="709"/>
                          </w:tabs>
                          <w:rPr>
                            <w:rFonts w:ascii="Arial Narrow" w:hAnsi="Arial Narrow"/>
                          </w:rPr>
                        </w:pPr>
                      </w:p>
                    </w:tc>
                    <w:tc>
                      <w:tcPr>
                        <w:tcW w:w="1842" w:type="dxa"/>
                        <w:vAlign w:val="center"/>
                      </w:tcPr>
                      <w:p w:rsidR="00256B94" w:rsidRPr="00156FFD" w:rsidRDefault="00256B94" w:rsidP="00156FFD">
                        <w:pPr>
                          <w:pStyle w:val="NoSpacing"/>
                          <w:tabs>
                            <w:tab w:val="left" w:pos="709"/>
                          </w:tabs>
                          <w:rPr>
                            <w:rFonts w:ascii="Arial Narrow" w:hAnsi="Arial Narrow"/>
                          </w:rPr>
                        </w:pPr>
                        <w:r w:rsidRPr="00156FFD">
                          <w:rPr>
                            <w:rFonts w:ascii="Arial Narrow" w:hAnsi="Arial Narrow"/>
                          </w:rPr>
                          <w:t>Devam eden eylem</w:t>
                        </w:r>
                      </w:p>
                    </w:tc>
                  </w:tr>
                  <w:tr w:rsidR="00256B94" w:rsidRPr="0057404F" w:rsidTr="00156FFD">
                    <w:trPr>
                      <w:trHeight w:val="352"/>
                    </w:trPr>
                    <w:tc>
                      <w:tcPr>
                        <w:tcW w:w="2123" w:type="dxa"/>
                        <w:vAlign w:val="center"/>
                      </w:tcPr>
                      <w:p w:rsidR="00256B94" w:rsidRPr="00156FFD" w:rsidRDefault="00256B94" w:rsidP="00156FFD">
                        <w:pPr>
                          <w:pStyle w:val="NoSpacing"/>
                          <w:tabs>
                            <w:tab w:val="left" w:pos="709"/>
                          </w:tabs>
                          <w:rPr>
                            <w:rFonts w:ascii="Arial Narrow" w:hAnsi="Arial Narrow"/>
                          </w:rPr>
                        </w:pPr>
                        <w:r w:rsidRPr="00156FFD">
                          <w:rPr>
                            <w:rFonts w:ascii="Arial Narrow" w:hAnsi="Arial Narrow"/>
                          </w:rPr>
                          <w:t>Onu dün hiç görmedim.</w:t>
                        </w:r>
                      </w:p>
                    </w:tc>
                    <w:tc>
                      <w:tcPr>
                        <w:tcW w:w="575" w:type="dxa"/>
                        <w:tcBorders>
                          <w:top w:val="nil"/>
                          <w:bottom w:val="nil"/>
                        </w:tcBorders>
                        <w:vAlign w:val="center"/>
                      </w:tcPr>
                      <w:p w:rsidR="00256B94" w:rsidRPr="00156FFD" w:rsidRDefault="00256B94" w:rsidP="00156FFD">
                        <w:pPr>
                          <w:pStyle w:val="NoSpacing"/>
                          <w:tabs>
                            <w:tab w:val="left" w:pos="709"/>
                          </w:tabs>
                          <w:rPr>
                            <w:rFonts w:ascii="Arial Narrow" w:hAnsi="Arial Narrow"/>
                          </w:rPr>
                        </w:pPr>
                      </w:p>
                    </w:tc>
                    <w:tc>
                      <w:tcPr>
                        <w:tcW w:w="1842" w:type="dxa"/>
                        <w:vAlign w:val="center"/>
                      </w:tcPr>
                      <w:p w:rsidR="00256B94" w:rsidRPr="00156FFD" w:rsidRDefault="00256B94" w:rsidP="00156FFD">
                        <w:pPr>
                          <w:pStyle w:val="NoSpacing"/>
                          <w:tabs>
                            <w:tab w:val="left" w:pos="709"/>
                          </w:tabs>
                          <w:rPr>
                            <w:rFonts w:ascii="Arial Narrow" w:hAnsi="Arial Narrow"/>
                          </w:rPr>
                        </w:pPr>
                        <w:r w:rsidRPr="00156FFD">
                          <w:rPr>
                            <w:rFonts w:ascii="Arial Narrow" w:hAnsi="Arial Narrow"/>
                          </w:rPr>
                          <w:t>Biten eylem</w:t>
                        </w:r>
                      </w:p>
                    </w:tc>
                  </w:tr>
                  <w:tr w:rsidR="00256B94" w:rsidRPr="0057404F" w:rsidTr="00156FFD">
                    <w:trPr>
                      <w:trHeight w:val="613"/>
                    </w:trPr>
                    <w:tc>
                      <w:tcPr>
                        <w:tcW w:w="2123" w:type="dxa"/>
                        <w:vAlign w:val="center"/>
                      </w:tcPr>
                      <w:p w:rsidR="00256B94" w:rsidRPr="00156FFD" w:rsidRDefault="00256B94" w:rsidP="00156FFD">
                        <w:pPr>
                          <w:pStyle w:val="NoSpacing"/>
                          <w:tabs>
                            <w:tab w:val="left" w:pos="709"/>
                          </w:tabs>
                          <w:rPr>
                            <w:rFonts w:ascii="Arial Narrow" w:hAnsi="Arial Narrow"/>
                          </w:rPr>
                        </w:pPr>
                        <w:r w:rsidRPr="00156FFD">
                          <w:rPr>
                            <w:rFonts w:ascii="Arial Narrow" w:hAnsi="Arial Narrow"/>
                          </w:rPr>
                          <w:t>Arkadaşıma e-posta gönderiyorum.</w:t>
                        </w:r>
                      </w:p>
                    </w:tc>
                    <w:tc>
                      <w:tcPr>
                        <w:tcW w:w="575" w:type="dxa"/>
                        <w:tcBorders>
                          <w:top w:val="nil"/>
                        </w:tcBorders>
                        <w:vAlign w:val="center"/>
                      </w:tcPr>
                      <w:p w:rsidR="00256B94" w:rsidRPr="00156FFD" w:rsidRDefault="00256B94" w:rsidP="00156FFD">
                        <w:pPr>
                          <w:pStyle w:val="NoSpacing"/>
                          <w:tabs>
                            <w:tab w:val="left" w:pos="709"/>
                          </w:tabs>
                          <w:rPr>
                            <w:rFonts w:ascii="Arial Narrow" w:hAnsi="Arial Narrow"/>
                          </w:rPr>
                        </w:pPr>
                      </w:p>
                    </w:tc>
                    <w:tc>
                      <w:tcPr>
                        <w:tcW w:w="1842" w:type="dxa"/>
                        <w:vAlign w:val="center"/>
                      </w:tcPr>
                      <w:p w:rsidR="00256B94" w:rsidRPr="00156FFD" w:rsidRDefault="00256B94" w:rsidP="00156FFD">
                        <w:pPr>
                          <w:pStyle w:val="NoSpacing"/>
                          <w:tabs>
                            <w:tab w:val="left" w:pos="709"/>
                          </w:tabs>
                          <w:rPr>
                            <w:rFonts w:ascii="Arial Narrow" w:hAnsi="Arial Narrow"/>
                          </w:rPr>
                        </w:pPr>
                        <w:r w:rsidRPr="00156FFD">
                          <w:rPr>
                            <w:rFonts w:ascii="Arial Narrow" w:hAnsi="Arial Narrow"/>
                          </w:rPr>
                          <w:t>Yapılacak eylem</w:t>
                        </w:r>
                      </w:p>
                    </w:tc>
                  </w:tr>
                </w:tbl>
                <w:p w:rsidR="00256B94" w:rsidRPr="00FC5045" w:rsidRDefault="00256B94" w:rsidP="0057404F">
                  <w:pPr>
                    <w:pStyle w:val="Heading5"/>
                    <w:spacing w:before="0" w:beforeAutospacing="0" w:after="0" w:afterAutospacing="0"/>
                    <w:ind w:left="72" w:right="72"/>
                    <w:jc w:val="center"/>
                    <w:rPr>
                      <w:rFonts w:ascii="Arial Narrow" w:hAnsi="Arial Narrow"/>
                      <w:b w:val="0"/>
                      <w:bCs w:val="0"/>
                      <w:color w:val="000000"/>
                      <w:sz w:val="22"/>
                      <w:szCs w:val="22"/>
                    </w:rPr>
                  </w:pPr>
                </w:p>
              </w:txbxContent>
            </v:textbox>
          </v:rect>
        </w:pict>
      </w:r>
    </w:p>
    <w:p w:rsidR="00256B94" w:rsidRPr="00983866" w:rsidRDefault="00256B94" w:rsidP="00AC1639">
      <w:pPr>
        <w:pStyle w:val="NoSpacing"/>
        <w:tabs>
          <w:tab w:val="left" w:pos="284"/>
        </w:tabs>
        <w:rPr>
          <w:b/>
          <w:i/>
          <w:bdr w:val="single" w:sz="4" w:space="0" w:color="auto"/>
          <w:shd w:val="clear" w:color="auto" w:fill="FDE9D9"/>
        </w:rPr>
      </w:pPr>
    </w:p>
    <w:p w:rsidR="00256B94" w:rsidRPr="00983866" w:rsidRDefault="00256B94" w:rsidP="00AC1639">
      <w:pPr>
        <w:pStyle w:val="NoSpacing"/>
        <w:tabs>
          <w:tab w:val="left" w:pos="284"/>
        </w:tabs>
        <w:rPr>
          <w:b/>
          <w:i/>
          <w:bdr w:val="single" w:sz="4" w:space="0" w:color="auto"/>
          <w:shd w:val="clear" w:color="auto" w:fill="FDE9D9"/>
        </w:rPr>
      </w:pPr>
    </w:p>
    <w:p w:rsidR="00256B94" w:rsidRPr="00983866" w:rsidRDefault="00256B94" w:rsidP="00AC1639">
      <w:pPr>
        <w:pStyle w:val="NoSpacing"/>
        <w:tabs>
          <w:tab w:val="left" w:pos="284"/>
        </w:tabs>
        <w:rPr>
          <w:i/>
        </w:rPr>
      </w:pPr>
      <w:r w:rsidRPr="00983866">
        <w:rPr>
          <w:b/>
          <w:i/>
          <w:bdr w:val="single" w:sz="4" w:space="0" w:color="auto"/>
          <w:shd w:val="clear" w:color="auto" w:fill="FDE9D9"/>
        </w:rPr>
        <w:t>8</w:t>
      </w:r>
      <w:r w:rsidRPr="00983866">
        <w:rPr>
          <w:i/>
          <w:bdr w:val="single" w:sz="4" w:space="0" w:color="auto"/>
          <w:shd w:val="clear" w:color="auto" w:fill="FDE9D9"/>
        </w:rPr>
        <w:t>.</w:t>
      </w:r>
    </w:p>
    <w:p w:rsidR="00256B94" w:rsidRPr="00983866" w:rsidRDefault="00256B94" w:rsidP="00C1253C">
      <w:pPr>
        <w:pStyle w:val="NoSpacing"/>
        <w:tabs>
          <w:tab w:val="left" w:pos="284"/>
        </w:tabs>
        <w:rPr>
          <w:i/>
        </w:rPr>
      </w:pPr>
    </w:p>
    <w:p w:rsidR="00256B94" w:rsidRPr="00983866" w:rsidRDefault="00256B94" w:rsidP="008B76E6">
      <w:pPr>
        <w:pStyle w:val="NoSpacing"/>
        <w:tabs>
          <w:tab w:val="left" w:pos="2694"/>
        </w:tabs>
        <w:rPr>
          <w:rFonts w:cs="Calibri"/>
          <w:i/>
        </w:rPr>
      </w:pPr>
    </w:p>
    <w:p w:rsidR="00256B94" w:rsidRPr="00983866" w:rsidRDefault="00256B94" w:rsidP="008B76E6">
      <w:pPr>
        <w:pStyle w:val="NoSpacing"/>
        <w:tabs>
          <w:tab w:val="left" w:pos="2694"/>
        </w:tabs>
        <w:rPr>
          <w:i/>
        </w:rPr>
      </w:pPr>
      <w:r>
        <w:rPr>
          <w:noProof/>
          <w:lang w:eastAsia="tr-TR"/>
        </w:rPr>
        <w:pict>
          <v:shape id="Resim 18" o:spid="_x0000_s1034" type="#_x0000_t75" style="position:absolute;margin-left:146.35pt;margin-top:36.25pt;width:58.5pt;height:21.5pt;z-index:-251668992;visibility:visible">
            <v:imagedata r:id="rId9" o:title=""/>
          </v:shape>
        </w:pict>
      </w:r>
      <w:r w:rsidRPr="00983866">
        <w:rPr>
          <w:rFonts w:cs="Calibri"/>
          <w:i/>
        </w:rPr>
        <w:t>Yukarıdaki cümlelerdeki eylemler ile eylemlerin zamanları doğru olarak karşılaştırılırsa ok işaretlerinin yönü nasıl olur?</w:t>
      </w:r>
      <w:r w:rsidRPr="00983866">
        <w:rPr>
          <w:i/>
        </w:rPr>
        <w:t xml:space="preserve"> </w:t>
      </w:r>
    </w:p>
    <w:p w:rsidR="00256B94" w:rsidRPr="00983866" w:rsidRDefault="00256B94" w:rsidP="008B76E6">
      <w:pPr>
        <w:pStyle w:val="NoSpacing"/>
        <w:tabs>
          <w:tab w:val="left" w:pos="2694"/>
        </w:tabs>
        <w:rPr>
          <w:rFonts w:cs="Calibri"/>
          <w:i/>
          <w:sz w:val="6"/>
          <w:szCs w:val="6"/>
        </w:rPr>
      </w:pPr>
      <w:r>
        <w:rPr>
          <w:noProof/>
          <w:lang w:eastAsia="tr-TR"/>
        </w:rPr>
        <w:pict>
          <v:shape id="Resim 12" o:spid="_x0000_s1035" type="#_x0000_t75" style="position:absolute;margin-left:12.35pt;margin-top:.45pt;width:59pt;height:22pt;z-index:-251670016;visibility:visible">
            <v:imagedata r:id="rId10" o:title=""/>
          </v:shape>
        </w:pict>
      </w:r>
    </w:p>
    <w:p w:rsidR="00256B94" w:rsidRPr="00983866" w:rsidRDefault="00256B94" w:rsidP="008B76E6">
      <w:pPr>
        <w:pStyle w:val="NoSpacing"/>
        <w:tabs>
          <w:tab w:val="left" w:pos="2694"/>
        </w:tabs>
        <w:rPr>
          <w:b/>
          <w:i/>
        </w:rPr>
      </w:pPr>
      <w:r w:rsidRPr="00983866">
        <w:rPr>
          <w:b/>
          <w:i/>
        </w:rPr>
        <w:t>A)</w:t>
      </w:r>
      <w:r w:rsidRPr="00983866">
        <w:rPr>
          <w:i/>
          <w:noProof/>
        </w:rPr>
        <w:t xml:space="preserve"> </w:t>
      </w:r>
      <w:r w:rsidRPr="00983866">
        <w:rPr>
          <w:b/>
          <w:i/>
        </w:rPr>
        <w:tab/>
        <w:t>B)</w:t>
      </w:r>
      <w:r w:rsidRPr="00983866">
        <w:rPr>
          <w:i/>
          <w:noProof/>
        </w:rPr>
        <w:t xml:space="preserve"> </w:t>
      </w:r>
    </w:p>
    <w:p w:rsidR="00256B94" w:rsidRPr="00983866" w:rsidRDefault="00256B94" w:rsidP="008B76E6">
      <w:pPr>
        <w:pStyle w:val="NoSpacing"/>
        <w:tabs>
          <w:tab w:val="left" w:pos="2694"/>
        </w:tabs>
        <w:rPr>
          <w:i/>
        </w:rPr>
      </w:pPr>
      <w:r>
        <w:rPr>
          <w:noProof/>
          <w:lang w:eastAsia="tr-TR"/>
        </w:rPr>
        <w:pict>
          <v:shape id="Resim 19" o:spid="_x0000_s1036" type="#_x0000_t75" style="position:absolute;margin-left:149.35pt;margin-top:9.4pt;width:56pt;height:22.5pt;z-index:-251667968;visibility:visible">
            <v:imagedata r:id="rId11" o:title=""/>
          </v:shape>
        </w:pict>
      </w:r>
      <w:r>
        <w:rPr>
          <w:noProof/>
          <w:lang w:eastAsia="tr-TR"/>
        </w:rPr>
        <w:pict>
          <v:shape id="Resim 21" o:spid="_x0000_s1037" type="#_x0000_t75" style="position:absolute;margin-left:12.35pt;margin-top:10.9pt;width:59pt;height:23pt;z-index:-251666944;visibility:visible">
            <v:imagedata r:id="rId12" o:title=""/>
          </v:shape>
        </w:pict>
      </w:r>
    </w:p>
    <w:p w:rsidR="00256B94" w:rsidRPr="00983866" w:rsidRDefault="00256B94" w:rsidP="008B76E6">
      <w:pPr>
        <w:pStyle w:val="NoSpacing"/>
        <w:tabs>
          <w:tab w:val="left" w:pos="2694"/>
        </w:tabs>
        <w:rPr>
          <w:i/>
        </w:rPr>
      </w:pPr>
      <w:r w:rsidRPr="00983866">
        <w:rPr>
          <w:b/>
          <w:i/>
        </w:rPr>
        <w:t>C)</w:t>
      </w:r>
      <w:r w:rsidRPr="00983866">
        <w:rPr>
          <w:i/>
          <w:noProof/>
        </w:rPr>
        <w:t xml:space="preserve"> </w:t>
      </w:r>
      <w:r w:rsidRPr="00983866">
        <w:rPr>
          <w:b/>
          <w:i/>
        </w:rPr>
        <w:tab/>
        <w:t>D)</w:t>
      </w:r>
      <w:r w:rsidRPr="00983866">
        <w:rPr>
          <w:i/>
          <w:noProof/>
        </w:rPr>
        <w:t xml:space="preserve"> </w:t>
      </w:r>
    </w:p>
    <w:p w:rsidR="00256B94" w:rsidRPr="00983866" w:rsidRDefault="00256B94" w:rsidP="004441BF">
      <w:pPr>
        <w:pStyle w:val="NoSpacing"/>
        <w:tabs>
          <w:tab w:val="left" w:pos="284"/>
          <w:tab w:val="left" w:pos="1843"/>
          <w:tab w:val="left" w:pos="3402"/>
        </w:tabs>
        <w:rPr>
          <w:b/>
          <w:i/>
        </w:rPr>
      </w:pPr>
    </w:p>
    <w:p w:rsidR="00256B94" w:rsidRPr="00983866" w:rsidRDefault="00256B94" w:rsidP="004441BF">
      <w:pPr>
        <w:pStyle w:val="NoSpacing"/>
        <w:tabs>
          <w:tab w:val="left" w:pos="284"/>
          <w:tab w:val="left" w:pos="1843"/>
          <w:tab w:val="left" w:pos="3402"/>
        </w:tabs>
        <w:rPr>
          <w:b/>
          <w:i/>
        </w:rPr>
      </w:pPr>
      <w:r>
        <w:rPr>
          <w:noProof/>
          <w:lang w:eastAsia="tr-TR"/>
        </w:rPr>
        <w:pict>
          <v:rect id="Rectangle 858" o:spid="_x0000_s1038" style="position:absolute;margin-left:4.35pt;margin-top:9.6pt;width:235pt;height:150.5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">
            <v:textbox>
              <w:txbxContent>
                <w:p w:rsidR="00256B94" w:rsidRPr="00156FFD" w:rsidRDefault="00256B94" w:rsidP="00EE0F65">
                  <w:pPr>
                    <w:pStyle w:val="Heading5"/>
                    <w:spacing w:before="0" w:beforeAutospacing="0" w:after="0" w:afterAutospacing="0"/>
                    <w:ind w:left="72" w:right="72"/>
                    <w:jc w:val="center"/>
                    <w:rPr>
                      <w:rFonts w:ascii="Arial Narrow" w:hAnsi="Arial Narrow" w:cs="Calibri"/>
                      <w:b w:val="0"/>
                      <w:bCs w:val="0"/>
                      <w:color w:val="000000"/>
                      <w:sz w:val="22"/>
                      <w:szCs w:val="22"/>
                    </w:rPr>
                  </w:pPr>
                  <w:r w:rsidRPr="00156FFD">
                    <w:rPr>
                      <w:rFonts w:ascii="Arial Narrow" w:hAnsi="Arial Narrow" w:cs="Calibri"/>
                      <w:b w:val="0"/>
                      <w:bCs w:val="0"/>
                      <w:color w:val="000000"/>
                      <w:sz w:val="22"/>
                      <w:szCs w:val="22"/>
                    </w:rPr>
                    <w:t>YENİLİKLER</w:t>
                  </w:r>
                </w:p>
                <w:p w:rsidR="00256B94" w:rsidRPr="00156FFD" w:rsidRDefault="00256B94" w:rsidP="00EE0F65">
                  <w:pPr>
                    <w:pStyle w:val="Heading5"/>
                    <w:spacing w:before="0" w:beforeAutospacing="0" w:after="0" w:afterAutospacing="0"/>
                    <w:ind w:left="72" w:right="72" w:firstLine="212"/>
                    <w:rPr>
                      <w:rFonts w:ascii="Arial Narrow" w:hAnsi="Arial Narrow" w:cs="Calibri"/>
                      <w:b w:val="0"/>
                      <w:bCs w:val="0"/>
                      <w:color w:val="000000"/>
                      <w:sz w:val="22"/>
                      <w:szCs w:val="22"/>
                    </w:rPr>
                  </w:pPr>
                  <w:r w:rsidRPr="00156FFD">
                    <w:rPr>
                      <w:rFonts w:ascii="Arial Narrow" w:hAnsi="Arial Narrow" w:cs="Calibri"/>
                      <w:b w:val="0"/>
                      <w:bCs w:val="0"/>
                      <w:color w:val="000000"/>
                      <w:sz w:val="22"/>
                      <w:szCs w:val="22"/>
                    </w:rPr>
                    <w:t>Bilim ve teknikteki gelişmeler hayatımızı günden güne kolaylaştırıyor.</w:t>
                  </w:r>
                </w:p>
                <w:p w:rsidR="00256B94" w:rsidRPr="00156FFD" w:rsidRDefault="00256B94" w:rsidP="00EE0F65">
                  <w:pPr>
                    <w:pStyle w:val="Heading5"/>
                    <w:spacing w:before="0" w:beforeAutospacing="0" w:after="0" w:afterAutospacing="0"/>
                    <w:ind w:left="72" w:right="72" w:firstLine="212"/>
                    <w:rPr>
                      <w:rFonts w:ascii="Arial Narrow" w:hAnsi="Arial Narrow" w:cs="Calibri"/>
                      <w:b w:val="0"/>
                      <w:bCs w:val="0"/>
                      <w:color w:val="000000"/>
                      <w:sz w:val="22"/>
                      <w:szCs w:val="22"/>
                    </w:rPr>
                  </w:pPr>
                  <w:r w:rsidRPr="00156FFD">
                    <w:rPr>
                      <w:rFonts w:ascii="Arial Narrow" w:hAnsi="Arial Narrow" w:cs="Calibri"/>
                      <w:b w:val="0"/>
                      <w:bCs w:val="0"/>
                      <w:color w:val="000000"/>
                      <w:sz w:val="22"/>
                      <w:szCs w:val="22"/>
                    </w:rPr>
                    <w:t xml:space="preserve">Hava yoluyla ulaşımda önemli </w:t>
                  </w:r>
                  <w:r w:rsidRPr="00156FFD">
                    <w:rPr>
                      <w:rFonts w:ascii="Arial Narrow" w:hAnsi="Arial Narrow" w:cs="Calibri"/>
                      <w:bCs w:val="0"/>
                      <w:color w:val="000000"/>
                      <w:sz w:val="22"/>
                      <w:szCs w:val="22"/>
                      <w:u w:val="single"/>
                    </w:rPr>
                    <w:t>adımlar</w:t>
                  </w:r>
                  <w:r w:rsidRPr="00156FFD">
                    <w:rPr>
                      <w:rFonts w:ascii="Arial Narrow" w:hAnsi="Arial Narrow" w:cs="Calibri"/>
                      <w:b w:val="0"/>
                      <w:bCs w:val="0"/>
                      <w:color w:val="000000"/>
                      <w:sz w:val="22"/>
                      <w:szCs w:val="22"/>
                    </w:rPr>
                    <w:t xml:space="preserve"> atıldı. Uçak, yapılan yolculuk süresini kısaltarak zamanımızın bize kalmasını sağladı. Zamanın çok değerli olduğu günümüzde bu önemli bir gelişmedir.</w:t>
                  </w:r>
                </w:p>
                <w:p w:rsidR="00256B94" w:rsidRPr="00E50845" w:rsidRDefault="00256B94" w:rsidP="00EE0F65">
                  <w:pPr>
                    <w:pStyle w:val="Heading5"/>
                    <w:spacing w:before="0" w:beforeAutospacing="0" w:after="0" w:afterAutospacing="0"/>
                    <w:ind w:left="72" w:right="72" w:firstLine="212"/>
                    <w:rPr>
                      <w:rFonts w:ascii="Arial Narrow" w:hAnsi="Arial Narrow"/>
                      <w:b w:val="0"/>
                      <w:bCs w:val="0"/>
                      <w:i/>
                      <w:color w:val="000000"/>
                      <w:sz w:val="22"/>
                      <w:szCs w:val="22"/>
                    </w:rPr>
                  </w:pPr>
                  <w:r w:rsidRPr="00156FFD">
                    <w:rPr>
                      <w:rFonts w:ascii="Arial Narrow" w:hAnsi="Arial Narrow" w:cs="Calibri"/>
                      <w:b w:val="0"/>
                      <w:bCs w:val="0"/>
                      <w:color w:val="000000"/>
                      <w:sz w:val="22"/>
                      <w:szCs w:val="22"/>
                    </w:rPr>
                    <w:t xml:space="preserve">İnternet sayesinde ise bilgiye daha </w:t>
                  </w:r>
                  <w:r w:rsidRPr="00156FFD">
                    <w:rPr>
                      <w:rFonts w:ascii="Arial Narrow" w:hAnsi="Arial Narrow" w:cs="Calibri"/>
                      <w:bCs w:val="0"/>
                      <w:color w:val="000000"/>
                      <w:sz w:val="22"/>
                      <w:szCs w:val="22"/>
                      <w:u w:val="single"/>
                    </w:rPr>
                    <w:t>hızlı</w:t>
                  </w:r>
                  <w:r w:rsidRPr="00156FFD">
                    <w:rPr>
                      <w:rFonts w:ascii="Arial Narrow" w:hAnsi="Arial Narrow" w:cs="Calibri"/>
                      <w:b w:val="0"/>
                      <w:bCs w:val="0"/>
                      <w:color w:val="000000"/>
                      <w:sz w:val="22"/>
                      <w:szCs w:val="22"/>
                    </w:rPr>
                    <w:t xml:space="preserve"> ulaşıyoruz. Bilgisayarda oyun oynayıp film seyredebiliyoruz. </w:t>
                  </w:r>
                  <w:r w:rsidRPr="00156FFD">
                    <w:rPr>
                      <w:rFonts w:ascii="Arial Narrow" w:hAnsi="Arial Narrow" w:cs="Calibri"/>
                      <w:bCs w:val="0"/>
                      <w:color w:val="000000"/>
                      <w:sz w:val="22"/>
                      <w:szCs w:val="22"/>
                      <w:u w:val="single"/>
                    </w:rPr>
                    <w:t>Uzaktaki</w:t>
                  </w:r>
                  <w:r w:rsidRPr="00156FFD">
                    <w:rPr>
                      <w:rFonts w:ascii="Arial Narrow" w:hAnsi="Arial Narrow" w:cs="Calibri"/>
                      <w:b w:val="0"/>
                      <w:bCs w:val="0"/>
                      <w:color w:val="000000"/>
                      <w:sz w:val="22"/>
                      <w:szCs w:val="22"/>
                    </w:rPr>
                    <w:t xml:space="preserve"> yakınlarımızla </w:t>
                  </w:r>
                  <w:r w:rsidRPr="00156FFD">
                    <w:rPr>
                      <w:rFonts w:ascii="Arial Narrow" w:hAnsi="Arial Narrow" w:cs="Calibri"/>
                      <w:bCs w:val="0"/>
                      <w:color w:val="000000"/>
                      <w:sz w:val="22"/>
                      <w:szCs w:val="22"/>
                      <w:u w:val="single"/>
                    </w:rPr>
                    <w:t>görüntülü</w:t>
                  </w:r>
                  <w:r w:rsidRPr="00156FFD">
                    <w:rPr>
                      <w:rFonts w:ascii="Arial Narrow" w:hAnsi="Arial Narrow" w:cs="Calibri"/>
                      <w:b w:val="0"/>
                      <w:bCs w:val="0"/>
                      <w:color w:val="000000"/>
                      <w:sz w:val="22"/>
                      <w:szCs w:val="22"/>
                    </w:rPr>
                    <w:t xml:space="preserve"> ve sesli konuşma yapabiliyoruz.</w:t>
                  </w:r>
                </w:p>
              </w:txbxContent>
            </v:textbox>
          </v:rect>
        </w:pict>
      </w:r>
    </w:p>
    <w:p w:rsidR="00256B94" w:rsidRPr="00983866" w:rsidRDefault="00256B94" w:rsidP="00EE0F65">
      <w:pPr>
        <w:pStyle w:val="NoSpacing"/>
        <w:tabs>
          <w:tab w:val="left" w:pos="284"/>
          <w:tab w:val="left" w:pos="1843"/>
          <w:tab w:val="left" w:pos="3402"/>
        </w:tabs>
        <w:rPr>
          <w:i/>
          <w:bdr w:val="single" w:sz="4" w:space="0" w:color="auto"/>
          <w:shd w:val="clear" w:color="auto" w:fill="FDE9D9"/>
        </w:rPr>
      </w:pPr>
      <w:r w:rsidRPr="00983866">
        <w:rPr>
          <w:i/>
          <w:bdr w:val="single" w:sz="4" w:space="0" w:color="auto"/>
          <w:shd w:val="clear" w:color="auto" w:fill="FDE9D9"/>
        </w:rPr>
        <w:t xml:space="preserve">  </w:t>
      </w:r>
    </w:p>
    <w:p w:rsidR="00256B94" w:rsidRPr="00983866" w:rsidRDefault="00256B94" w:rsidP="00EE0F65">
      <w:pPr>
        <w:pStyle w:val="NoSpacing"/>
        <w:tabs>
          <w:tab w:val="left" w:pos="284"/>
          <w:tab w:val="left" w:pos="1843"/>
          <w:tab w:val="left" w:pos="3402"/>
        </w:tabs>
        <w:rPr>
          <w:rFonts w:cs="Calibri"/>
          <w:i/>
        </w:rPr>
      </w:pPr>
    </w:p>
    <w:p w:rsidR="00256B94" w:rsidRPr="00983866" w:rsidRDefault="00256B94" w:rsidP="00DE1ED2">
      <w:pPr>
        <w:pStyle w:val="NoSpacing"/>
        <w:tabs>
          <w:tab w:val="left" w:pos="2694"/>
        </w:tabs>
        <w:rPr>
          <w:rFonts w:cs="Calibri"/>
          <w:i/>
          <w:sz w:val="6"/>
          <w:szCs w:val="6"/>
        </w:rPr>
      </w:pPr>
    </w:p>
    <w:p w:rsidR="00256B94" w:rsidRPr="00983866" w:rsidRDefault="00256B94" w:rsidP="00DE1ED2">
      <w:pPr>
        <w:pStyle w:val="NoSpacing"/>
        <w:tabs>
          <w:tab w:val="left" w:pos="2694"/>
        </w:tabs>
        <w:rPr>
          <w:b/>
          <w:i/>
        </w:rPr>
      </w:pPr>
    </w:p>
    <w:p w:rsidR="00256B94" w:rsidRPr="00983866" w:rsidRDefault="00256B94" w:rsidP="00DE1ED2">
      <w:pPr>
        <w:pStyle w:val="NoSpacing"/>
        <w:tabs>
          <w:tab w:val="left" w:pos="2694"/>
        </w:tabs>
        <w:rPr>
          <w:b/>
          <w:i/>
        </w:rPr>
      </w:pPr>
    </w:p>
    <w:p w:rsidR="00256B94" w:rsidRPr="00983866" w:rsidRDefault="00256B94" w:rsidP="00DE1ED2">
      <w:pPr>
        <w:pStyle w:val="NoSpacing"/>
        <w:tabs>
          <w:tab w:val="left" w:pos="2694"/>
        </w:tabs>
        <w:rPr>
          <w:b/>
          <w:i/>
        </w:rPr>
      </w:pPr>
    </w:p>
    <w:p w:rsidR="00256B94" w:rsidRPr="00983866" w:rsidRDefault="00256B94" w:rsidP="00DE1ED2">
      <w:pPr>
        <w:pStyle w:val="NoSpacing"/>
        <w:tabs>
          <w:tab w:val="left" w:pos="2694"/>
        </w:tabs>
        <w:rPr>
          <w:b/>
          <w:i/>
        </w:rPr>
      </w:pPr>
    </w:p>
    <w:p w:rsidR="00256B94" w:rsidRPr="00983866" w:rsidRDefault="00256B94" w:rsidP="00DE1ED2">
      <w:pPr>
        <w:pStyle w:val="NoSpacing"/>
        <w:tabs>
          <w:tab w:val="left" w:pos="2694"/>
        </w:tabs>
        <w:rPr>
          <w:b/>
          <w:i/>
        </w:rPr>
      </w:pPr>
    </w:p>
    <w:p w:rsidR="00256B94" w:rsidRPr="00983866" w:rsidRDefault="00256B94" w:rsidP="00DE1ED2">
      <w:pPr>
        <w:pStyle w:val="NoSpacing"/>
        <w:tabs>
          <w:tab w:val="left" w:pos="2694"/>
        </w:tabs>
        <w:rPr>
          <w:b/>
          <w:i/>
        </w:rPr>
      </w:pPr>
    </w:p>
    <w:p w:rsidR="00256B94" w:rsidRPr="00983866" w:rsidRDefault="00256B94" w:rsidP="00DE1ED2">
      <w:pPr>
        <w:pStyle w:val="NoSpacing"/>
        <w:tabs>
          <w:tab w:val="left" w:pos="2694"/>
        </w:tabs>
        <w:rPr>
          <w:b/>
          <w:i/>
        </w:rPr>
      </w:pPr>
    </w:p>
    <w:p w:rsidR="00256B94" w:rsidRPr="00983866" w:rsidRDefault="00256B94" w:rsidP="00DE1ED2">
      <w:pPr>
        <w:pStyle w:val="NoSpacing"/>
        <w:tabs>
          <w:tab w:val="left" w:pos="2694"/>
        </w:tabs>
        <w:rPr>
          <w:b/>
          <w:i/>
        </w:rPr>
      </w:pPr>
    </w:p>
    <w:p w:rsidR="00256B94" w:rsidRPr="00983866" w:rsidRDefault="00256B94" w:rsidP="00DE1ED2">
      <w:pPr>
        <w:pStyle w:val="NoSpacing"/>
        <w:tabs>
          <w:tab w:val="left" w:pos="2694"/>
        </w:tabs>
        <w:rPr>
          <w:b/>
          <w:i/>
        </w:rPr>
      </w:pPr>
    </w:p>
    <w:p w:rsidR="00256B94" w:rsidRPr="00983866" w:rsidRDefault="00256B94" w:rsidP="00EE0F65">
      <w:pPr>
        <w:pStyle w:val="NoSpacing"/>
        <w:tabs>
          <w:tab w:val="left" w:pos="284"/>
        </w:tabs>
        <w:rPr>
          <w:i/>
        </w:rPr>
      </w:pPr>
      <w:r w:rsidRPr="00983866">
        <w:rPr>
          <w:b/>
          <w:i/>
        </w:rPr>
        <w:tab/>
        <w:t>9, 10 ve 11. soruları yukarıdaki metne göre cevaplayınız</w:t>
      </w:r>
      <w:r w:rsidRPr="00983866">
        <w:rPr>
          <w:i/>
        </w:rPr>
        <w:t>.</w:t>
      </w:r>
    </w:p>
    <w:p w:rsidR="00256B94" w:rsidRPr="00983866" w:rsidRDefault="00256B94" w:rsidP="00DE1ED2">
      <w:pPr>
        <w:pStyle w:val="NoSpacing"/>
        <w:tabs>
          <w:tab w:val="left" w:pos="2694"/>
        </w:tabs>
        <w:rPr>
          <w:i/>
          <w:sz w:val="6"/>
          <w:szCs w:val="6"/>
        </w:rPr>
      </w:pPr>
    </w:p>
    <w:p w:rsidR="00256B94" w:rsidRPr="00983866" w:rsidRDefault="00256B94" w:rsidP="00EE0F65">
      <w:pPr>
        <w:pStyle w:val="NoSpacing"/>
        <w:tabs>
          <w:tab w:val="left" w:pos="284"/>
          <w:tab w:val="left" w:pos="2694"/>
          <w:tab w:val="left" w:pos="3402"/>
        </w:tabs>
        <w:rPr>
          <w:b/>
          <w:i/>
        </w:rPr>
      </w:pPr>
      <w:r w:rsidRPr="00983866">
        <w:rPr>
          <w:b/>
          <w:i/>
          <w:bdr w:val="single" w:sz="4" w:space="0" w:color="auto"/>
          <w:shd w:val="clear" w:color="auto" w:fill="FDE9D9"/>
        </w:rPr>
        <w:t>9</w:t>
      </w:r>
      <w:r w:rsidRPr="00983866">
        <w:rPr>
          <w:i/>
          <w:bdr w:val="single" w:sz="4" w:space="0" w:color="auto"/>
          <w:shd w:val="clear" w:color="auto" w:fill="FDE9D9"/>
        </w:rPr>
        <w:t>.</w:t>
      </w:r>
      <w:r w:rsidRPr="00983866">
        <w:rPr>
          <w:i/>
        </w:rPr>
        <w:t xml:space="preserve">  Metinde, internetin hangi kolaylığından söz edilmemiştir?</w:t>
      </w:r>
    </w:p>
    <w:p w:rsidR="00256B94" w:rsidRPr="00983866" w:rsidRDefault="00256B94" w:rsidP="00EE0F65">
      <w:pPr>
        <w:pStyle w:val="NoSpacing"/>
        <w:tabs>
          <w:tab w:val="left" w:pos="284"/>
          <w:tab w:val="left" w:pos="2694"/>
          <w:tab w:val="left" w:pos="3402"/>
        </w:tabs>
        <w:rPr>
          <w:b/>
          <w:i/>
          <w:sz w:val="6"/>
          <w:szCs w:val="6"/>
        </w:rPr>
      </w:pPr>
    </w:p>
    <w:p w:rsidR="00256B94" w:rsidRPr="00983866" w:rsidRDefault="00256B94" w:rsidP="00EE0F65">
      <w:pPr>
        <w:pStyle w:val="NoSpacing"/>
        <w:tabs>
          <w:tab w:val="left" w:pos="284"/>
          <w:tab w:val="left" w:pos="2694"/>
          <w:tab w:val="left" w:pos="3402"/>
        </w:tabs>
        <w:rPr>
          <w:b/>
          <w:i/>
        </w:rPr>
      </w:pPr>
      <w:r w:rsidRPr="00983866">
        <w:rPr>
          <w:b/>
          <w:i/>
        </w:rPr>
        <w:t xml:space="preserve">A)  </w:t>
      </w:r>
      <w:r w:rsidRPr="00983866">
        <w:rPr>
          <w:i/>
        </w:rPr>
        <w:t>Bilgiye daha hızlı ulaşılmasından</w:t>
      </w:r>
    </w:p>
    <w:p w:rsidR="00256B94" w:rsidRPr="00983866" w:rsidRDefault="00256B94" w:rsidP="00EE0F65">
      <w:pPr>
        <w:pStyle w:val="NoSpacing"/>
        <w:tabs>
          <w:tab w:val="left" w:pos="284"/>
          <w:tab w:val="left" w:pos="2694"/>
          <w:tab w:val="left" w:pos="3402"/>
        </w:tabs>
        <w:rPr>
          <w:i/>
        </w:rPr>
      </w:pPr>
      <w:r w:rsidRPr="00983866">
        <w:rPr>
          <w:b/>
          <w:i/>
        </w:rPr>
        <w:t xml:space="preserve">B)  </w:t>
      </w:r>
      <w:r w:rsidRPr="00983866">
        <w:rPr>
          <w:i/>
        </w:rPr>
        <w:t>İnternette kitap okunabilmesinden</w:t>
      </w:r>
    </w:p>
    <w:p w:rsidR="00256B94" w:rsidRPr="00983866" w:rsidRDefault="00256B94" w:rsidP="00EE0F65">
      <w:pPr>
        <w:pStyle w:val="NoSpacing"/>
        <w:tabs>
          <w:tab w:val="left" w:pos="284"/>
          <w:tab w:val="left" w:pos="2694"/>
          <w:tab w:val="left" w:pos="3402"/>
        </w:tabs>
        <w:rPr>
          <w:i/>
        </w:rPr>
      </w:pPr>
      <w:r w:rsidRPr="00983866">
        <w:rPr>
          <w:b/>
          <w:i/>
        </w:rPr>
        <w:t xml:space="preserve">C)  </w:t>
      </w:r>
      <w:r w:rsidRPr="00983866">
        <w:rPr>
          <w:i/>
        </w:rPr>
        <w:t>Uzaktaki, yakınlarla konuşulmasından</w:t>
      </w:r>
    </w:p>
    <w:p w:rsidR="00256B94" w:rsidRPr="00983866" w:rsidRDefault="00256B94" w:rsidP="00EE0F65">
      <w:pPr>
        <w:pStyle w:val="NoSpacing"/>
        <w:tabs>
          <w:tab w:val="left" w:pos="284"/>
          <w:tab w:val="left" w:pos="2694"/>
          <w:tab w:val="left" w:pos="3402"/>
        </w:tabs>
        <w:rPr>
          <w:i/>
        </w:rPr>
      </w:pPr>
      <w:r w:rsidRPr="00983866">
        <w:rPr>
          <w:b/>
          <w:i/>
        </w:rPr>
        <w:t xml:space="preserve">D)  </w:t>
      </w:r>
      <w:r w:rsidRPr="00983866">
        <w:rPr>
          <w:i/>
        </w:rPr>
        <w:t>Oyun oynanması, film seyredilmesinden</w:t>
      </w:r>
    </w:p>
    <w:p w:rsidR="00256B94" w:rsidRPr="00983866" w:rsidRDefault="00256B94" w:rsidP="008949CF">
      <w:pPr>
        <w:pStyle w:val="NoSpacing"/>
        <w:tabs>
          <w:tab w:val="left" w:pos="284"/>
        </w:tabs>
        <w:rPr>
          <w:b/>
          <w:i/>
          <w:bdr w:val="single" w:sz="4" w:space="0" w:color="auto"/>
          <w:shd w:val="clear" w:color="auto" w:fill="FBD4B4"/>
        </w:rPr>
      </w:pPr>
    </w:p>
    <w:p w:rsidR="00256B94" w:rsidRPr="00983866" w:rsidRDefault="00256B94" w:rsidP="008949CF">
      <w:pPr>
        <w:pStyle w:val="NoSpacing"/>
        <w:tabs>
          <w:tab w:val="left" w:pos="284"/>
          <w:tab w:val="left" w:pos="2694"/>
          <w:tab w:val="left" w:pos="3402"/>
        </w:tabs>
        <w:rPr>
          <w:b/>
          <w:i/>
        </w:rPr>
      </w:pPr>
      <w:r w:rsidRPr="00983866">
        <w:rPr>
          <w:b/>
          <w:i/>
          <w:bdr w:val="single" w:sz="4" w:space="0" w:color="auto"/>
          <w:shd w:val="clear" w:color="auto" w:fill="FDE9D9"/>
        </w:rPr>
        <w:t>10</w:t>
      </w:r>
      <w:r w:rsidRPr="00983866">
        <w:rPr>
          <w:i/>
          <w:bdr w:val="single" w:sz="4" w:space="0" w:color="auto"/>
          <w:shd w:val="clear" w:color="auto" w:fill="FDE9D9"/>
        </w:rPr>
        <w:t>.</w:t>
      </w:r>
      <w:r w:rsidRPr="00983866">
        <w:rPr>
          <w:i/>
        </w:rPr>
        <w:t xml:space="preserve">  Metinde altı çizili sözcüklerden hangisi gerçek anlamda </w:t>
      </w:r>
      <w:r w:rsidRPr="00983866">
        <w:rPr>
          <w:b/>
          <w:i/>
          <w:u w:val="single"/>
        </w:rPr>
        <w:t>kullanılmamıştır</w:t>
      </w:r>
      <w:r w:rsidRPr="00983866">
        <w:rPr>
          <w:i/>
        </w:rPr>
        <w:t>?</w:t>
      </w:r>
      <w:r w:rsidRPr="00983866">
        <w:rPr>
          <w:b/>
          <w:i/>
        </w:rPr>
        <w:t xml:space="preserve"> </w:t>
      </w:r>
    </w:p>
    <w:p w:rsidR="00256B94" w:rsidRPr="00983866" w:rsidRDefault="00256B94" w:rsidP="008949CF">
      <w:pPr>
        <w:pStyle w:val="NoSpacing"/>
        <w:tabs>
          <w:tab w:val="left" w:pos="284"/>
          <w:tab w:val="left" w:pos="2694"/>
          <w:tab w:val="left" w:pos="3402"/>
        </w:tabs>
        <w:rPr>
          <w:b/>
          <w:i/>
          <w:sz w:val="6"/>
          <w:szCs w:val="6"/>
        </w:rPr>
      </w:pPr>
    </w:p>
    <w:p w:rsidR="00256B94" w:rsidRPr="00983866" w:rsidRDefault="00256B94" w:rsidP="008949CF">
      <w:pPr>
        <w:pStyle w:val="NoSpacing"/>
        <w:tabs>
          <w:tab w:val="left" w:pos="284"/>
          <w:tab w:val="left" w:pos="2694"/>
          <w:tab w:val="left" w:pos="3402"/>
        </w:tabs>
        <w:rPr>
          <w:b/>
          <w:i/>
        </w:rPr>
      </w:pPr>
      <w:r w:rsidRPr="00983866">
        <w:rPr>
          <w:b/>
          <w:i/>
        </w:rPr>
        <w:t xml:space="preserve">A)  </w:t>
      </w:r>
      <w:r w:rsidRPr="00983866">
        <w:rPr>
          <w:i/>
        </w:rPr>
        <w:t>adımlar</w:t>
      </w:r>
      <w:r w:rsidRPr="00983866">
        <w:rPr>
          <w:b/>
          <w:i/>
        </w:rPr>
        <w:tab/>
        <w:t xml:space="preserve">B)  </w:t>
      </w:r>
      <w:r w:rsidRPr="00983866">
        <w:rPr>
          <w:i/>
        </w:rPr>
        <w:t>hızlı</w:t>
      </w:r>
    </w:p>
    <w:p w:rsidR="00256B94" w:rsidRPr="00983866" w:rsidRDefault="00256B94" w:rsidP="008949CF">
      <w:pPr>
        <w:pStyle w:val="NoSpacing"/>
        <w:tabs>
          <w:tab w:val="left" w:pos="284"/>
          <w:tab w:val="left" w:pos="2694"/>
          <w:tab w:val="left" w:pos="3402"/>
        </w:tabs>
        <w:rPr>
          <w:i/>
        </w:rPr>
      </w:pPr>
      <w:r w:rsidRPr="00983866">
        <w:rPr>
          <w:b/>
          <w:i/>
        </w:rPr>
        <w:t xml:space="preserve">C)  </w:t>
      </w:r>
      <w:r w:rsidRPr="00983866">
        <w:rPr>
          <w:i/>
        </w:rPr>
        <w:t>uzaktaki</w:t>
      </w:r>
      <w:r w:rsidRPr="00983866">
        <w:rPr>
          <w:i/>
        </w:rPr>
        <w:tab/>
      </w:r>
      <w:r w:rsidRPr="00983866">
        <w:rPr>
          <w:b/>
          <w:i/>
        </w:rPr>
        <w:t xml:space="preserve">D)  </w:t>
      </w:r>
      <w:r w:rsidRPr="00983866">
        <w:rPr>
          <w:i/>
        </w:rPr>
        <w:t>görüntülü</w:t>
      </w:r>
    </w:p>
    <w:p w:rsidR="00256B94" w:rsidRPr="00983866" w:rsidRDefault="00256B94" w:rsidP="0085289F">
      <w:pPr>
        <w:pStyle w:val="NoSpacing"/>
        <w:tabs>
          <w:tab w:val="left" w:pos="284"/>
        </w:tabs>
        <w:rPr>
          <w:b/>
          <w:i/>
          <w:bdr w:val="single" w:sz="4" w:space="0" w:color="auto"/>
          <w:shd w:val="clear" w:color="auto" w:fill="FBD4B4"/>
        </w:rPr>
      </w:pPr>
    </w:p>
    <w:p w:rsidR="00256B94" w:rsidRPr="00983866" w:rsidRDefault="00256B94" w:rsidP="00F8183E">
      <w:pPr>
        <w:pStyle w:val="NoSpacing"/>
        <w:tabs>
          <w:tab w:val="left" w:pos="284"/>
          <w:tab w:val="left" w:pos="2694"/>
          <w:tab w:val="left" w:pos="3402"/>
        </w:tabs>
        <w:rPr>
          <w:b/>
          <w:i/>
        </w:rPr>
      </w:pPr>
      <w:r w:rsidRPr="00983866">
        <w:rPr>
          <w:b/>
          <w:i/>
          <w:bdr w:val="single" w:sz="4" w:space="0" w:color="auto"/>
          <w:shd w:val="clear" w:color="auto" w:fill="FDE9D9"/>
        </w:rPr>
        <w:t>11</w:t>
      </w:r>
      <w:r w:rsidRPr="00983866">
        <w:rPr>
          <w:i/>
          <w:bdr w:val="single" w:sz="4" w:space="0" w:color="auto"/>
          <w:shd w:val="clear" w:color="auto" w:fill="FDE9D9"/>
        </w:rPr>
        <w:t>.</w:t>
      </w:r>
      <w:r w:rsidRPr="00983866">
        <w:rPr>
          <w:i/>
        </w:rPr>
        <w:t xml:space="preserve">  Metne göre, uçağın hayatımızı kolaylaştıran </w:t>
      </w:r>
      <w:r w:rsidRPr="00983866">
        <w:rPr>
          <w:i/>
          <w:u w:val="single"/>
        </w:rPr>
        <w:t>en önemli</w:t>
      </w:r>
      <w:r w:rsidRPr="00983866">
        <w:rPr>
          <w:i/>
        </w:rPr>
        <w:t xml:space="preserve"> yanı aşağıdakilerden hangisidir?</w:t>
      </w:r>
      <w:r w:rsidRPr="00983866">
        <w:rPr>
          <w:b/>
          <w:i/>
        </w:rPr>
        <w:t xml:space="preserve"> </w:t>
      </w:r>
    </w:p>
    <w:p w:rsidR="00256B94" w:rsidRPr="00983866" w:rsidRDefault="00256B94" w:rsidP="00F8183E">
      <w:pPr>
        <w:pStyle w:val="NoSpacing"/>
        <w:tabs>
          <w:tab w:val="left" w:pos="284"/>
          <w:tab w:val="left" w:pos="2694"/>
          <w:tab w:val="left" w:pos="3402"/>
        </w:tabs>
        <w:rPr>
          <w:b/>
          <w:i/>
          <w:sz w:val="6"/>
          <w:szCs w:val="6"/>
        </w:rPr>
      </w:pPr>
    </w:p>
    <w:p w:rsidR="00256B94" w:rsidRPr="00983866" w:rsidRDefault="00256B94" w:rsidP="00F8183E">
      <w:pPr>
        <w:pStyle w:val="NoSpacing"/>
        <w:tabs>
          <w:tab w:val="left" w:pos="284"/>
          <w:tab w:val="left" w:pos="2694"/>
          <w:tab w:val="left" w:pos="3402"/>
        </w:tabs>
        <w:rPr>
          <w:b/>
          <w:i/>
        </w:rPr>
      </w:pPr>
      <w:r w:rsidRPr="00983866">
        <w:rPr>
          <w:b/>
          <w:i/>
        </w:rPr>
        <w:t xml:space="preserve">A)  </w:t>
      </w:r>
      <w:r w:rsidRPr="00983866">
        <w:rPr>
          <w:i/>
        </w:rPr>
        <w:t>Modern bir ulaşım aracı olması</w:t>
      </w:r>
    </w:p>
    <w:p w:rsidR="00256B94" w:rsidRPr="00983866" w:rsidRDefault="00256B94" w:rsidP="00F8183E">
      <w:pPr>
        <w:pStyle w:val="NoSpacing"/>
        <w:tabs>
          <w:tab w:val="left" w:pos="284"/>
          <w:tab w:val="left" w:pos="2694"/>
          <w:tab w:val="left" w:pos="3402"/>
        </w:tabs>
        <w:rPr>
          <w:i/>
        </w:rPr>
      </w:pPr>
      <w:r w:rsidRPr="00983866">
        <w:rPr>
          <w:b/>
          <w:i/>
        </w:rPr>
        <w:t xml:space="preserve">B)  </w:t>
      </w:r>
      <w:r w:rsidRPr="00983866">
        <w:rPr>
          <w:i/>
        </w:rPr>
        <w:t>Uçak seferlerinin fazla olması</w:t>
      </w:r>
    </w:p>
    <w:p w:rsidR="00256B94" w:rsidRPr="00983866" w:rsidRDefault="00256B94" w:rsidP="00F8183E">
      <w:pPr>
        <w:pStyle w:val="NoSpacing"/>
        <w:tabs>
          <w:tab w:val="left" w:pos="284"/>
          <w:tab w:val="left" w:pos="2694"/>
          <w:tab w:val="left" w:pos="3402"/>
        </w:tabs>
        <w:rPr>
          <w:i/>
        </w:rPr>
      </w:pPr>
      <w:r w:rsidRPr="00983866">
        <w:rPr>
          <w:b/>
          <w:i/>
        </w:rPr>
        <w:t xml:space="preserve">C)  </w:t>
      </w:r>
      <w:r w:rsidRPr="00983866">
        <w:rPr>
          <w:i/>
        </w:rPr>
        <w:t>Yolculuk süresini kısaltması</w:t>
      </w:r>
    </w:p>
    <w:p w:rsidR="00256B94" w:rsidRPr="00983866" w:rsidRDefault="00256B94" w:rsidP="00F8183E">
      <w:pPr>
        <w:pStyle w:val="NoSpacing"/>
        <w:tabs>
          <w:tab w:val="left" w:pos="284"/>
          <w:tab w:val="left" w:pos="2694"/>
          <w:tab w:val="left" w:pos="3402"/>
        </w:tabs>
        <w:rPr>
          <w:i/>
        </w:rPr>
      </w:pPr>
      <w:r w:rsidRPr="00983866">
        <w:rPr>
          <w:b/>
          <w:i/>
        </w:rPr>
        <w:t xml:space="preserve">D)  </w:t>
      </w:r>
      <w:r w:rsidRPr="00983866">
        <w:rPr>
          <w:i/>
        </w:rPr>
        <w:t>Uçağın daha güvenli olması</w:t>
      </w:r>
    </w:p>
    <w:p w:rsidR="00256B94" w:rsidRPr="00983866" w:rsidRDefault="00256B94" w:rsidP="00086CA2">
      <w:pPr>
        <w:pStyle w:val="NoSpacing"/>
        <w:tabs>
          <w:tab w:val="left" w:pos="709"/>
          <w:tab w:val="left" w:pos="1276"/>
          <w:tab w:val="left" w:pos="2552"/>
          <w:tab w:val="left" w:pos="3828"/>
        </w:tabs>
        <w:rPr>
          <w:b/>
          <w:i/>
        </w:rPr>
      </w:pPr>
    </w:p>
    <w:p w:rsidR="00256B94" w:rsidRPr="00983866" w:rsidRDefault="00256B94" w:rsidP="00086CA2">
      <w:pPr>
        <w:pStyle w:val="NoSpacing"/>
        <w:tabs>
          <w:tab w:val="left" w:pos="709"/>
          <w:tab w:val="left" w:pos="1276"/>
          <w:tab w:val="left" w:pos="2552"/>
          <w:tab w:val="left" w:pos="3828"/>
        </w:tabs>
        <w:rPr>
          <w:b/>
          <w:i/>
          <w:bdr w:val="single" w:sz="4" w:space="0" w:color="auto"/>
          <w:shd w:val="clear" w:color="auto" w:fill="FDE9D9"/>
        </w:rPr>
      </w:pPr>
    </w:p>
    <w:p w:rsidR="00256B94" w:rsidRPr="00983866" w:rsidRDefault="00256B94" w:rsidP="00086CA2">
      <w:pPr>
        <w:pStyle w:val="NoSpacing"/>
        <w:tabs>
          <w:tab w:val="left" w:pos="709"/>
          <w:tab w:val="left" w:pos="1276"/>
          <w:tab w:val="left" w:pos="2552"/>
          <w:tab w:val="left" w:pos="3828"/>
        </w:tabs>
        <w:rPr>
          <w:i/>
        </w:rPr>
      </w:pPr>
      <w:r>
        <w:rPr>
          <w:noProof/>
          <w:lang w:eastAsia="tr-TR"/>
        </w:rPr>
        <w:pict>
          <v:shape id="Resim 23" o:spid="_x0000_s1039" type="#_x0000_t75" style="position:absolute;margin-left:146.05pt;margin-top:22.1pt;width:31.8pt;height:29.5pt;z-index:-251663872;visibility:visible">
            <v:imagedata r:id="rId13" o:title="" blacklevel="5243f"/>
          </v:shape>
        </w:pict>
      </w:r>
      <w:r w:rsidRPr="00983866">
        <w:rPr>
          <w:b/>
          <w:i/>
          <w:bdr w:val="single" w:sz="4" w:space="0" w:color="auto"/>
          <w:shd w:val="clear" w:color="auto" w:fill="FDE9D9"/>
        </w:rPr>
        <w:t>12</w:t>
      </w:r>
      <w:r w:rsidRPr="00983866">
        <w:rPr>
          <w:i/>
          <w:bdr w:val="single" w:sz="4" w:space="0" w:color="auto"/>
          <w:shd w:val="clear" w:color="auto" w:fill="FDE9D9"/>
        </w:rPr>
        <w:t>.</w:t>
      </w:r>
      <w:r w:rsidRPr="00983866">
        <w:rPr>
          <w:i/>
        </w:rPr>
        <w:t xml:space="preserve">  “</w:t>
      </w:r>
      <w:r w:rsidRPr="00983866">
        <w:rPr>
          <w:b/>
          <w:i/>
        </w:rPr>
        <w:t>-den</w:t>
      </w:r>
      <w:r w:rsidRPr="00983866">
        <w:rPr>
          <w:i/>
        </w:rPr>
        <w:t>” (ayrılma) eki, hangi seçenekteki varlığın adına “</w:t>
      </w:r>
      <w:r w:rsidRPr="00983866">
        <w:rPr>
          <w:b/>
          <w:i/>
        </w:rPr>
        <w:t>-tan</w:t>
      </w:r>
      <w:r w:rsidRPr="00983866">
        <w:rPr>
          <w:i/>
        </w:rPr>
        <w:t xml:space="preserve">” şeklinde eklenir? </w:t>
      </w:r>
    </w:p>
    <w:p w:rsidR="00256B94" w:rsidRPr="00983866" w:rsidRDefault="00256B94" w:rsidP="00086CA2">
      <w:pPr>
        <w:pStyle w:val="NoSpacing"/>
        <w:tabs>
          <w:tab w:val="left" w:pos="709"/>
          <w:tab w:val="left" w:pos="1276"/>
          <w:tab w:val="left" w:pos="2552"/>
          <w:tab w:val="left" w:pos="3828"/>
        </w:tabs>
        <w:rPr>
          <w:i/>
          <w:sz w:val="6"/>
          <w:szCs w:val="6"/>
        </w:rPr>
      </w:pPr>
    </w:p>
    <w:p w:rsidR="00256B94" w:rsidRPr="00983866" w:rsidRDefault="00256B94" w:rsidP="00086CA2">
      <w:pPr>
        <w:pStyle w:val="NoSpacing"/>
        <w:tabs>
          <w:tab w:val="left" w:pos="709"/>
          <w:tab w:val="left" w:pos="1276"/>
          <w:tab w:val="left" w:pos="2552"/>
          <w:tab w:val="left" w:pos="3828"/>
        </w:tabs>
        <w:rPr>
          <w:i/>
        </w:rPr>
      </w:pPr>
      <w:r>
        <w:rPr>
          <w:noProof/>
          <w:lang w:eastAsia="tr-TR"/>
        </w:rPr>
        <w:pict>
          <v:shape id="Resim 27" o:spid="_x0000_s1040" type="#_x0000_t75" style="position:absolute;margin-left:12.5pt;margin-top:-.3pt;width:43.8pt;height:16.65pt;z-index:-251661824;visibility:visible">
            <v:imagedata r:id="rId14" o:title=""/>
          </v:shape>
        </w:pict>
      </w:r>
      <w:r w:rsidRPr="00983866">
        <w:rPr>
          <w:b/>
          <w:i/>
        </w:rPr>
        <w:t xml:space="preserve">A) </w:t>
      </w:r>
      <w:r w:rsidRPr="00983866">
        <w:rPr>
          <w:i/>
        </w:rPr>
        <w:t xml:space="preserve"> </w:t>
      </w:r>
      <w:r w:rsidRPr="00983866">
        <w:rPr>
          <w:b/>
          <w:i/>
        </w:rPr>
        <w:tab/>
      </w:r>
      <w:r w:rsidRPr="00983866">
        <w:rPr>
          <w:b/>
          <w:i/>
        </w:rPr>
        <w:tab/>
      </w:r>
      <w:r w:rsidRPr="00983866">
        <w:rPr>
          <w:b/>
          <w:i/>
        </w:rPr>
        <w:tab/>
        <w:t xml:space="preserve">B) </w:t>
      </w:r>
      <w:r w:rsidRPr="00983866">
        <w:rPr>
          <w:i/>
        </w:rPr>
        <w:t xml:space="preserve"> </w:t>
      </w:r>
      <w:r w:rsidRPr="00983866">
        <w:rPr>
          <w:i/>
        </w:rPr>
        <w:tab/>
      </w:r>
    </w:p>
    <w:p w:rsidR="00256B94" w:rsidRPr="00983866" w:rsidRDefault="00256B94" w:rsidP="00086CA2">
      <w:pPr>
        <w:pStyle w:val="NoSpacing"/>
        <w:tabs>
          <w:tab w:val="left" w:pos="709"/>
          <w:tab w:val="left" w:pos="1276"/>
          <w:tab w:val="left" w:pos="2552"/>
          <w:tab w:val="left" w:pos="3828"/>
        </w:tabs>
        <w:rPr>
          <w:b/>
          <w:i/>
        </w:rPr>
      </w:pPr>
      <w:r>
        <w:rPr>
          <w:noProof/>
          <w:lang w:eastAsia="tr-TR"/>
        </w:rPr>
        <w:pict>
          <v:shape id="Resim 25" o:spid="_x0000_s1041" type="#_x0000_t75" style="position:absolute;margin-left:16.65pt;margin-top:7.95pt;width:35.9pt;height:37.85pt;rotation:6860185fd;z-index:-251662848;visibility:visible">
            <v:imagedata r:id="rId15" o:title=""/>
          </v:shape>
        </w:pict>
      </w:r>
      <w:r>
        <w:rPr>
          <w:noProof/>
          <w:lang w:eastAsia="tr-TR"/>
        </w:rPr>
        <w:pict>
          <v:shape id="Resim 22" o:spid="_x0000_s1042" type="#_x0000_t75" style="position:absolute;margin-left:142.2pt;margin-top:6.35pt;width:39.5pt;height:32.25pt;rotation:2075922fd;z-index:-251664896;visibility:visible">
            <v:imagedata r:id="rId16" o:title=""/>
          </v:shape>
        </w:pict>
      </w:r>
    </w:p>
    <w:p w:rsidR="00256B94" w:rsidRPr="00983866" w:rsidRDefault="00256B94" w:rsidP="00086CA2">
      <w:pPr>
        <w:pStyle w:val="NoSpacing"/>
        <w:tabs>
          <w:tab w:val="left" w:pos="709"/>
          <w:tab w:val="left" w:pos="1276"/>
          <w:tab w:val="left" w:pos="2552"/>
          <w:tab w:val="left" w:pos="3828"/>
        </w:tabs>
        <w:rPr>
          <w:i/>
        </w:rPr>
      </w:pPr>
      <w:r w:rsidRPr="00983866">
        <w:rPr>
          <w:b/>
          <w:i/>
        </w:rPr>
        <w:t xml:space="preserve">C) </w:t>
      </w:r>
      <w:r w:rsidRPr="00983866">
        <w:rPr>
          <w:i/>
        </w:rPr>
        <w:t xml:space="preserve"> </w:t>
      </w:r>
      <w:r w:rsidRPr="00983866">
        <w:rPr>
          <w:i/>
        </w:rPr>
        <w:tab/>
      </w:r>
      <w:r w:rsidRPr="00983866">
        <w:rPr>
          <w:i/>
        </w:rPr>
        <w:tab/>
      </w:r>
      <w:r w:rsidRPr="00983866">
        <w:rPr>
          <w:i/>
        </w:rPr>
        <w:tab/>
      </w:r>
      <w:r w:rsidRPr="00983866">
        <w:rPr>
          <w:b/>
          <w:i/>
        </w:rPr>
        <w:t xml:space="preserve">D) </w:t>
      </w:r>
      <w:r w:rsidRPr="00983866">
        <w:rPr>
          <w:i/>
        </w:rPr>
        <w:t xml:space="preserve"> </w:t>
      </w:r>
    </w:p>
    <w:p w:rsidR="00256B94" w:rsidRPr="00983866" w:rsidRDefault="00256B94" w:rsidP="00B34142">
      <w:pPr>
        <w:pStyle w:val="NoSpacing"/>
        <w:tabs>
          <w:tab w:val="left" w:pos="709"/>
        </w:tabs>
        <w:rPr>
          <w:b/>
          <w:i/>
          <w:bdr w:val="single" w:sz="4" w:space="0" w:color="auto"/>
          <w:shd w:val="clear" w:color="auto" w:fill="FBD4B4"/>
        </w:rPr>
      </w:pPr>
    </w:p>
    <w:p w:rsidR="00256B94" w:rsidRDefault="00256B94" w:rsidP="00B34142">
      <w:pPr>
        <w:pStyle w:val="NoSpacing"/>
        <w:tabs>
          <w:tab w:val="left" w:pos="709"/>
        </w:tabs>
        <w:rPr>
          <w:b/>
          <w:i/>
          <w:bdr w:val="single" w:sz="4" w:space="0" w:color="auto"/>
          <w:shd w:val="clear" w:color="auto" w:fill="FDE9D9"/>
        </w:rPr>
      </w:pPr>
    </w:p>
    <w:p w:rsidR="00256B94" w:rsidRPr="00983866" w:rsidRDefault="00256B94" w:rsidP="00B34142">
      <w:pPr>
        <w:pStyle w:val="NoSpacing"/>
        <w:tabs>
          <w:tab w:val="left" w:pos="709"/>
        </w:tabs>
        <w:rPr>
          <w:i/>
        </w:rPr>
      </w:pPr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860" o:spid="_x0000_s1043" type="#_x0000_t61" style="position:absolute;margin-left:114.85pt;margin-top:2.2pt;width:105.55pt;height:35.1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" adj="-7122,2243">
            <v:textbox>
              <w:txbxContent>
                <w:p w:rsidR="00256B94" w:rsidRPr="007A49AA" w:rsidRDefault="00256B94">
                  <w:pPr>
                    <w:rPr>
                      <w:sz w:val="22"/>
                      <w:szCs w:val="22"/>
                    </w:rPr>
                  </w:pPr>
                  <w:bookmarkStart w:id="0" w:name="_GoBack"/>
                  <w:bookmarkEnd w:id="0"/>
                  <w:r w:rsidRPr="007A49AA">
                    <w:t>Dün iş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A49AA">
                    <w:rPr>
                      <w:sz w:val="22"/>
                      <w:szCs w:val="22"/>
                    </w:rPr>
                    <w:t>yerine senin baban geldi.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4" o:spid="_x0000_s1044" type="#_x0000_t75" style="position:absolute;margin-left:19.4pt;margin-top:-6.9pt;width:64.15pt;height:44.25pt;z-index:-251660800;visibility:visible">
            <v:imagedata r:id="rId17" o:title=""/>
          </v:shape>
        </w:pict>
      </w:r>
      <w:r w:rsidRPr="00983866">
        <w:rPr>
          <w:b/>
          <w:i/>
          <w:bdr w:val="single" w:sz="4" w:space="0" w:color="auto"/>
          <w:shd w:val="clear" w:color="auto" w:fill="FDE9D9"/>
        </w:rPr>
        <w:t>13</w:t>
      </w:r>
      <w:r w:rsidRPr="00983866">
        <w:rPr>
          <w:i/>
          <w:bdr w:val="single" w:sz="4" w:space="0" w:color="auto"/>
          <w:shd w:val="clear" w:color="auto" w:fill="FDE9D9"/>
        </w:rPr>
        <w:t>.</w:t>
      </w:r>
    </w:p>
    <w:p w:rsidR="00256B94" w:rsidRPr="00983866" w:rsidRDefault="00256B94" w:rsidP="00B34142">
      <w:pPr>
        <w:pStyle w:val="NoSpacing"/>
        <w:tabs>
          <w:tab w:val="left" w:pos="709"/>
        </w:tabs>
        <w:rPr>
          <w:i/>
        </w:rPr>
      </w:pPr>
    </w:p>
    <w:p w:rsidR="00256B94" w:rsidRPr="00983866" w:rsidRDefault="00256B94" w:rsidP="00EF1475">
      <w:pPr>
        <w:pStyle w:val="NoSpacing"/>
        <w:tabs>
          <w:tab w:val="left" w:pos="426"/>
        </w:tabs>
        <w:rPr>
          <w:i/>
        </w:rPr>
      </w:pPr>
    </w:p>
    <w:p w:rsidR="00256B94" w:rsidRPr="00983866" w:rsidRDefault="00256B94" w:rsidP="0045480A">
      <w:pPr>
        <w:pStyle w:val="NoSpacing"/>
        <w:tabs>
          <w:tab w:val="left" w:pos="284"/>
        </w:tabs>
        <w:rPr>
          <w:rFonts w:cs="Calibri"/>
          <w:i/>
        </w:rPr>
      </w:pPr>
      <w:r w:rsidRPr="00983866">
        <w:rPr>
          <w:i/>
        </w:rPr>
        <w:t xml:space="preserve">Hayriye’nin, Goncagül’e söylemiş olduğu cümleden hangi sözcük çıkarılırsa cümlenin anlamı </w:t>
      </w:r>
      <w:r w:rsidRPr="00983866">
        <w:rPr>
          <w:i/>
          <w:u w:val="single"/>
        </w:rPr>
        <w:t>bozulmaz</w:t>
      </w:r>
      <w:r w:rsidRPr="00983866">
        <w:rPr>
          <w:i/>
        </w:rPr>
        <w:t>?</w:t>
      </w:r>
      <w:r w:rsidRPr="00983866">
        <w:rPr>
          <w:rFonts w:cs="Calibri"/>
          <w:i/>
        </w:rPr>
        <w:t xml:space="preserve"> </w:t>
      </w:r>
    </w:p>
    <w:p w:rsidR="00256B94" w:rsidRPr="00983866" w:rsidRDefault="00256B94" w:rsidP="0045480A">
      <w:pPr>
        <w:pStyle w:val="NoSpacing"/>
        <w:tabs>
          <w:tab w:val="left" w:pos="2694"/>
        </w:tabs>
        <w:rPr>
          <w:rFonts w:cs="Calibri"/>
          <w:i/>
          <w:sz w:val="6"/>
          <w:szCs w:val="6"/>
        </w:rPr>
      </w:pPr>
    </w:p>
    <w:p w:rsidR="00256B94" w:rsidRDefault="00256B94" w:rsidP="0045480A">
      <w:pPr>
        <w:pStyle w:val="NoSpacing"/>
        <w:tabs>
          <w:tab w:val="left" w:pos="1418"/>
          <w:tab w:val="left" w:pos="2694"/>
          <w:tab w:val="left" w:pos="3969"/>
        </w:tabs>
        <w:rPr>
          <w:i/>
        </w:rPr>
      </w:pPr>
      <w:r w:rsidRPr="00983866">
        <w:rPr>
          <w:b/>
          <w:i/>
        </w:rPr>
        <w:t xml:space="preserve">A)  </w:t>
      </w:r>
      <w:r w:rsidRPr="00983866">
        <w:rPr>
          <w:i/>
        </w:rPr>
        <w:t>iş yerine</w:t>
      </w:r>
      <w:r w:rsidRPr="00983866">
        <w:rPr>
          <w:b/>
          <w:i/>
        </w:rPr>
        <w:tab/>
        <w:t xml:space="preserve">B)  </w:t>
      </w:r>
      <w:r w:rsidRPr="00983866">
        <w:rPr>
          <w:i/>
        </w:rPr>
        <w:t>senin</w:t>
      </w:r>
      <w:r w:rsidRPr="00983866">
        <w:rPr>
          <w:i/>
        </w:rPr>
        <w:tab/>
      </w:r>
      <w:r w:rsidRPr="00983866">
        <w:rPr>
          <w:b/>
          <w:i/>
        </w:rPr>
        <w:t xml:space="preserve">C)  </w:t>
      </w:r>
      <w:r w:rsidRPr="00983866">
        <w:rPr>
          <w:i/>
        </w:rPr>
        <w:t>baban</w:t>
      </w:r>
      <w:r w:rsidRPr="00983866">
        <w:rPr>
          <w:b/>
          <w:i/>
        </w:rPr>
        <w:tab/>
        <w:t xml:space="preserve">D)  </w:t>
      </w:r>
      <w:r w:rsidRPr="00983866">
        <w:rPr>
          <w:i/>
        </w:rPr>
        <w:t>dün</w:t>
      </w:r>
    </w:p>
    <w:p w:rsidR="00256B94" w:rsidRDefault="00256B94" w:rsidP="0045480A">
      <w:pPr>
        <w:pStyle w:val="NoSpacing"/>
        <w:tabs>
          <w:tab w:val="left" w:pos="1418"/>
          <w:tab w:val="left" w:pos="2694"/>
          <w:tab w:val="left" w:pos="3969"/>
        </w:tabs>
        <w:rPr>
          <w:i/>
        </w:rPr>
      </w:pPr>
    </w:p>
    <w:p w:rsidR="00256B94" w:rsidRDefault="00256B94" w:rsidP="0045480A">
      <w:pPr>
        <w:pStyle w:val="NoSpacing"/>
        <w:tabs>
          <w:tab w:val="left" w:pos="1418"/>
          <w:tab w:val="left" w:pos="2694"/>
          <w:tab w:val="left" w:pos="3969"/>
        </w:tabs>
        <w:rPr>
          <w:i/>
        </w:rPr>
      </w:pPr>
      <w:r>
        <w:rPr>
          <w:i/>
        </w:rPr>
        <w:t>14. Aşağıdaki  cümlelerin hangisinde  sebep –sonuç ilişkisi vardır ?</w:t>
      </w:r>
    </w:p>
    <w:p w:rsidR="00256B94" w:rsidRDefault="00256B94" w:rsidP="0045480A">
      <w:pPr>
        <w:pStyle w:val="NoSpacing"/>
        <w:tabs>
          <w:tab w:val="left" w:pos="1418"/>
          <w:tab w:val="left" w:pos="2694"/>
          <w:tab w:val="left" w:pos="3969"/>
        </w:tabs>
        <w:rPr>
          <w:i/>
        </w:rPr>
      </w:pPr>
    </w:p>
    <w:p w:rsidR="00256B94" w:rsidRDefault="00256B94" w:rsidP="0045480A">
      <w:pPr>
        <w:pStyle w:val="NoSpacing"/>
        <w:tabs>
          <w:tab w:val="left" w:pos="1418"/>
          <w:tab w:val="left" w:pos="2694"/>
          <w:tab w:val="left" w:pos="3969"/>
        </w:tabs>
        <w:rPr>
          <w:i/>
        </w:rPr>
      </w:pPr>
      <w:r>
        <w:rPr>
          <w:i/>
        </w:rPr>
        <w:t>A)   Okuduğu hikayeden çok etkilenmişti.</w:t>
      </w:r>
    </w:p>
    <w:p w:rsidR="00256B94" w:rsidRDefault="00256B94" w:rsidP="0045480A">
      <w:pPr>
        <w:pStyle w:val="NoSpacing"/>
        <w:tabs>
          <w:tab w:val="left" w:pos="1418"/>
          <w:tab w:val="left" w:pos="2694"/>
          <w:tab w:val="left" w:pos="3969"/>
        </w:tabs>
        <w:rPr>
          <w:i/>
        </w:rPr>
      </w:pPr>
    </w:p>
    <w:p w:rsidR="00256B94" w:rsidRDefault="00256B94" w:rsidP="0045480A">
      <w:pPr>
        <w:pStyle w:val="NoSpacing"/>
        <w:tabs>
          <w:tab w:val="left" w:pos="1418"/>
          <w:tab w:val="left" w:pos="2694"/>
          <w:tab w:val="left" w:pos="3969"/>
        </w:tabs>
        <w:rPr>
          <w:i/>
        </w:rPr>
      </w:pPr>
      <w:r>
        <w:rPr>
          <w:i/>
        </w:rPr>
        <w:t>B) Aradığı kazağı hiçbir yerde  bulamadı.</w:t>
      </w:r>
    </w:p>
    <w:p w:rsidR="00256B94" w:rsidRDefault="00256B94" w:rsidP="0045480A">
      <w:pPr>
        <w:pStyle w:val="NoSpacing"/>
        <w:tabs>
          <w:tab w:val="left" w:pos="1418"/>
          <w:tab w:val="left" w:pos="2694"/>
          <w:tab w:val="left" w:pos="3969"/>
        </w:tabs>
        <w:rPr>
          <w:i/>
        </w:rPr>
      </w:pPr>
    </w:p>
    <w:p w:rsidR="00256B94" w:rsidRDefault="00256B94" w:rsidP="0045480A">
      <w:pPr>
        <w:pStyle w:val="NoSpacing"/>
        <w:tabs>
          <w:tab w:val="left" w:pos="1418"/>
          <w:tab w:val="left" w:pos="2694"/>
          <w:tab w:val="left" w:pos="3969"/>
        </w:tabs>
        <w:rPr>
          <w:i/>
        </w:rPr>
      </w:pPr>
      <w:r>
        <w:rPr>
          <w:i/>
        </w:rPr>
        <w:t>C) Hasta olduğu için okula  gelemedi.</w:t>
      </w:r>
    </w:p>
    <w:p w:rsidR="00256B94" w:rsidRDefault="00256B94" w:rsidP="0045480A">
      <w:pPr>
        <w:pStyle w:val="NoSpacing"/>
        <w:tabs>
          <w:tab w:val="left" w:pos="1418"/>
          <w:tab w:val="left" w:pos="2694"/>
          <w:tab w:val="left" w:pos="3969"/>
        </w:tabs>
        <w:rPr>
          <w:i/>
        </w:rPr>
      </w:pPr>
    </w:p>
    <w:p w:rsidR="00256B94" w:rsidRDefault="00256B94" w:rsidP="0045480A">
      <w:pPr>
        <w:pStyle w:val="NoSpacing"/>
        <w:tabs>
          <w:tab w:val="left" w:pos="1418"/>
          <w:tab w:val="left" w:pos="2694"/>
          <w:tab w:val="left" w:pos="3969"/>
        </w:tabs>
        <w:rPr>
          <w:i/>
        </w:rPr>
      </w:pPr>
      <w:r>
        <w:rPr>
          <w:i/>
        </w:rPr>
        <w:t>C) Yorulana kadar ders çalıştı.</w:t>
      </w:r>
    </w:p>
    <w:p w:rsidR="00256B94" w:rsidRPr="00983866" w:rsidRDefault="00256B94" w:rsidP="00F97254">
      <w:pPr>
        <w:pStyle w:val="NoSpacing"/>
        <w:tabs>
          <w:tab w:val="left" w:pos="284"/>
          <w:tab w:val="left" w:pos="1418"/>
          <w:tab w:val="left" w:pos="2694"/>
          <w:tab w:val="left" w:pos="3969"/>
        </w:tabs>
        <w:rPr>
          <w:b/>
          <w:i/>
          <w:bdr w:val="single" w:sz="4" w:space="0" w:color="auto"/>
          <w:shd w:val="clear" w:color="auto" w:fill="FDE9D9"/>
        </w:rPr>
      </w:pPr>
    </w:p>
    <w:p w:rsidR="00256B94" w:rsidRPr="00983866" w:rsidRDefault="00256B94" w:rsidP="00F97254">
      <w:pPr>
        <w:pStyle w:val="NoSpacing"/>
        <w:tabs>
          <w:tab w:val="left" w:pos="284"/>
          <w:tab w:val="left" w:pos="1418"/>
          <w:tab w:val="left" w:pos="2694"/>
          <w:tab w:val="left" w:pos="3969"/>
        </w:tabs>
        <w:rPr>
          <w:b/>
          <w:i/>
          <w:sz w:val="6"/>
          <w:szCs w:val="6"/>
          <w:bdr w:val="single" w:sz="4" w:space="0" w:color="auto"/>
          <w:shd w:val="clear" w:color="auto" w:fill="FDE9D9"/>
        </w:rPr>
      </w:pPr>
    </w:p>
    <w:p w:rsidR="00256B94" w:rsidRPr="00983866" w:rsidRDefault="00256B94" w:rsidP="008F0E7E">
      <w:pPr>
        <w:pStyle w:val="NoSpacing"/>
        <w:tabs>
          <w:tab w:val="left" w:pos="709"/>
        </w:tabs>
        <w:rPr>
          <w:i/>
        </w:rPr>
      </w:pPr>
      <w:r w:rsidRPr="00983866">
        <w:rPr>
          <w:b/>
          <w:i/>
          <w:bdr w:val="single" w:sz="4" w:space="0" w:color="auto"/>
          <w:shd w:val="clear" w:color="auto" w:fill="FDE9D9"/>
        </w:rPr>
        <w:t>15</w:t>
      </w:r>
      <w:r w:rsidRPr="00983866">
        <w:rPr>
          <w:i/>
          <w:bdr w:val="single" w:sz="4" w:space="0" w:color="auto"/>
          <w:shd w:val="clear" w:color="auto" w:fill="FDE9D9"/>
        </w:rPr>
        <w:t>.</w:t>
      </w:r>
      <w:r w:rsidRPr="00983866">
        <w:rPr>
          <w:i/>
        </w:rPr>
        <w:t xml:space="preserve">  Aşağıdaki kelimelerden hangisi sözlükte diğerlerinden </w:t>
      </w:r>
      <w:r w:rsidRPr="00983866">
        <w:rPr>
          <w:i/>
          <w:u w:val="single"/>
        </w:rPr>
        <w:t>daha önce</w:t>
      </w:r>
      <w:r w:rsidRPr="00983866">
        <w:rPr>
          <w:i/>
        </w:rPr>
        <w:t xml:space="preserve"> gelir? </w:t>
      </w:r>
    </w:p>
    <w:p w:rsidR="00256B94" w:rsidRPr="00983866" w:rsidRDefault="00256B94" w:rsidP="008F0E7E">
      <w:pPr>
        <w:pStyle w:val="NoSpacing"/>
        <w:tabs>
          <w:tab w:val="left" w:pos="709"/>
        </w:tabs>
        <w:rPr>
          <w:i/>
          <w:sz w:val="10"/>
          <w:szCs w:val="10"/>
        </w:rPr>
      </w:pPr>
    </w:p>
    <w:p w:rsidR="00256B94" w:rsidRPr="00983866" w:rsidRDefault="00256B94" w:rsidP="000D4DE8">
      <w:pPr>
        <w:pStyle w:val="NoSpacing"/>
        <w:tabs>
          <w:tab w:val="left" w:pos="1418"/>
          <w:tab w:val="left" w:pos="2694"/>
          <w:tab w:val="left" w:pos="3969"/>
        </w:tabs>
        <w:rPr>
          <w:i/>
        </w:rPr>
      </w:pPr>
      <w:r w:rsidRPr="00983866">
        <w:rPr>
          <w:b/>
          <w:i/>
        </w:rPr>
        <w:t xml:space="preserve">A)  </w:t>
      </w:r>
      <w:r w:rsidRPr="00983866">
        <w:rPr>
          <w:i/>
        </w:rPr>
        <w:t xml:space="preserve">sevgi </w:t>
      </w:r>
      <w:r w:rsidRPr="00983866">
        <w:rPr>
          <w:i/>
        </w:rPr>
        <w:tab/>
      </w:r>
      <w:r w:rsidRPr="00983866">
        <w:rPr>
          <w:b/>
          <w:i/>
        </w:rPr>
        <w:t xml:space="preserve">B)  </w:t>
      </w:r>
      <w:r w:rsidRPr="00983866">
        <w:rPr>
          <w:i/>
        </w:rPr>
        <w:t xml:space="preserve">sevimli </w:t>
      </w:r>
      <w:r w:rsidRPr="00983866">
        <w:rPr>
          <w:i/>
        </w:rPr>
        <w:tab/>
      </w:r>
      <w:r w:rsidRPr="00983866">
        <w:rPr>
          <w:b/>
          <w:i/>
        </w:rPr>
        <w:t xml:space="preserve">C)  </w:t>
      </w:r>
      <w:r w:rsidRPr="00983866">
        <w:rPr>
          <w:i/>
        </w:rPr>
        <w:t>sevda</w:t>
      </w:r>
      <w:r w:rsidRPr="00983866">
        <w:rPr>
          <w:b/>
          <w:i/>
        </w:rPr>
        <w:tab/>
        <w:t xml:space="preserve">D)  </w:t>
      </w:r>
      <w:r w:rsidRPr="00983866">
        <w:rPr>
          <w:i/>
        </w:rPr>
        <w:t>sevinç</w:t>
      </w:r>
    </w:p>
    <w:p w:rsidR="00256B94" w:rsidRPr="00983866" w:rsidRDefault="00256B94" w:rsidP="008F0E7E">
      <w:pPr>
        <w:pStyle w:val="NoSpacing"/>
        <w:tabs>
          <w:tab w:val="left" w:pos="284"/>
          <w:tab w:val="left" w:pos="2694"/>
        </w:tabs>
        <w:rPr>
          <w:i/>
        </w:rPr>
      </w:pPr>
    </w:p>
    <w:p w:rsidR="00256B94" w:rsidRPr="00983866" w:rsidRDefault="00256B94" w:rsidP="008F0E7E">
      <w:pPr>
        <w:pStyle w:val="NoSpacing"/>
        <w:tabs>
          <w:tab w:val="left" w:pos="709"/>
        </w:tabs>
        <w:rPr>
          <w:i/>
        </w:rPr>
      </w:pPr>
      <w:r w:rsidRPr="00983866">
        <w:rPr>
          <w:b/>
          <w:i/>
          <w:bdr w:val="single" w:sz="4" w:space="0" w:color="auto"/>
          <w:shd w:val="clear" w:color="auto" w:fill="FDE9D9"/>
        </w:rPr>
        <w:t>16</w:t>
      </w:r>
      <w:r w:rsidRPr="00983866">
        <w:rPr>
          <w:i/>
          <w:bdr w:val="single" w:sz="4" w:space="0" w:color="auto"/>
          <w:shd w:val="clear" w:color="auto" w:fill="FDE9D9"/>
        </w:rPr>
        <w:t>.</w:t>
      </w:r>
      <w:r w:rsidRPr="00983866">
        <w:rPr>
          <w:i/>
        </w:rPr>
        <w:t xml:space="preserve">  “</w:t>
      </w:r>
      <w:r w:rsidRPr="00983866">
        <w:rPr>
          <w:b/>
          <w:i/>
        </w:rPr>
        <w:t>………… makarna yer, başka hiçbir şey yemezdi.</w:t>
      </w:r>
      <w:r w:rsidRPr="00983866">
        <w:rPr>
          <w:i/>
        </w:rPr>
        <w:t xml:space="preserve">” cümlesinde boş bırakılan yere hangi kelime </w:t>
      </w:r>
      <w:r w:rsidRPr="00983866">
        <w:rPr>
          <w:b/>
          <w:i/>
        </w:rPr>
        <w:t>yazılmaz</w:t>
      </w:r>
      <w:r w:rsidRPr="00983866">
        <w:rPr>
          <w:i/>
        </w:rPr>
        <w:t>?</w:t>
      </w:r>
    </w:p>
    <w:p w:rsidR="00256B94" w:rsidRPr="00983866" w:rsidRDefault="00256B94" w:rsidP="008F0E7E">
      <w:pPr>
        <w:pStyle w:val="NoSpacing"/>
        <w:tabs>
          <w:tab w:val="left" w:pos="709"/>
        </w:tabs>
        <w:rPr>
          <w:i/>
          <w:sz w:val="6"/>
          <w:szCs w:val="6"/>
        </w:rPr>
      </w:pPr>
    </w:p>
    <w:p w:rsidR="00256B94" w:rsidRPr="00983866" w:rsidRDefault="00256B94" w:rsidP="00F9735E">
      <w:pPr>
        <w:pStyle w:val="NoSpacing"/>
        <w:tabs>
          <w:tab w:val="left" w:pos="2835"/>
        </w:tabs>
        <w:rPr>
          <w:i/>
        </w:rPr>
      </w:pPr>
      <w:r w:rsidRPr="00983866">
        <w:rPr>
          <w:b/>
          <w:i/>
        </w:rPr>
        <w:t xml:space="preserve">A)  </w:t>
      </w:r>
      <w:r w:rsidRPr="00983866">
        <w:rPr>
          <w:i/>
        </w:rPr>
        <w:t>Bir tek</w:t>
      </w:r>
      <w:r w:rsidRPr="00983866">
        <w:rPr>
          <w:i/>
        </w:rPr>
        <w:tab/>
      </w:r>
      <w:r w:rsidRPr="00983866">
        <w:rPr>
          <w:b/>
          <w:i/>
        </w:rPr>
        <w:t xml:space="preserve">B)  </w:t>
      </w:r>
      <w:r w:rsidRPr="00983866">
        <w:rPr>
          <w:i/>
        </w:rPr>
        <w:t>Genellikle</w:t>
      </w:r>
      <w:r w:rsidRPr="00983866">
        <w:rPr>
          <w:i/>
        </w:rPr>
        <w:tab/>
      </w:r>
    </w:p>
    <w:p w:rsidR="00256B94" w:rsidRPr="00983866" w:rsidRDefault="00256B94" w:rsidP="008F0E7E">
      <w:pPr>
        <w:pStyle w:val="NoSpacing"/>
        <w:tabs>
          <w:tab w:val="left" w:pos="1418"/>
          <w:tab w:val="left" w:pos="2835"/>
          <w:tab w:val="left" w:pos="3969"/>
        </w:tabs>
        <w:rPr>
          <w:i/>
        </w:rPr>
      </w:pPr>
      <w:r w:rsidRPr="00983866">
        <w:rPr>
          <w:b/>
          <w:i/>
        </w:rPr>
        <w:t xml:space="preserve">C)  </w:t>
      </w:r>
      <w:r w:rsidRPr="00983866">
        <w:rPr>
          <w:i/>
        </w:rPr>
        <w:t>Sadece</w:t>
      </w:r>
      <w:r w:rsidRPr="00983866">
        <w:rPr>
          <w:b/>
          <w:i/>
        </w:rPr>
        <w:tab/>
      </w:r>
      <w:r w:rsidRPr="00983866">
        <w:rPr>
          <w:b/>
          <w:i/>
        </w:rPr>
        <w:tab/>
        <w:t xml:space="preserve">D)  </w:t>
      </w:r>
      <w:r w:rsidRPr="00983866">
        <w:rPr>
          <w:i/>
        </w:rPr>
        <w:t>Yalnız</w:t>
      </w:r>
    </w:p>
    <w:p w:rsidR="00256B94" w:rsidRPr="00983866" w:rsidRDefault="00256B94" w:rsidP="008F0E7E">
      <w:pPr>
        <w:pStyle w:val="NoSpacing"/>
        <w:tabs>
          <w:tab w:val="left" w:pos="1418"/>
          <w:tab w:val="left" w:pos="2835"/>
          <w:tab w:val="left" w:pos="3969"/>
        </w:tabs>
        <w:rPr>
          <w:b/>
          <w:i/>
        </w:rPr>
      </w:pPr>
    </w:p>
    <w:p w:rsidR="00256B94" w:rsidRPr="00983866" w:rsidRDefault="00256B94" w:rsidP="004D136F">
      <w:pPr>
        <w:pStyle w:val="NoSpacing"/>
        <w:tabs>
          <w:tab w:val="left" w:pos="426"/>
        </w:tabs>
        <w:rPr>
          <w:i/>
          <w:bdr w:val="single" w:sz="4" w:space="0" w:color="auto"/>
          <w:shd w:val="clear" w:color="auto" w:fill="FBD4B4"/>
        </w:rPr>
      </w:pPr>
      <w:r w:rsidRPr="00983866">
        <w:rPr>
          <w:b/>
          <w:i/>
          <w:bdr w:val="single" w:sz="4" w:space="0" w:color="auto"/>
          <w:shd w:val="clear" w:color="auto" w:fill="FDE9D9"/>
        </w:rPr>
        <w:t>17</w:t>
      </w:r>
      <w:r w:rsidRPr="00983866">
        <w:rPr>
          <w:i/>
          <w:bdr w:val="single" w:sz="4" w:space="0" w:color="auto"/>
          <w:shd w:val="clear" w:color="auto" w:fill="FDE9D9"/>
        </w:rPr>
        <w:t>.</w:t>
      </w:r>
      <w:r w:rsidRPr="00983866">
        <w:rPr>
          <w:i/>
        </w:rPr>
        <w:t xml:space="preserve">  Aşağıda kutu içinde verilen sözcükleri uygun boşluklara yazarsak hangisi boşta kalır?</w:t>
      </w:r>
    </w:p>
    <w:p w:rsidR="00256B94" w:rsidRPr="00983866" w:rsidRDefault="00256B94" w:rsidP="004D136F">
      <w:pPr>
        <w:pStyle w:val="NoSpacing"/>
        <w:tabs>
          <w:tab w:val="left" w:pos="426"/>
        </w:tabs>
        <w:rPr>
          <w:i/>
          <w:bdr w:val="single" w:sz="4" w:space="0" w:color="auto"/>
          <w:shd w:val="clear" w:color="auto" w:fill="FBD4B4"/>
        </w:rPr>
      </w:pPr>
      <w:r>
        <w:rPr>
          <w:noProof/>
          <w:lang w:eastAsia="tr-TR"/>
        </w:rPr>
        <w:pict>
          <v:rect id="Rectangle 871" o:spid="_x0000_s1045" style="position:absolute;margin-left:.35pt;margin-top:1.35pt;width:76.3pt;height:21.2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">
            <v:textbox>
              <w:txbxContent>
                <w:p w:rsidR="00256B94" w:rsidRPr="00C46F5A" w:rsidRDefault="00256B94" w:rsidP="00FC63AE">
                  <w:pPr>
                    <w:jc w:val="center"/>
                    <w:rPr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</w:rPr>
                    <w:t>I</w:t>
                  </w:r>
                  <w:r w:rsidRPr="008D4531">
                    <w:rPr>
                      <w:b/>
                      <w:i/>
                      <w:sz w:val="22"/>
                      <w:szCs w:val="22"/>
                    </w:rPr>
                    <w:t>-</w:t>
                  </w:r>
                  <w:r>
                    <w:rPr>
                      <w:i/>
                      <w:sz w:val="22"/>
                      <w:szCs w:val="22"/>
                    </w:rPr>
                    <w:t xml:space="preserve"> yeterince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Rectangle 868" o:spid="_x0000_s1046" style="position:absolute;margin-left:168.4pt;margin-top:1.35pt;width:58.25pt;height:21.2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">
            <v:textbox>
              <w:txbxContent>
                <w:p w:rsidR="00256B94" w:rsidRPr="00C46F5A" w:rsidRDefault="00256B94" w:rsidP="00FC63AE">
                  <w:pPr>
                    <w:jc w:val="center"/>
                    <w:rPr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</w:rPr>
                    <w:t>III</w:t>
                  </w:r>
                  <w:r w:rsidRPr="008D4531">
                    <w:rPr>
                      <w:b/>
                      <w:i/>
                      <w:sz w:val="22"/>
                      <w:szCs w:val="22"/>
                    </w:rPr>
                    <w:t>-</w:t>
                  </w:r>
                  <w:r>
                    <w:rPr>
                      <w:i/>
                      <w:sz w:val="22"/>
                      <w:szCs w:val="22"/>
                    </w:rPr>
                    <w:t xml:space="preserve"> asla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Rectangle 867" o:spid="_x0000_s1047" style="position:absolute;margin-left:81.25pt;margin-top:1.35pt;width:81.45pt;height:21.2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">
            <v:textbox>
              <w:txbxContent>
                <w:p w:rsidR="00256B94" w:rsidRPr="00C46F5A" w:rsidRDefault="00256B94" w:rsidP="00FC63AE">
                  <w:pPr>
                    <w:jc w:val="center"/>
                    <w:rPr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</w:rPr>
                    <w:t>II</w:t>
                  </w:r>
                  <w:r w:rsidRPr="008D4531">
                    <w:rPr>
                      <w:b/>
                      <w:i/>
                      <w:sz w:val="22"/>
                      <w:szCs w:val="22"/>
                    </w:rPr>
                    <w:t>-</w:t>
                  </w:r>
                  <w:r>
                    <w:rPr>
                      <w:i/>
                      <w:sz w:val="22"/>
                      <w:szCs w:val="22"/>
                    </w:rPr>
                    <w:t xml:space="preserve"> daha güzel</w:t>
                  </w:r>
                </w:p>
              </w:txbxContent>
            </v:textbox>
          </v:rect>
        </w:pict>
      </w:r>
    </w:p>
    <w:p w:rsidR="00256B94" w:rsidRPr="00983866" w:rsidRDefault="00256B94" w:rsidP="004D136F">
      <w:pPr>
        <w:pStyle w:val="NoSpacing"/>
        <w:tabs>
          <w:tab w:val="left" w:pos="426"/>
        </w:tabs>
        <w:rPr>
          <w:i/>
          <w:bdr w:val="single" w:sz="4" w:space="0" w:color="auto"/>
          <w:shd w:val="clear" w:color="auto" w:fill="FBD4B4"/>
        </w:rPr>
      </w:pPr>
    </w:p>
    <w:p w:rsidR="00256B94" w:rsidRPr="00983866" w:rsidRDefault="00256B94" w:rsidP="004D136F">
      <w:pPr>
        <w:pStyle w:val="NoSpacing"/>
        <w:tabs>
          <w:tab w:val="left" w:pos="426"/>
        </w:tabs>
        <w:rPr>
          <w:i/>
          <w:bdr w:val="single" w:sz="4" w:space="0" w:color="auto"/>
          <w:shd w:val="clear" w:color="auto" w:fill="FBD4B4"/>
        </w:rPr>
      </w:pPr>
      <w:r>
        <w:rPr>
          <w:noProof/>
          <w:lang w:eastAsia="tr-TR"/>
        </w:rPr>
        <w:pict>
          <v:rect id="Rectangle 869" o:spid="_x0000_s1048" style="position:absolute;margin-left:162.7pt;margin-top:.5pt;width:72.95pt;height:21.2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">
            <v:textbox>
              <w:txbxContent>
                <w:p w:rsidR="00256B94" w:rsidRPr="00C46F5A" w:rsidRDefault="00256B94" w:rsidP="00FC63AE">
                  <w:pPr>
                    <w:jc w:val="center"/>
                    <w:rPr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</w:rPr>
                    <w:t>V</w:t>
                  </w:r>
                  <w:r>
                    <w:rPr>
                      <w:b/>
                      <w:i/>
                      <w:sz w:val="22"/>
                      <w:szCs w:val="22"/>
                    </w:rPr>
                    <w:t>I</w:t>
                  </w:r>
                  <w:r w:rsidRPr="008D4531">
                    <w:rPr>
                      <w:b/>
                      <w:i/>
                      <w:sz w:val="22"/>
                      <w:szCs w:val="22"/>
                    </w:rPr>
                    <w:t>-</w:t>
                  </w:r>
                  <w:r>
                    <w:rPr>
                      <w:i/>
                      <w:sz w:val="22"/>
                      <w:szCs w:val="22"/>
                    </w:rPr>
                    <w:t xml:space="preserve"> özellikle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Rectangle 870" o:spid="_x0000_s1049" style="position:absolute;margin-left:88.9pt;margin-top:.5pt;width:67.25pt;height:21.2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">
            <v:textbox>
              <w:txbxContent>
                <w:p w:rsidR="00256B94" w:rsidRPr="00C46F5A" w:rsidRDefault="00256B94" w:rsidP="00FC63AE">
                  <w:pPr>
                    <w:jc w:val="center"/>
                    <w:rPr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</w:rPr>
                    <w:t>V</w:t>
                  </w:r>
                  <w:r w:rsidRPr="008D4531">
                    <w:rPr>
                      <w:b/>
                      <w:i/>
                      <w:sz w:val="22"/>
                      <w:szCs w:val="22"/>
                    </w:rPr>
                    <w:t>-</w:t>
                  </w:r>
                  <w:r>
                    <w:rPr>
                      <w:i/>
                      <w:sz w:val="22"/>
                      <w:szCs w:val="22"/>
                    </w:rPr>
                    <w:t xml:space="preserve"> mutlaka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Rectangle 866" o:spid="_x0000_s1050" style="position:absolute;margin-left:.35pt;margin-top:.5pt;width:80.9pt;height:21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">
            <v:textbox>
              <w:txbxContent>
                <w:p w:rsidR="00256B94" w:rsidRPr="00C46F5A" w:rsidRDefault="00256B94" w:rsidP="00FC63AE">
                  <w:pPr>
                    <w:jc w:val="center"/>
                    <w:rPr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</w:rPr>
                    <w:t>IV</w:t>
                  </w:r>
                  <w:r w:rsidRPr="008D4531">
                    <w:rPr>
                      <w:b/>
                      <w:i/>
                      <w:sz w:val="22"/>
                      <w:szCs w:val="22"/>
                    </w:rPr>
                    <w:t>-</w:t>
                  </w:r>
                  <w:r>
                    <w:rPr>
                      <w:i/>
                      <w:sz w:val="22"/>
                      <w:szCs w:val="22"/>
                    </w:rPr>
                    <w:t xml:space="preserve"> en önemli</w:t>
                  </w:r>
                </w:p>
              </w:txbxContent>
            </v:textbox>
          </v:rect>
        </w:pict>
      </w:r>
    </w:p>
    <w:p w:rsidR="00256B94" w:rsidRPr="00983866" w:rsidRDefault="00256B94" w:rsidP="004D136F">
      <w:pPr>
        <w:pStyle w:val="NoSpacing"/>
        <w:tabs>
          <w:tab w:val="left" w:pos="426"/>
        </w:tabs>
        <w:rPr>
          <w:i/>
          <w:bdr w:val="single" w:sz="4" w:space="0" w:color="auto"/>
          <w:shd w:val="clear" w:color="auto" w:fill="FBD4B4"/>
        </w:rPr>
      </w:pPr>
    </w:p>
    <w:p w:rsidR="00256B94" w:rsidRPr="00983866" w:rsidRDefault="00256B94" w:rsidP="004D136F">
      <w:pPr>
        <w:pStyle w:val="NoSpacing"/>
        <w:tabs>
          <w:tab w:val="left" w:pos="2694"/>
        </w:tabs>
        <w:rPr>
          <w:i/>
          <w:sz w:val="6"/>
          <w:szCs w:val="6"/>
        </w:rPr>
      </w:pPr>
    </w:p>
    <w:p w:rsidR="00256B94" w:rsidRPr="00983866" w:rsidRDefault="00256B94" w:rsidP="009319BB">
      <w:pPr>
        <w:pStyle w:val="NoSpacing"/>
        <w:numPr>
          <w:ilvl w:val="0"/>
          <w:numId w:val="24"/>
        </w:numPr>
        <w:tabs>
          <w:tab w:val="left" w:pos="284"/>
        </w:tabs>
        <w:rPr>
          <w:i/>
        </w:rPr>
      </w:pPr>
      <w:r w:rsidRPr="00983866">
        <w:rPr>
          <w:i/>
        </w:rPr>
        <w:t>Kar çok güzel ama soğuk olmasa …………… olacaktı.</w:t>
      </w:r>
    </w:p>
    <w:p w:rsidR="00256B94" w:rsidRPr="00983866" w:rsidRDefault="00256B94" w:rsidP="009319BB">
      <w:pPr>
        <w:pStyle w:val="NoSpacing"/>
        <w:numPr>
          <w:ilvl w:val="0"/>
          <w:numId w:val="24"/>
        </w:numPr>
        <w:tabs>
          <w:tab w:val="left" w:pos="284"/>
        </w:tabs>
        <w:ind w:left="284" w:hanging="284"/>
        <w:rPr>
          <w:i/>
        </w:rPr>
      </w:pPr>
      <w:r w:rsidRPr="00983866">
        <w:rPr>
          <w:i/>
        </w:rPr>
        <w:t>Yemeklerden önce ve sonra ellerimizi ………………… yıkamalıyız.</w:t>
      </w:r>
    </w:p>
    <w:p w:rsidR="00256B94" w:rsidRPr="00983866" w:rsidRDefault="00256B94" w:rsidP="009319BB">
      <w:pPr>
        <w:pStyle w:val="NoSpacing"/>
        <w:numPr>
          <w:ilvl w:val="0"/>
          <w:numId w:val="24"/>
        </w:numPr>
        <w:tabs>
          <w:tab w:val="left" w:pos="284"/>
          <w:tab w:val="left" w:pos="2694"/>
        </w:tabs>
        <w:ind w:left="284" w:hanging="284"/>
        <w:rPr>
          <w:b/>
          <w:i/>
        </w:rPr>
      </w:pPr>
      <w:r w:rsidRPr="00983866">
        <w:rPr>
          <w:i/>
        </w:rPr>
        <w:t>………………… vitamin deposu sebze ve meyveler yemeyi ……………… ihmal etmemeliyiz.</w:t>
      </w:r>
    </w:p>
    <w:p w:rsidR="00256B94" w:rsidRPr="00983866" w:rsidRDefault="00256B94" w:rsidP="009319BB">
      <w:pPr>
        <w:pStyle w:val="NoSpacing"/>
        <w:numPr>
          <w:ilvl w:val="0"/>
          <w:numId w:val="24"/>
        </w:numPr>
        <w:tabs>
          <w:tab w:val="left" w:pos="284"/>
          <w:tab w:val="left" w:pos="2694"/>
        </w:tabs>
        <w:rPr>
          <w:i/>
        </w:rPr>
      </w:pPr>
      <w:r w:rsidRPr="00983866">
        <w:rPr>
          <w:i/>
        </w:rPr>
        <w:t>Sağlıklı olmak için ………………… kural, yediklerimize, içtiklerimize dikkat etmektir.</w:t>
      </w:r>
    </w:p>
    <w:p w:rsidR="00256B94" w:rsidRPr="00983866" w:rsidRDefault="00256B94" w:rsidP="00D8652E">
      <w:pPr>
        <w:pStyle w:val="NoSpacing"/>
        <w:tabs>
          <w:tab w:val="left" w:pos="2694"/>
        </w:tabs>
        <w:rPr>
          <w:rFonts w:cs="Calibri"/>
          <w:i/>
          <w:sz w:val="6"/>
          <w:szCs w:val="6"/>
        </w:rPr>
      </w:pPr>
    </w:p>
    <w:p w:rsidR="00256B94" w:rsidRPr="00983866" w:rsidRDefault="00256B94" w:rsidP="00C073E6">
      <w:pPr>
        <w:pStyle w:val="NoSpacing"/>
        <w:tabs>
          <w:tab w:val="left" w:pos="2694"/>
        </w:tabs>
        <w:rPr>
          <w:i/>
        </w:rPr>
      </w:pPr>
      <w:r w:rsidRPr="00983866">
        <w:rPr>
          <w:b/>
          <w:i/>
        </w:rPr>
        <w:t xml:space="preserve">A)  </w:t>
      </w:r>
      <w:r w:rsidRPr="00983866">
        <w:rPr>
          <w:i/>
        </w:rPr>
        <w:t>yeterince</w:t>
      </w:r>
      <w:r w:rsidRPr="00983866">
        <w:rPr>
          <w:b/>
          <w:i/>
        </w:rPr>
        <w:tab/>
        <w:t xml:space="preserve">B)  </w:t>
      </w:r>
      <w:r w:rsidRPr="00983866">
        <w:rPr>
          <w:i/>
        </w:rPr>
        <w:t>özellikle</w:t>
      </w:r>
    </w:p>
    <w:p w:rsidR="00256B94" w:rsidRPr="00983866" w:rsidRDefault="00256B94" w:rsidP="00C073E6">
      <w:pPr>
        <w:pStyle w:val="NoSpacing"/>
        <w:tabs>
          <w:tab w:val="left" w:pos="2694"/>
        </w:tabs>
        <w:rPr>
          <w:i/>
        </w:rPr>
      </w:pPr>
      <w:r w:rsidRPr="00983866">
        <w:rPr>
          <w:b/>
          <w:i/>
        </w:rPr>
        <w:t xml:space="preserve">C)  </w:t>
      </w:r>
      <w:r w:rsidRPr="00983866">
        <w:rPr>
          <w:i/>
        </w:rPr>
        <w:t>en önemli</w:t>
      </w:r>
      <w:r w:rsidRPr="00983866">
        <w:rPr>
          <w:b/>
          <w:i/>
        </w:rPr>
        <w:tab/>
        <w:t xml:space="preserve">D)  </w:t>
      </w:r>
      <w:r w:rsidRPr="00983866">
        <w:rPr>
          <w:i/>
        </w:rPr>
        <w:t>mutlaka</w:t>
      </w:r>
    </w:p>
    <w:p w:rsidR="00256B94" w:rsidRPr="00983866" w:rsidRDefault="00256B94" w:rsidP="00D8652E">
      <w:pPr>
        <w:pStyle w:val="NoSpacing"/>
        <w:tabs>
          <w:tab w:val="left" w:pos="2694"/>
        </w:tabs>
        <w:ind w:left="360"/>
        <w:rPr>
          <w:i/>
        </w:rPr>
      </w:pPr>
    </w:p>
    <w:p w:rsidR="00256B94" w:rsidRPr="00983866" w:rsidRDefault="00256B94" w:rsidP="00C073E6">
      <w:pPr>
        <w:pStyle w:val="NoSpacing"/>
        <w:tabs>
          <w:tab w:val="left" w:pos="426"/>
        </w:tabs>
        <w:rPr>
          <w:i/>
        </w:rPr>
      </w:pPr>
      <w:r w:rsidRPr="00983866">
        <w:rPr>
          <w:b/>
          <w:i/>
          <w:bdr w:val="single" w:sz="4" w:space="0" w:color="auto"/>
          <w:shd w:val="clear" w:color="auto" w:fill="FDE9D9"/>
        </w:rPr>
        <w:t>18</w:t>
      </w:r>
      <w:r w:rsidRPr="00983866">
        <w:rPr>
          <w:i/>
          <w:bdr w:val="single" w:sz="4" w:space="0" w:color="auto"/>
          <w:shd w:val="clear" w:color="auto" w:fill="FDE9D9"/>
        </w:rPr>
        <w:t>.</w:t>
      </w:r>
      <w:r w:rsidRPr="00983866">
        <w:rPr>
          <w:i/>
        </w:rPr>
        <w:t xml:space="preserve">  Aşağıdaki cümlelerin hangisinde </w:t>
      </w:r>
      <w:r w:rsidRPr="00983866">
        <w:rPr>
          <w:i/>
          <w:u w:val="single"/>
        </w:rPr>
        <w:t>adların yerine kullanılan</w:t>
      </w:r>
      <w:r w:rsidRPr="00983866">
        <w:rPr>
          <w:i/>
        </w:rPr>
        <w:t xml:space="preserve"> bir sözcük </w:t>
      </w:r>
      <w:r w:rsidRPr="00983866">
        <w:rPr>
          <w:i/>
          <w:u w:val="single"/>
        </w:rPr>
        <w:t>yoktur</w:t>
      </w:r>
      <w:r w:rsidRPr="00983866">
        <w:rPr>
          <w:i/>
        </w:rPr>
        <w:t>?</w:t>
      </w:r>
    </w:p>
    <w:p w:rsidR="00256B94" w:rsidRPr="00983866" w:rsidRDefault="00256B94" w:rsidP="00C073E6">
      <w:pPr>
        <w:pStyle w:val="NoSpacing"/>
        <w:tabs>
          <w:tab w:val="left" w:pos="2694"/>
        </w:tabs>
        <w:rPr>
          <w:i/>
          <w:sz w:val="6"/>
          <w:szCs w:val="6"/>
        </w:rPr>
      </w:pPr>
    </w:p>
    <w:p w:rsidR="00256B94" w:rsidRPr="00983866" w:rsidRDefault="00256B94" w:rsidP="00C073E6">
      <w:pPr>
        <w:pStyle w:val="NoSpacing"/>
        <w:tabs>
          <w:tab w:val="left" w:pos="2694"/>
        </w:tabs>
        <w:rPr>
          <w:i/>
        </w:rPr>
      </w:pPr>
      <w:r w:rsidRPr="00983866">
        <w:rPr>
          <w:b/>
          <w:i/>
        </w:rPr>
        <w:t xml:space="preserve">A)  </w:t>
      </w:r>
      <w:r w:rsidRPr="00983866">
        <w:rPr>
          <w:i/>
        </w:rPr>
        <w:t>Bunlar, onun şakalarından pek hoşlanmaz.</w:t>
      </w:r>
    </w:p>
    <w:p w:rsidR="00256B94" w:rsidRPr="00983866" w:rsidRDefault="00256B94" w:rsidP="00C073E6">
      <w:pPr>
        <w:pStyle w:val="NoSpacing"/>
        <w:tabs>
          <w:tab w:val="left" w:pos="2694"/>
        </w:tabs>
        <w:rPr>
          <w:i/>
        </w:rPr>
      </w:pPr>
      <w:r w:rsidRPr="00983866">
        <w:rPr>
          <w:b/>
          <w:i/>
        </w:rPr>
        <w:t xml:space="preserve">B)  </w:t>
      </w:r>
      <w:r w:rsidRPr="00983866">
        <w:rPr>
          <w:i/>
        </w:rPr>
        <w:t>Annem, kardeşimin ödevine yardım etmiş.</w:t>
      </w:r>
    </w:p>
    <w:p w:rsidR="00256B94" w:rsidRPr="00983866" w:rsidRDefault="00256B94" w:rsidP="00C073E6">
      <w:pPr>
        <w:pStyle w:val="NoSpacing"/>
        <w:tabs>
          <w:tab w:val="left" w:pos="284"/>
          <w:tab w:val="left" w:pos="2694"/>
        </w:tabs>
        <w:rPr>
          <w:b/>
          <w:i/>
        </w:rPr>
      </w:pPr>
      <w:r w:rsidRPr="00983866">
        <w:rPr>
          <w:b/>
          <w:i/>
        </w:rPr>
        <w:t xml:space="preserve">C)  </w:t>
      </w:r>
      <w:r w:rsidRPr="00983866">
        <w:rPr>
          <w:i/>
        </w:rPr>
        <w:t>Bizimle birlikte oynamayacakmış.</w:t>
      </w:r>
    </w:p>
    <w:p w:rsidR="00256B94" w:rsidRPr="00983866" w:rsidRDefault="00256B94" w:rsidP="00C073E6">
      <w:pPr>
        <w:pStyle w:val="NoSpacing"/>
        <w:tabs>
          <w:tab w:val="left" w:pos="284"/>
          <w:tab w:val="left" w:pos="2694"/>
        </w:tabs>
        <w:rPr>
          <w:i/>
        </w:rPr>
      </w:pPr>
      <w:r w:rsidRPr="00983866">
        <w:rPr>
          <w:b/>
          <w:i/>
        </w:rPr>
        <w:t xml:space="preserve">D)  </w:t>
      </w:r>
      <w:r w:rsidRPr="00983866">
        <w:rPr>
          <w:i/>
        </w:rPr>
        <w:t>En erken siz mi geldiniz?</w:t>
      </w:r>
    </w:p>
    <w:p w:rsidR="00256B94" w:rsidRPr="00983866" w:rsidRDefault="00256B94" w:rsidP="00C073E6">
      <w:pPr>
        <w:pStyle w:val="NoSpacing"/>
        <w:tabs>
          <w:tab w:val="left" w:pos="709"/>
        </w:tabs>
        <w:rPr>
          <w:b/>
          <w:i/>
          <w:bdr w:val="single" w:sz="4" w:space="0" w:color="auto"/>
          <w:shd w:val="clear" w:color="auto" w:fill="FDE9D9"/>
        </w:rPr>
      </w:pPr>
    </w:p>
    <w:p w:rsidR="00256B94" w:rsidRDefault="00256B94" w:rsidP="00C5069F">
      <w:pPr>
        <w:pStyle w:val="NoSpacing"/>
        <w:tabs>
          <w:tab w:val="left" w:pos="1418"/>
          <w:tab w:val="left" w:pos="2694"/>
          <w:tab w:val="left" w:pos="3969"/>
        </w:tabs>
        <w:rPr>
          <w:b/>
          <w:i/>
          <w:bdr w:val="single" w:sz="4" w:space="0" w:color="auto"/>
          <w:shd w:val="clear" w:color="auto" w:fill="FDE9D9"/>
        </w:rPr>
      </w:pPr>
    </w:p>
    <w:p w:rsidR="00256B94" w:rsidRDefault="00256B94" w:rsidP="00C5069F">
      <w:pPr>
        <w:pStyle w:val="NoSpacing"/>
        <w:tabs>
          <w:tab w:val="left" w:pos="1418"/>
          <w:tab w:val="left" w:pos="2694"/>
          <w:tab w:val="left" w:pos="3969"/>
        </w:tabs>
        <w:rPr>
          <w:b/>
          <w:i/>
          <w:bdr w:val="single" w:sz="4" w:space="0" w:color="auto"/>
          <w:shd w:val="clear" w:color="auto" w:fill="FDE9D9"/>
        </w:rPr>
      </w:pPr>
    </w:p>
    <w:p w:rsidR="00256B94" w:rsidRDefault="00256B94" w:rsidP="00C5069F">
      <w:pPr>
        <w:pStyle w:val="NoSpacing"/>
        <w:tabs>
          <w:tab w:val="left" w:pos="1418"/>
          <w:tab w:val="left" w:pos="2694"/>
          <w:tab w:val="left" w:pos="3969"/>
        </w:tabs>
        <w:rPr>
          <w:b/>
          <w:i/>
          <w:bdr w:val="single" w:sz="4" w:space="0" w:color="auto"/>
          <w:shd w:val="clear" w:color="auto" w:fill="FDE9D9"/>
        </w:rPr>
      </w:pPr>
    </w:p>
    <w:p w:rsidR="00256B94" w:rsidRPr="00983866" w:rsidRDefault="00256B94" w:rsidP="00C5069F">
      <w:pPr>
        <w:pStyle w:val="NoSpacing"/>
        <w:tabs>
          <w:tab w:val="left" w:pos="1418"/>
          <w:tab w:val="left" w:pos="2694"/>
          <w:tab w:val="left" w:pos="3969"/>
        </w:tabs>
        <w:rPr>
          <w:b/>
          <w:i/>
        </w:rPr>
      </w:pPr>
      <w:r w:rsidRPr="00983866">
        <w:rPr>
          <w:b/>
          <w:i/>
          <w:bdr w:val="single" w:sz="4" w:space="0" w:color="auto"/>
          <w:shd w:val="clear" w:color="auto" w:fill="FDE9D9"/>
        </w:rPr>
        <w:t>19</w:t>
      </w:r>
      <w:r w:rsidRPr="00983866">
        <w:rPr>
          <w:i/>
          <w:bdr w:val="single" w:sz="4" w:space="0" w:color="auto"/>
          <w:shd w:val="clear" w:color="auto" w:fill="FDE9D9"/>
        </w:rPr>
        <w:t>.</w:t>
      </w:r>
      <w:r w:rsidRPr="00983866">
        <w:rPr>
          <w:i/>
        </w:rPr>
        <w:t xml:space="preserve">  Aşağıdaki cümlelerin hangisinde </w:t>
      </w:r>
      <w:r w:rsidRPr="00983866">
        <w:rPr>
          <w:b/>
          <w:i/>
        </w:rPr>
        <w:t>kişinin kendi düşüncesi</w:t>
      </w:r>
      <w:r w:rsidRPr="00983866">
        <w:rPr>
          <w:i/>
        </w:rPr>
        <w:t xml:space="preserve"> </w:t>
      </w:r>
      <w:r>
        <w:rPr>
          <w:i/>
        </w:rPr>
        <w:t xml:space="preserve">( öznel  yargı) </w:t>
      </w:r>
      <w:r w:rsidRPr="00983866">
        <w:rPr>
          <w:i/>
        </w:rPr>
        <w:t>vardır?</w:t>
      </w:r>
    </w:p>
    <w:p w:rsidR="00256B94" w:rsidRPr="00983866" w:rsidRDefault="00256B94" w:rsidP="00C5069F">
      <w:pPr>
        <w:pStyle w:val="NoSpacing"/>
        <w:tabs>
          <w:tab w:val="left" w:pos="2694"/>
        </w:tabs>
        <w:rPr>
          <w:i/>
          <w:sz w:val="6"/>
          <w:szCs w:val="6"/>
        </w:rPr>
      </w:pPr>
    </w:p>
    <w:p w:rsidR="00256B94" w:rsidRPr="00983866" w:rsidRDefault="00256B94" w:rsidP="00C5069F">
      <w:pPr>
        <w:pStyle w:val="NoSpacing"/>
        <w:tabs>
          <w:tab w:val="left" w:pos="2694"/>
        </w:tabs>
        <w:rPr>
          <w:i/>
        </w:rPr>
      </w:pPr>
      <w:r w:rsidRPr="00983866">
        <w:rPr>
          <w:b/>
          <w:i/>
        </w:rPr>
        <w:t xml:space="preserve">A)  </w:t>
      </w:r>
      <w:r w:rsidRPr="00983866">
        <w:rPr>
          <w:i/>
        </w:rPr>
        <w:t>Kahvaltıda mutlaka sucuklu yumurta yenmelidir.</w:t>
      </w:r>
    </w:p>
    <w:p w:rsidR="00256B94" w:rsidRPr="00983866" w:rsidRDefault="00256B94" w:rsidP="00C5069F">
      <w:pPr>
        <w:pStyle w:val="NoSpacing"/>
        <w:tabs>
          <w:tab w:val="left" w:pos="2694"/>
        </w:tabs>
        <w:rPr>
          <w:i/>
        </w:rPr>
      </w:pPr>
      <w:r w:rsidRPr="00983866">
        <w:rPr>
          <w:b/>
          <w:i/>
        </w:rPr>
        <w:t xml:space="preserve">B)  </w:t>
      </w:r>
      <w:r w:rsidRPr="00983866">
        <w:rPr>
          <w:i/>
        </w:rPr>
        <w:t>Mikroplar, gözle görülmeyecek kadar küçük canlılardır.</w:t>
      </w:r>
    </w:p>
    <w:p w:rsidR="00256B94" w:rsidRPr="00983866" w:rsidRDefault="00256B94" w:rsidP="00C5069F">
      <w:pPr>
        <w:pStyle w:val="NoSpacing"/>
        <w:tabs>
          <w:tab w:val="left" w:pos="284"/>
          <w:tab w:val="left" w:pos="2694"/>
        </w:tabs>
        <w:rPr>
          <w:b/>
          <w:i/>
        </w:rPr>
      </w:pPr>
      <w:r w:rsidRPr="00983866">
        <w:rPr>
          <w:b/>
          <w:i/>
        </w:rPr>
        <w:t xml:space="preserve">C)  </w:t>
      </w:r>
      <w:r w:rsidRPr="00983866">
        <w:rPr>
          <w:i/>
        </w:rPr>
        <w:t>Aşı bizi hastalıklara karşı korur.</w:t>
      </w:r>
    </w:p>
    <w:p w:rsidR="00256B94" w:rsidRPr="00983866" w:rsidRDefault="00256B94" w:rsidP="00C5069F">
      <w:pPr>
        <w:pStyle w:val="NoSpacing"/>
        <w:tabs>
          <w:tab w:val="left" w:pos="284"/>
          <w:tab w:val="left" w:pos="2694"/>
        </w:tabs>
        <w:rPr>
          <w:i/>
        </w:rPr>
      </w:pPr>
      <w:r w:rsidRPr="00983866">
        <w:rPr>
          <w:b/>
          <w:i/>
        </w:rPr>
        <w:t xml:space="preserve">D)  </w:t>
      </w:r>
      <w:r w:rsidRPr="00983866">
        <w:rPr>
          <w:i/>
        </w:rPr>
        <w:t>Japonya’da depremden sonra tsunami oluştu.</w:t>
      </w:r>
    </w:p>
    <w:p w:rsidR="00256B94" w:rsidRPr="00983866" w:rsidRDefault="00256B94" w:rsidP="0052117B">
      <w:pPr>
        <w:pStyle w:val="NoSpacing"/>
        <w:tabs>
          <w:tab w:val="left" w:pos="426"/>
        </w:tabs>
        <w:rPr>
          <w:b/>
          <w:i/>
        </w:rPr>
      </w:pPr>
    </w:p>
    <w:p w:rsidR="00256B94" w:rsidRPr="00983866" w:rsidRDefault="00256B94" w:rsidP="00BD0F9F">
      <w:pPr>
        <w:pStyle w:val="NoSpacing"/>
        <w:tabs>
          <w:tab w:val="left" w:pos="284"/>
          <w:tab w:val="left" w:pos="1843"/>
          <w:tab w:val="left" w:pos="2835"/>
          <w:tab w:val="left" w:pos="3969"/>
        </w:tabs>
        <w:rPr>
          <w:i/>
        </w:rPr>
      </w:pPr>
      <w:r>
        <w:rPr>
          <w:noProof/>
          <w:lang w:eastAsia="tr-TR"/>
        </w:rPr>
        <w:pict>
          <v:oval id="Oval 878" o:spid="_x0000_s1051" style="position:absolute;margin-left:79.35pt;margin-top:1.25pt;width:9.8pt;height:9.5pt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" fillcolor="#eaf1dd" strokeweight="1.25pt"/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879" o:spid="_x0000_s1052" type="#_x0000_t5" style="position:absolute;margin-left:128.85pt;margin-top:1.25pt;width:11pt;height:9.5pt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" fillcolor="#daeef3" strokeweight="1pt"/>
        </w:pict>
      </w:r>
      <w:r>
        <w:rPr>
          <w:noProof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AutoShape 877" o:spid="_x0000_s1053" type="#_x0000_t4" style="position:absolute;margin-left:21.35pt;margin-top:1.25pt;width:12pt;height:12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" fillcolor="#dbe5f1" strokeweight="1.25pt"/>
        </w:pict>
      </w:r>
      <w:r>
        <w:rPr>
          <w:noProof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AutoShape 875" o:spid="_x0000_s1054" type="#_x0000_t21" style="position:absolute;margin-left:182.35pt;margin-top:1.25pt;width:14.5pt;height:9.5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" fillcolor="#dbe5f1" strokeweight="1.25pt"/>
        </w:pict>
      </w:r>
      <w:r w:rsidRPr="00983866">
        <w:rPr>
          <w:b/>
          <w:i/>
          <w:bdr w:val="single" w:sz="4" w:space="0" w:color="auto"/>
          <w:shd w:val="clear" w:color="auto" w:fill="FDE9D9"/>
        </w:rPr>
        <w:t>20</w:t>
      </w:r>
      <w:r w:rsidRPr="00983866">
        <w:rPr>
          <w:i/>
          <w:bdr w:val="single" w:sz="4" w:space="0" w:color="auto"/>
          <w:shd w:val="clear" w:color="auto" w:fill="FDE9D9"/>
        </w:rPr>
        <w:t>.</w:t>
      </w:r>
      <w:r w:rsidRPr="00983866">
        <w:rPr>
          <w:i/>
        </w:rPr>
        <w:t xml:space="preserve">         </w:t>
      </w:r>
      <w:r w:rsidRPr="00983866">
        <w:rPr>
          <w:b/>
          <w:i/>
        </w:rPr>
        <w:t>şen</w:t>
      </w:r>
      <w:r w:rsidRPr="00983866">
        <w:rPr>
          <w:i/>
        </w:rPr>
        <w:tab/>
      </w:r>
      <w:r w:rsidRPr="00983866">
        <w:rPr>
          <w:b/>
          <w:i/>
        </w:rPr>
        <w:t>söz</w:t>
      </w:r>
      <w:r w:rsidRPr="00983866">
        <w:rPr>
          <w:i/>
        </w:rPr>
        <w:tab/>
      </w:r>
      <w:r w:rsidRPr="00983866">
        <w:rPr>
          <w:b/>
          <w:i/>
        </w:rPr>
        <w:t>odun</w:t>
      </w:r>
      <w:r w:rsidRPr="00983866">
        <w:rPr>
          <w:i/>
        </w:rPr>
        <w:tab/>
      </w:r>
      <w:r w:rsidRPr="00983866">
        <w:rPr>
          <w:b/>
          <w:i/>
        </w:rPr>
        <w:t>yağmurlu</w:t>
      </w:r>
    </w:p>
    <w:p w:rsidR="00256B94" w:rsidRPr="00983866" w:rsidRDefault="00256B94" w:rsidP="00BD0F9F">
      <w:pPr>
        <w:pStyle w:val="NoSpacing"/>
        <w:tabs>
          <w:tab w:val="left" w:pos="284"/>
          <w:tab w:val="left" w:pos="1843"/>
          <w:tab w:val="left" w:pos="2835"/>
          <w:tab w:val="left" w:pos="3969"/>
        </w:tabs>
        <w:rPr>
          <w:i/>
          <w:sz w:val="6"/>
          <w:szCs w:val="6"/>
        </w:rPr>
      </w:pPr>
    </w:p>
    <w:p w:rsidR="00256B94" w:rsidRPr="00983866" w:rsidRDefault="00256B94" w:rsidP="00BD0F9F">
      <w:pPr>
        <w:pStyle w:val="NoSpacing"/>
        <w:tabs>
          <w:tab w:val="left" w:pos="284"/>
          <w:tab w:val="left" w:pos="1843"/>
          <w:tab w:val="left" w:pos="2835"/>
          <w:tab w:val="left" w:pos="3969"/>
        </w:tabs>
        <w:rPr>
          <w:rFonts w:cs="Calibri"/>
          <w:i/>
        </w:rPr>
      </w:pPr>
      <w:r w:rsidRPr="00983866">
        <w:rPr>
          <w:i/>
        </w:rPr>
        <w:t>Yukarıdaki sözcüklere “</w:t>
      </w:r>
      <w:r w:rsidRPr="00983866">
        <w:rPr>
          <w:b/>
          <w:i/>
        </w:rPr>
        <w:t>-lik</w:t>
      </w:r>
      <w:r w:rsidRPr="00983866">
        <w:rPr>
          <w:i/>
        </w:rPr>
        <w:t xml:space="preserve">” yapım eki getirilerek yeni sözcükler türetilmek isteniyor. Hangi şekle ait sözcük buna </w:t>
      </w:r>
      <w:r w:rsidRPr="00983866">
        <w:rPr>
          <w:b/>
          <w:i/>
        </w:rPr>
        <w:t>uygun değildir</w:t>
      </w:r>
      <w:r w:rsidRPr="00983866">
        <w:rPr>
          <w:i/>
        </w:rPr>
        <w:t>?</w:t>
      </w:r>
    </w:p>
    <w:p w:rsidR="00256B94" w:rsidRPr="00983866" w:rsidRDefault="00256B94" w:rsidP="00765AD7">
      <w:pPr>
        <w:pStyle w:val="NoSpacing"/>
        <w:tabs>
          <w:tab w:val="left" w:pos="2694"/>
        </w:tabs>
        <w:rPr>
          <w:rFonts w:cs="Calibri"/>
          <w:i/>
          <w:sz w:val="6"/>
          <w:szCs w:val="6"/>
        </w:rPr>
      </w:pPr>
    </w:p>
    <w:p w:rsidR="00256B94" w:rsidRPr="00983866" w:rsidRDefault="00256B94" w:rsidP="007E0AB8">
      <w:pPr>
        <w:pStyle w:val="NoSpacing"/>
        <w:tabs>
          <w:tab w:val="left" w:pos="1418"/>
          <w:tab w:val="left" w:pos="2694"/>
          <w:tab w:val="left" w:pos="3969"/>
        </w:tabs>
        <w:rPr>
          <w:i/>
        </w:rPr>
      </w:pPr>
      <w:r>
        <w:rPr>
          <w:noProof/>
          <w:lang w:eastAsia="tr-TR"/>
        </w:rPr>
        <w:pict>
          <v:shape id="AutoShape 876" o:spid="_x0000_s1055" type="#_x0000_t21" style="position:absolute;margin-left:146.35pt;margin-top:1.4pt;width:14.5pt;height:9.5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" fillcolor="#dbe5f1" strokeweight="1.25pt"/>
        </w:pict>
      </w:r>
      <w:r>
        <w:rPr>
          <w:noProof/>
          <w:lang w:eastAsia="tr-TR"/>
        </w:rPr>
        <w:pict>
          <v:shape id="AutoShape 872" o:spid="_x0000_s1056" type="#_x0000_t4" style="position:absolute;margin-left:12.85pt;margin-top:1.4pt;width:12pt;height:12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" fillcolor="#dbe5f1" strokeweight="1.25pt"/>
        </w:pict>
      </w:r>
      <w:r>
        <w:rPr>
          <w:noProof/>
          <w:lang w:eastAsia="tr-TR"/>
        </w:rPr>
        <w:pict>
          <v:shape id="AutoShape 873" o:spid="_x0000_s1057" type="#_x0000_t5" style="position:absolute;margin-left:211.35pt;margin-top:1.4pt;width:11pt;height:9.5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" fillcolor="#daeef3" strokeweight="1pt"/>
        </w:pict>
      </w:r>
      <w:r>
        <w:rPr>
          <w:noProof/>
          <w:lang w:eastAsia="tr-TR"/>
        </w:rPr>
        <w:pict>
          <v:oval id="Oval 874" o:spid="_x0000_s1058" style="position:absolute;margin-left:86.35pt;margin-top:1.4pt;width:9.8pt;height:9.5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" fillcolor="#eaf1dd" strokeweight="1.25pt"/>
        </w:pict>
      </w:r>
      <w:r w:rsidRPr="00983866">
        <w:rPr>
          <w:b/>
          <w:i/>
        </w:rPr>
        <w:t xml:space="preserve">A)  </w:t>
      </w:r>
      <w:r w:rsidRPr="00983866">
        <w:rPr>
          <w:b/>
          <w:i/>
        </w:rPr>
        <w:tab/>
        <w:t xml:space="preserve">B)  </w:t>
      </w:r>
      <w:r w:rsidRPr="00983866">
        <w:rPr>
          <w:i/>
        </w:rPr>
        <w:t xml:space="preserve"> </w:t>
      </w:r>
      <w:r w:rsidRPr="00983866">
        <w:rPr>
          <w:i/>
        </w:rPr>
        <w:tab/>
      </w:r>
      <w:r w:rsidRPr="00983866">
        <w:rPr>
          <w:b/>
          <w:i/>
        </w:rPr>
        <w:t xml:space="preserve">C)  </w:t>
      </w:r>
      <w:r w:rsidRPr="00983866">
        <w:rPr>
          <w:b/>
          <w:i/>
        </w:rPr>
        <w:tab/>
        <w:t xml:space="preserve">D)  </w:t>
      </w:r>
      <w:r w:rsidRPr="00983866">
        <w:rPr>
          <w:i/>
        </w:rPr>
        <w:t xml:space="preserve"> </w:t>
      </w:r>
    </w:p>
    <w:p w:rsidR="00256B94" w:rsidRPr="00983866" w:rsidRDefault="00256B94" w:rsidP="00765AD7">
      <w:pPr>
        <w:pStyle w:val="NoSpacing"/>
        <w:tabs>
          <w:tab w:val="left" w:pos="709"/>
        </w:tabs>
        <w:rPr>
          <w:b/>
          <w:i/>
        </w:rPr>
      </w:pPr>
    </w:p>
    <w:p w:rsidR="00256B94" w:rsidRPr="00983866" w:rsidRDefault="00256B94" w:rsidP="00AC1005">
      <w:pPr>
        <w:pStyle w:val="NoSpacing"/>
        <w:tabs>
          <w:tab w:val="left" w:pos="426"/>
        </w:tabs>
        <w:rPr>
          <w:i/>
        </w:rPr>
      </w:pPr>
      <w:r w:rsidRPr="00983866">
        <w:rPr>
          <w:b/>
          <w:i/>
          <w:bdr w:val="single" w:sz="4" w:space="0" w:color="auto"/>
          <w:shd w:val="clear" w:color="auto" w:fill="FDE9D9"/>
        </w:rPr>
        <w:t>21</w:t>
      </w:r>
      <w:r w:rsidRPr="00983866">
        <w:rPr>
          <w:i/>
          <w:bdr w:val="single" w:sz="4" w:space="0" w:color="auto"/>
          <w:shd w:val="clear" w:color="auto" w:fill="FDE9D9"/>
        </w:rPr>
        <w:t>.</w:t>
      </w:r>
      <w:r w:rsidRPr="00983866">
        <w:rPr>
          <w:i/>
        </w:rPr>
        <w:t xml:space="preserve">  Hangi cümledeki deyim, yanlış kullanılmıştır?</w:t>
      </w:r>
    </w:p>
    <w:p w:rsidR="00256B94" w:rsidRPr="00983866" w:rsidRDefault="00256B94" w:rsidP="00AC1005">
      <w:pPr>
        <w:pStyle w:val="NoSpacing"/>
        <w:tabs>
          <w:tab w:val="left" w:pos="2694"/>
        </w:tabs>
        <w:rPr>
          <w:i/>
          <w:sz w:val="6"/>
          <w:szCs w:val="6"/>
        </w:rPr>
      </w:pPr>
    </w:p>
    <w:p w:rsidR="00256B94" w:rsidRPr="00983866" w:rsidRDefault="00256B94" w:rsidP="00AC1005">
      <w:pPr>
        <w:pStyle w:val="NoSpacing"/>
        <w:tabs>
          <w:tab w:val="left" w:pos="2694"/>
        </w:tabs>
        <w:rPr>
          <w:i/>
        </w:rPr>
      </w:pPr>
      <w:r w:rsidRPr="00983866">
        <w:rPr>
          <w:b/>
          <w:i/>
        </w:rPr>
        <w:t xml:space="preserve">A)  </w:t>
      </w:r>
      <w:r w:rsidRPr="00983866">
        <w:rPr>
          <w:i/>
        </w:rPr>
        <w:t xml:space="preserve">Kimsenin hatasını </w:t>
      </w:r>
      <w:r w:rsidRPr="00983866">
        <w:rPr>
          <w:b/>
          <w:i/>
        </w:rPr>
        <w:t>yüzüne vurma.</w:t>
      </w:r>
    </w:p>
    <w:p w:rsidR="00256B94" w:rsidRPr="00983866" w:rsidRDefault="00256B94" w:rsidP="00AC1005">
      <w:pPr>
        <w:pStyle w:val="NoSpacing"/>
        <w:tabs>
          <w:tab w:val="left" w:pos="2694"/>
        </w:tabs>
        <w:rPr>
          <w:i/>
        </w:rPr>
      </w:pPr>
      <w:r w:rsidRPr="00983866">
        <w:rPr>
          <w:b/>
          <w:i/>
        </w:rPr>
        <w:t xml:space="preserve">B)  </w:t>
      </w:r>
      <w:r w:rsidRPr="00983866">
        <w:rPr>
          <w:i/>
        </w:rPr>
        <w:t xml:space="preserve">Bu önemsiz sözlere </w:t>
      </w:r>
      <w:r w:rsidRPr="00983866">
        <w:rPr>
          <w:b/>
          <w:i/>
        </w:rPr>
        <w:t>kulak asma.</w:t>
      </w:r>
    </w:p>
    <w:p w:rsidR="00256B94" w:rsidRPr="00983866" w:rsidRDefault="00256B94" w:rsidP="00AC1005">
      <w:pPr>
        <w:pStyle w:val="NoSpacing"/>
        <w:tabs>
          <w:tab w:val="left" w:pos="284"/>
          <w:tab w:val="left" w:pos="2694"/>
        </w:tabs>
        <w:rPr>
          <w:b/>
          <w:i/>
        </w:rPr>
      </w:pPr>
      <w:r w:rsidRPr="00983866">
        <w:rPr>
          <w:b/>
          <w:i/>
        </w:rPr>
        <w:t xml:space="preserve">C)  </w:t>
      </w:r>
      <w:r w:rsidRPr="00983866">
        <w:rPr>
          <w:i/>
        </w:rPr>
        <w:t xml:space="preserve">Bana </w:t>
      </w:r>
      <w:r w:rsidRPr="00983866">
        <w:rPr>
          <w:b/>
          <w:i/>
        </w:rPr>
        <w:t>ayak bağı olma</w:t>
      </w:r>
      <w:r w:rsidRPr="00983866">
        <w:rPr>
          <w:i/>
        </w:rPr>
        <w:t>, işimi çabuk bitireyim.</w:t>
      </w:r>
    </w:p>
    <w:p w:rsidR="00256B94" w:rsidRPr="00983866" w:rsidRDefault="00256B94" w:rsidP="00AC1005">
      <w:pPr>
        <w:pStyle w:val="NoSpacing"/>
        <w:tabs>
          <w:tab w:val="left" w:pos="284"/>
          <w:tab w:val="left" w:pos="2694"/>
        </w:tabs>
        <w:rPr>
          <w:i/>
        </w:rPr>
      </w:pPr>
      <w:r w:rsidRPr="00983866">
        <w:rPr>
          <w:b/>
          <w:i/>
        </w:rPr>
        <w:t xml:space="preserve">D)  </w:t>
      </w:r>
      <w:r w:rsidRPr="00983866">
        <w:rPr>
          <w:i/>
        </w:rPr>
        <w:t xml:space="preserve">Herkese yardım et, </w:t>
      </w:r>
      <w:r w:rsidRPr="00983866">
        <w:rPr>
          <w:b/>
          <w:i/>
        </w:rPr>
        <w:t>elinden geleni ardına koyma.</w:t>
      </w:r>
    </w:p>
    <w:p w:rsidR="00256B94" w:rsidRPr="00983866" w:rsidRDefault="00256B94" w:rsidP="00F2456A">
      <w:pPr>
        <w:pStyle w:val="NoSpacing"/>
        <w:tabs>
          <w:tab w:val="left" w:pos="709"/>
        </w:tabs>
        <w:rPr>
          <w:b/>
          <w:i/>
          <w:bdr w:val="single" w:sz="4" w:space="0" w:color="auto"/>
          <w:shd w:val="clear" w:color="auto" w:fill="FDE9D9"/>
        </w:rPr>
      </w:pPr>
    </w:p>
    <w:p w:rsidR="00256B94" w:rsidRPr="00983866" w:rsidRDefault="00256B94" w:rsidP="0038734A">
      <w:pPr>
        <w:pStyle w:val="NoSpacing"/>
        <w:tabs>
          <w:tab w:val="left" w:pos="426"/>
        </w:tabs>
        <w:rPr>
          <w:i/>
        </w:rPr>
      </w:pPr>
      <w:r w:rsidRPr="00983866">
        <w:rPr>
          <w:b/>
          <w:i/>
          <w:bdr w:val="single" w:sz="4" w:space="0" w:color="auto"/>
          <w:shd w:val="clear" w:color="auto" w:fill="FDE9D9"/>
        </w:rPr>
        <w:t>22</w:t>
      </w:r>
      <w:r w:rsidRPr="00983866">
        <w:rPr>
          <w:i/>
          <w:bdr w:val="single" w:sz="4" w:space="0" w:color="auto"/>
          <w:shd w:val="clear" w:color="auto" w:fill="FDE9D9"/>
        </w:rPr>
        <w:t>.</w:t>
      </w:r>
      <w:r w:rsidRPr="00983866">
        <w:rPr>
          <w:i/>
        </w:rPr>
        <w:t xml:space="preserve">  Hangi cümledeki sözcükte yazım yanlışı yapılmıştır?</w:t>
      </w:r>
    </w:p>
    <w:p w:rsidR="00256B94" w:rsidRPr="00983866" w:rsidRDefault="00256B94" w:rsidP="0038734A">
      <w:pPr>
        <w:pStyle w:val="NoSpacing"/>
        <w:tabs>
          <w:tab w:val="left" w:pos="2694"/>
        </w:tabs>
        <w:rPr>
          <w:i/>
          <w:sz w:val="6"/>
          <w:szCs w:val="6"/>
        </w:rPr>
      </w:pPr>
    </w:p>
    <w:p w:rsidR="00256B94" w:rsidRPr="00983866" w:rsidRDefault="00256B94" w:rsidP="0038734A">
      <w:pPr>
        <w:pStyle w:val="NoSpacing"/>
        <w:tabs>
          <w:tab w:val="left" w:pos="2694"/>
        </w:tabs>
        <w:rPr>
          <w:i/>
        </w:rPr>
      </w:pPr>
      <w:r w:rsidRPr="00983866">
        <w:rPr>
          <w:b/>
          <w:i/>
        </w:rPr>
        <w:t xml:space="preserve">A)  </w:t>
      </w:r>
      <w:r w:rsidRPr="00983866">
        <w:rPr>
          <w:i/>
        </w:rPr>
        <w:t>Komşumuzun küçük kızının, renkli bir Dünya’sı vardı.</w:t>
      </w:r>
    </w:p>
    <w:p w:rsidR="00256B94" w:rsidRPr="00983866" w:rsidRDefault="00256B94" w:rsidP="0038734A">
      <w:pPr>
        <w:pStyle w:val="NoSpacing"/>
        <w:tabs>
          <w:tab w:val="left" w:pos="2694"/>
        </w:tabs>
        <w:rPr>
          <w:i/>
        </w:rPr>
      </w:pPr>
      <w:r w:rsidRPr="00983866">
        <w:rPr>
          <w:b/>
          <w:i/>
        </w:rPr>
        <w:t xml:space="preserve">B)  </w:t>
      </w:r>
      <w:r w:rsidRPr="00983866">
        <w:rPr>
          <w:i/>
        </w:rPr>
        <w:t>Dünya’nın uydusu Ay’dır.</w:t>
      </w:r>
    </w:p>
    <w:p w:rsidR="00256B94" w:rsidRPr="00983866" w:rsidRDefault="00256B94" w:rsidP="0038734A">
      <w:pPr>
        <w:pStyle w:val="NoSpacing"/>
        <w:tabs>
          <w:tab w:val="left" w:pos="284"/>
          <w:tab w:val="left" w:pos="2694"/>
        </w:tabs>
        <w:rPr>
          <w:b/>
          <w:i/>
        </w:rPr>
      </w:pPr>
      <w:r w:rsidRPr="00983866">
        <w:rPr>
          <w:b/>
          <w:i/>
        </w:rPr>
        <w:t xml:space="preserve">C)  </w:t>
      </w:r>
      <w:r w:rsidRPr="00983866">
        <w:rPr>
          <w:i/>
        </w:rPr>
        <w:t>Samsun’a gelen Atatürk, Anadolu’nun üstüne bir güneş gibi doğdu.</w:t>
      </w:r>
    </w:p>
    <w:p w:rsidR="00256B94" w:rsidRPr="00983866" w:rsidRDefault="00256B94" w:rsidP="0038734A">
      <w:pPr>
        <w:pStyle w:val="NoSpacing"/>
        <w:tabs>
          <w:tab w:val="left" w:pos="284"/>
          <w:tab w:val="left" w:pos="2694"/>
        </w:tabs>
        <w:rPr>
          <w:i/>
        </w:rPr>
      </w:pPr>
      <w:r w:rsidRPr="00983866">
        <w:rPr>
          <w:b/>
          <w:i/>
        </w:rPr>
        <w:t xml:space="preserve">D)  </w:t>
      </w:r>
      <w:r w:rsidRPr="00983866">
        <w:rPr>
          <w:i/>
        </w:rPr>
        <w:t>Âşık Veysel’i tanıyınca türküleri bir başka dinler oldum.</w:t>
      </w:r>
    </w:p>
    <w:p w:rsidR="00256B94" w:rsidRPr="00983866" w:rsidRDefault="00256B94" w:rsidP="0038734A">
      <w:pPr>
        <w:pStyle w:val="NoSpacing"/>
        <w:tabs>
          <w:tab w:val="left" w:pos="709"/>
        </w:tabs>
        <w:rPr>
          <w:i/>
          <w:bdr w:val="single" w:sz="4" w:space="0" w:color="auto"/>
          <w:shd w:val="clear" w:color="auto" w:fill="FBD4B4"/>
        </w:rPr>
      </w:pPr>
      <w:r>
        <w:rPr>
          <w:noProof/>
          <w:lang w:eastAsia="tr-TR"/>
        </w:rPr>
        <w:pict>
          <v:shape id="Resim 9" o:spid="_x0000_s1059" type="#_x0000_t75" style="position:absolute;margin-left:26.6pt;margin-top:10.25pt;width:102.5pt;height:72.75pt;z-index:-251644416;visibility:visible" wrapcoords="-158 0 -158 21377 21600 21377 21600 0 -158 0">
            <v:imagedata r:id="rId18" o:title=""/>
            <w10:wrap type="tight"/>
          </v:shape>
        </w:pict>
      </w:r>
    </w:p>
    <w:p w:rsidR="00256B94" w:rsidRPr="00983866" w:rsidRDefault="00256B94" w:rsidP="00EE4FE8">
      <w:pPr>
        <w:pStyle w:val="NoSpacing"/>
        <w:tabs>
          <w:tab w:val="left" w:pos="709"/>
        </w:tabs>
        <w:rPr>
          <w:i/>
        </w:rPr>
      </w:pPr>
      <w:r w:rsidRPr="00983866">
        <w:rPr>
          <w:b/>
          <w:i/>
          <w:bdr w:val="single" w:sz="4" w:space="0" w:color="auto"/>
          <w:shd w:val="clear" w:color="auto" w:fill="FDE9D9"/>
        </w:rPr>
        <w:t>23</w:t>
      </w:r>
      <w:r w:rsidRPr="00983866">
        <w:rPr>
          <w:i/>
          <w:bdr w:val="single" w:sz="4" w:space="0" w:color="auto"/>
          <w:shd w:val="clear" w:color="auto" w:fill="FDE9D9"/>
        </w:rPr>
        <w:t>.</w:t>
      </w:r>
      <w:r w:rsidRPr="00983866">
        <w:rPr>
          <w:i/>
        </w:rPr>
        <w:t xml:space="preserve">  “</w:t>
      </w:r>
      <w:r w:rsidRPr="00983866">
        <w:rPr>
          <w:b/>
          <w:i/>
        </w:rPr>
        <w:t>Katı</w:t>
      </w:r>
      <w:r w:rsidRPr="00983866">
        <w:rPr>
          <w:i/>
        </w:rPr>
        <w:t>” kelimesi, yandaki şemada yer alan kelimelerden hangilerinin önüne getirilirse “</w:t>
      </w:r>
      <w:r w:rsidRPr="00983866">
        <w:rPr>
          <w:b/>
          <w:i/>
        </w:rPr>
        <w:t>mecaz</w:t>
      </w:r>
      <w:r w:rsidRPr="00983866">
        <w:rPr>
          <w:i/>
        </w:rPr>
        <w:t>” anlam kazanır?</w:t>
      </w:r>
    </w:p>
    <w:p w:rsidR="00256B94" w:rsidRPr="00983866" w:rsidRDefault="00256B94" w:rsidP="00EE4FE8">
      <w:pPr>
        <w:pStyle w:val="NoSpacing"/>
        <w:tabs>
          <w:tab w:val="left" w:pos="709"/>
        </w:tabs>
        <w:rPr>
          <w:i/>
          <w:sz w:val="10"/>
          <w:szCs w:val="10"/>
        </w:rPr>
      </w:pPr>
    </w:p>
    <w:p w:rsidR="00256B94" w:rsidRPr="00983866" w:rsidRDefault="00256B94" w:rsidP="000D4DE8">
      <w:pPr>
        <w:pStyle w:val="NoSpacing"/>
        <w:tabs>
          <w:tab w:val="left" w:pos="1418"/>
          <w:tab w:val="left" w:pos="2694"/>
          <w:tab w:val="left" w:pos="3969"/>
        </w:tabs>
        <w:rPr>
          <w:b/>
          <w:i/>
        </w:rPr>
      </w:pPr>
      <w:r w:rsidRPr="00983866">
        <w:rPr>
          <w:b/>
          <w:i/>
        </w:rPr>
        <w:t xml:space="preserve">A)  </w:t>
      </w:r>
      <w:r w:rsidRPr="00983866">
        <w:rPr>
          <w:i/>
        </w:rPr>
        <w:t xml:space="preserve">1 – 2 </w:t>
      </w:r>
      <w:r w:rsidRPr="00983866">
        <w:rPr>
          <w:i/>
        </w:rPr>
        <w:tab/>
      </w:r>
      <w:r w:rsidRPr="00983866">
        <w:rPr>
          <w:b/>
          <w:i/>
        </w:rPr>
        <w:t xml:space="preserve">B)  </w:t>
      </w:r>
      <w:r w:rsidRPr="00983866">
        <w:rPr>
          <w:i/>
        </w:rPr>
        <w:t xml:space="preserve">2 – 3 </w:t>
      </w:r>
      <w:r w:rsidRPr="00983866">
        <w:rPr>
          <w:i/>
        </w:rPr>
        <w:tab/>
      </w:r>
      <w:r w:rsidRPr="00983866">
        <w:rPr>
          <w:b/>
          <w:i/>
        </w:rPr>
        <w:t xml:space="preserve">C)  </w:t>
      </w:r>
      <w:r w:rsidRPr="00983866">
        <w:rPr>
          <w:i/>
        </w:rPr>
        <w:t xml:space="preserve">3 – 4 </w:t>
      </w:r>
      <w:r w:rsidRPr="00983866">
        <w:rPr>
          <w:b/>
          <w:i/>
        </w:rPr>
        <w:tab/>
        <w:t xml:space="preserve">D)  </w:t>
      </w:r>
      <w:r w:rsidRPr="00983866">
        <w:rPr>
          <w:i/>
        </w:rPr>
        <w:t xml:space="preserve">1 – 3 </w:t>
      </w:r>
    </w:p>
    <w:p w:rsidR="00256B94" w:rsidRPr="00983866" w:rsidRDefault="00256B94" w:rsidP="00D719DF">
      <w:pPr>
        <w:pStyle w:val="NoSpacing"/>
        <w:tabs>
          <w:tab w:val="left" w:pos="284"/>
          <w:tab w:val="left" w:pos="2694"/>
        </w:tabs>
        <w:rPr>
          <w:i/>
        </w:rPr>
      </w:pPr>
    </w:p>
    <w:p w:rsidR="00256B94" w:rsidRDefault="00256B94" w:rsidP="00C00EBC">
      <w:pPr>
        <w:pStyle w:val="NoSpacing"/>
        <w:tabs>
          <w:tab w:val="left" w:pos="709"/>
        </w:tabs>
        <w:rPr>
          <w:i/>
        </w:rPr>
      </w:pPr>
      <w:r w:rsidRPr="00983866">
        <w:rPr>
          <w:b/>
          <w:i/>
          <w:bdr w:val="single" w:sz="4" w:space="0" w:color="auto"/>
          <w:shd w:val="clear" w:color="auto" w:fill="FDE9D9"/>
        </w:rPr>
        <w:t>24</w:t>
      </w:r>
      <w:r w:rsidRPr="00983866">
        <w:rPr>
          <w:i/>
          <w:bdr w:val="single" w:sz="4" w:space="0" w:color="auto"/>
          <w:shd w:val="clear" w:color="auto" w:fill="FDE9D9"/>
        </w:rPr>
        <w:t>.</w:t>
      </w:r>
      <w:r w:rsidRPr="00983866">
        <w:rPr>
          <w:i/>
        </w:rPr>
        <w:t xml:space="preserve">  </w:t>
      </w:r>
      <w:r>
        <w:rPr>
          <w:i/>
        </w:rPr>
        <w:t>Aşağıdaki  cümlelerin hangisinde  soru ekinin yazılışı  doğrudur?</w:t>
      </w:r>
    </w:p>
    <w:p w:rsidR="00256B94" w:rsidRDefault="00256B94" w:rsidP="00C00EBC">
      <w:pPr>
        <w:pStyle w:val="NoSpacing"/>
        <w:tabs>
          <w:tab w:val="left" w:pos="709"/>
        </w:tabs>
        <w:rPr>
          <w:i/>
        </w:rPr>
      </w:pPr>
      <w:r>
        <w:rPr>
          <w:i/>
        </w:rPr>
        <w:t>A) Bugün  okula  gelecekmi   sin?</w:t>
      </w:r>
    </w:p>
    <w:p w:rsidR="00256B94" w:rsidRDefault="00256B94" w:rsidP="00C00EBC">
      <w:pPr>
        <w:pStyle w:val="NoSpacing"/>
        <w:tabs>
          <w:tab w:val="left" w:pos="709"/>
        </w:tabs>
        <w:rPr>
          <w:i/>
        </w:rPr>
      </w:pPr>
      <w:r>
        <w:rPr>
          <w:i/>
        </w:rPr>
        <w:t>B) Öğretmenin verdiği ödevi  yaptınmı?</w:t>
      </w:r>
    </w:p>
    <w:p w:rsidR="00256B94" w:rsidRDefault="00256B94" w:rsidP="00C00EBC">
      <w:pPr>
        <w:pStyle w:val="NoSpacing"/>
        <w:tabs>
          <w:tab w:val="left" w:pos="709"/>
        </w:tabs>
        <w:rPr>
          <w:i/>
        </w:rPr>
      </w:pPr>
      <w:r>
        <w:rPr>
          <w:i/>
        </w:rPr>
        <w:t>C) Kalemini   verir  misin?</w:t>
      </w:r>
    </w:p>
    <w:p w:rsidR="00256B94" w:rsidRPr="00983866" w:rsidRDefault="00256B94" w:rsidP="00C00EBC">
      <w:pPr>
        <w:pStyle w:val="NoSpacing"/>
        <w:tabs>
          <w:tab w:val="left" w:pos="709"/>
        </w:tabs>
        <w:rPr>
          <w:i/>
        </w:rPr>
      </w:pPr>
      <w:r>
        <w:rPr>
          <w:i/>
        </w:rPr>
        <w:t>D) Ersin’le  yarın görüşecekmisin?</w:t>
      </w:r>
    </w:p>
    <w:p w:rsidR="00256B94" w:rsidRPr="00983866" w:rsidRDefault="00256B94" w:rsidP="008F0E7E">
      <w:pPr>
        <w:pStyle w:val="NoSpacing"/>
        <w:tabs>
          <w:tab w:val="left" w:pos="709"/>
        </w:tabs>
        <w:rPr>
          <w:i/>
          <w:bdr w:val="single" w:sz="4" w:space="0" w:color="auto"/>
          <w:shd w:val="clear" w:color="auto" w:fill="FBD4B4"/>
        </w:rPr>
      </w:pPr>
    </w:p>
    <w:p w:rsidR="00256B94" w:rsidRPr="00983866" w:rsidRDefault="00256B94" w:rsidP="008F0E7E">
      <w:pPr>
        <w:pStyle w:val="NoSpacing"/>
        <w:tabs>
          <w:tab w:val="left" w:pos="426"/>
        </w:tabs>
        <w:rPr>
          <w:i/>
        </w:rPr>
      </w:pPr>
      <w:r>
        <w:rPr>
          <w:noProof/>
          <w:lang w:eastAsia="tr-TR"/>
        </w:rPr>
        <w:pict>
          <v:rect id="Rectangle 883" o:spid="_x0000_s1060" style="position:absolute;margin-left:168.4pt;margin-top:1.4pt;width:58.25pt;height:21.25pt;z-index:251675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">
            <v:textbox>
              <w:txbxContent>
                <w:p w:rsidR="00256B94" w:rsidRPr="00C46F5A" w:rsidRDefault="00256B94" w:rsidP="008F0E7E">
                  <w:pPr>
                    <w:jc w:val="center"/>
                    <w:rPr>
                      <w:i/>
                      <w:sz w:val="22"/>
                      <w:szCs w:val="22"/>
                    </w:rPr>
                  </w:pPr>
                  <w:r w:rsidRPr="008D4531">
                    <w:rPr>
                      <w:b/>
                      <w:i/>
                    </w:rPr>
                    <w:t>3-</w:t>
                  </w:r>
                  <w:r>
                    <w:rPr>
                      <w:i/>
                      <w:sz w:val="22"/>
                      <w:szCs w:val="22"/>
                    </w:rPr>
                    <w:t xml:space="preserve"> karşı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Rectangle 882" o:spid="_x0000_s1061" style="position:absolute;margin-left:88.9pt;margin-top:1.4pt;width:67.25pt;height:21.25pt;z-index: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">
            <v:textbox>
              <w:txbxContent>
                <w:p w:rsidR="00256B94" w:rsidRPr="00C46F5A" w:rsidRDefault="00256B94" w:rsidP="008F0E7E">
                  <w:pPr>
                    <w:jc w:val="center"/>
                    <w:rPr>
                      <w:i/>
                      <w:sz w:val="22"/>
                      <w:szCs w:val="22"/>
                    </w:rPr>
                  </w:pPr>
                  <w:r w:rsidRPr="008D4531">
                    <w:rPr>
                      <w:b/>
                      <w:i/>
                    </w:rPr>
                    <w:t>2-</w:t>
                  </w:r>
                  <w:r>
                    <w:rPr>
                      <w:i/>
                      <w:sz w:val="22"/>
                      <w:szCs w:val="22"/>
                    </w:rPr>
                    <w:t xml:space="preserve"> önceden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Rectangle 881" o:spid="_x0000_s1062" style="position:absolute;margin-left:23.25pt;margin-top:1.4pt;width:58pt;height:21.25pt;z-index:25167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">
            <v:textbox>
              <w:txbxContent>
                <w:p w:rsidR="00256B94" w:rsidRPr="00C46F5A" w:rsidRDefault="00256B94" w:rsidP="008F0E7E">
                  <w:pPr>
                    <w:jc w:val="center"/>
                    <w:rPr>
                      <w:i/>
                      <w:sz w:val="22"/>
                      <w:szCs w:val="22"/>
                    </w:rPr>
                  </w:pPr>
                  <w:r w:rsidRPr="008D4531">
                    <w:rPr>
                      <w:b/>
                      <w:i/>
                    </w:rPr>
                    <w:t>1-</w:t>
                  </w:r>
                  <w:r>
                    <w:rPr>
                      <w:i/>
                      <w:sz w:val="22"/>
                      <w:szCs w:val="22"/>
                    </w:rPr>
                    <w:t xml:space="preserve"> tedbir</w:t>
                  </w:r>
                </w:p>
              </w:txbxContent>
            </v:textbox>
          </v:rect>
        </w:pict>
      </w:r>
      <w:r w:rsidRPr="00983866">
        <w:rPr>
          <w:b/>
          <w:i/>
          <w:bdr w:val="single" w:sz="4" w:space="0" w:color="auto"/>
          <w:shd w:val="clear" w:color="auto" w:fill="FDE9D9"/>
        </w:rPr>
        <w:t>25</w:t>
      </w:r>
      <w:r w:rsidRPr="00983866">
        <w:rPr>
          <w:i/>
          <w:bdr w:val="single" w:sz="4" w:space="0" w:color="auto"/>
          <w:shd w:val="clear" w:color="auto" w:fill="FDE9D9"/>
        </w:rPr>
        <w:t>.</w:t>
      </w:r>
      <w:r w:rsidRPr="00983866">
        <w:rPr>
          <w:i/>
        </w:rPr>
        <w:t xml:space="preserve">  </w:t>
      </w:r>
    </w:p>
    <w:p w:rsidR="00256B94" w:rsidRPr="00983866" w:rsidRDefault="00256B94" w:rsidP="008F0E7E">
      <w:pPr>
        <w:pStyle w:val="NoSpacing"/>
        <w:tabs>
          <w:tab w:val="left" w:pos="426"/>
        </w:tabs>
        <w:rPr>
          <w:i/>
        </w:rPr>
      </w:pPr>
    </w:p>
    <w:p w:rsidR="00256B94" w:rsidRPr="00983866" w:rsidRDefault="00256B94" w:rsidP="008F0E7E">
      <w:pPr>
        <w:pStyle w:val="NoSpacing"/>
        <w:tabs>
          <w:tab w:val="left" w:pos="426"/>
        </w:tabs>
        <w:rPr>
          <w:i/>
        </w:rPr>
      </w:pPr>
      <w:r>
        <w:rPr>
          <w:noProof/>
          <w:lang w:eastAsia="tr-TR"/>
        </w:rPr>
        <w:pict>
          <v:rect id="Rectangle 884" o:spid="_x0000_s1063" style="position:absolute;margin-left:33.4pt;margin-top:2.9pt;width:81.45pt;height:21.25pt;z-index:251676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">
            <v:textbox>
              <w:txbxContent>
                <w:p w:rsidR="00256B94" w:rsidRPr="00C46F5A" w:rsidRDefault="00256B94" w:rsidP="008F0E7E">
                  <w:pPr>
                    <w:jc w:val="center"/>
                    <w:rPr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</w:rPr>
                    <w:t>4</w:t>
                  </w:r>
                  <w:r w:rsidRPr="008D4531">
                    <w:rPr>
                      <w:b/>
                      <w:i/>
                      <w:sz w:val="22"/>
                      <w:szCs w:val="22"/>
                    </w:rPr>
                    <w:t>-</w:t>
                  </w:r>
                  <w:r>
                    <w:rPr>
                      <w:i/>
                      <w:sz w:val="22"/>
                      <w:szCs w:val="22"/>
                    </w:rPr>
                    <w:t xml:space="preserve"> alınmalıdır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Rectangle 885" o:spid="_x0000_s1064" style="position:absolute;margin-left:126.65pt;margin-top:2.9pt;width:81.45pt;height:21.25pt;z-index:251677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">
            <v:textbox>
              <w:txbxContent>
                <w:p w:rsidR="00256B94" w:rsidRPr="00C46F5A" w:rsidRDefault="00256B94" w:rsidP="008F0E7E">
                  <w:pPr>
                    <w:jc w:val="center"/>
                    <w:rPr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</w:rPr>
                    <w:t>5</w:t>
                  </w:r>
                  <w:r w:rsidRPr="008D4531">
                    <w:rPr>
                      <w:b/>
                      <w:i/>
                      <w:sz w:val="22"/>
                      <w:szCs w:val="22"/>
                    </w:rPr>
                    <w:t>-</w:t>
                  </w:r>
                  <w:r>
                    <w:rPr>
                      <w:i/>
                      <w:sz w:val="22"/>
                      <w:szCs w:val="22"/>
                    </w:rPr>
                    <w:t xml:space="preserve"> tehlikelere</w:t>
                  </w:r>
                </w:p>
              </w:txbxContent>
            </v:textbox>
          </v:rect>
        </w:pict>
      </w:r>
    </w:p>
    <w:p w:rsidR="00256B94" w:rsidRPr="00983866" w:rsidRDefault="00256B94" w:rsidP="008F0E7E">
      <w:pPr>
        <w:pStyle w:val="NoSpacing"/>
        <w:tabs>
          <w:tab w:val="left" w:pos="2694"/>
        </w:tabs>
        <w:rPr>
          <w:i/>
          <w:bdr w:val="single" w:sz="4" w:space="0" w:color="auto"/>
          <w:shd w:val="clear" w:color="auto" w:fill="FBD4B4"/>
        </w:rPr>
      </w:pPr>
    </w:p>
    <w:p w:rsidR="00256B94" w:rsidRPr="00983866" w:rsidRDefault="00256B94" w:rsidP="008F0E7E">
      <w:pPr>
        <w:pStyle w:val="NoSpacing"/>
        <w:tabs>
          <w:tab w:val="left" w:pos="2694"/>
        </w:tabs>
        <w:rPr>
          <w:i/>
          <w:sz w:val="6"/>
          <w:szCs w:val="6"/>
        </w:rPr>
      </w:pPr>
    </w:p>
    <w:p w:rsidR="00256B94" w:rsidRPr="00983866" w:rsidRDefault="00256B94" w:rsidP="008F0E7E">
      <w:pPr>
        <w:pStyle w:val="NoSpacing"/>
        <w:tabs>
          <w:tab w:val="left" w:pos="709"/>
        </w:tabs>
        <w:rPr>
          <w:i/>
        </w:rPr>
      </w:pPr>
      <w:r w:rsidRPr="00983866">
        <w:rPr>
          <w:i/>
        </w:rPr>
        <w:t xml:space="preserve">Yukarıdaki sözcüklerle anlamlı bir cümle oluşturulursa sıralama nasıl olur? </w:t>
      </w:r>
    </w:p>
    <w:p w:rsidR="00256B94" w:rsidRPr="00983866" w:rsidRDefault="00256B94" w:rsidP="008F0E7E">
      <w:pPr>
        <w:pStyle w:val="NoSpacing"/>
        <w:tabs>
          <w:tab w:val="left" w:pos="284"/>
        </w:tabs>
        <w:rPr>
          <w:rFonts w:ascii="Arial Narrow" w:hAnsi="Arial Narrow"/>
          <w:i/>
          <w:sz w:val="6"/>
          <w:szCs w:val="6"/>
        </w:rPr>
      </w:pPr>
    </w:p>
    <w:p w:rsidR="00256B94" w:rsidRPr="00983866" w:rsidRDefault="00256B94" w:rsidP="008F0E7E">
      <w:pPr>
        <w:pStyle w:val="NoSpacing"/>
        <w:tabs>
          <w:tab w:val="left" w:pos="2694"/>
        </w:tabs>
        <w:rPr>
          <w:b/>
          <w:i/>
        </w:rPr>
      </w:pPr>
      <w:r w:rsidRPr="00983866">
        <w:rPr>
          <w:b/>
          <w:i/>
        </w:rPr>
        <w:t xml:space="preserve">A)  </w:t>
      </w:r>
      <w:r w:rsidRPr="00983866">
        <w:rPr>
          <w:i/>
        </w:rPr>
        <w:t>1 – 4 – 2 – 5 – 3</w:t>
      </w:r>
      <w:r w:rsidRPr="00983866">
        <w:rPr>
          <w:b/>
          <w:i/>
        </w:rPr>
        <w:tab/>
        <w:t xml:space="preserve">B)  </w:t>
      </w:r>
      <w:r w:rsidRPr="00983866">
        <w:rPr>
          <w:i/>
        </w:rPr>
        <w:t xml:space="preserve"> 5 – 3 – 4 – 2 – 1</w:t>
      </w:r>
    </w:p>
    <w:p w:rsidR="00256B94" w:rsidRPr="00983866" w:rsidRDefault="00256B94" w:rsidP="008F0E7E">
      <w:pPr>
        <w:pStyle w:val="NoSpacing"/>
        <w:tabs>
          <w:tab w:val="left" w:pos="284"/>
          <w:tab w:val="left" w:pos="2694"/>
        </w:tabs>
        <w:rPr>
          <w:b/>
          <w:i/>
        </w:rPr>
      </w:pPr>
      <w:r w:rsidRPr="00983866">
        <w:rPr>
          <w:b/>
          <w:i/>
        </w:rPr>
        <w:t xml:space="preserve">C)  </w:t>
      </w:r>
      <w:r w:rsidRPr="00983866">
        <w:rPr>
          <w:i/>
        </w:rPr>
        <w:t xml:space="preserve">5 – 3 – 2 – 1 – 4 </w:t>
      </w:r>
      <w:r w:rsidRPr="00983866">
        <w:rPr>
          <w:b/>
          <w:i/>
        </w:rPr>
        <w:tab/>
        <w:t xml:space="preserve">D)  </w:t>
      </w:r>
      <w:r w:rsidRPr="00983866">
        <w:rPr>
          <w:i/>
        </w:rPr>
        <w:t xml:space="preserve"> 2 – 5 – 3 – 4 – 1</w:t>
      </w:r>
    </w:p>
    <w:p w:rsidR="00256B94" w:rsidRPr="00983866" w:rsidRDefault="00256B94" w:rsidP="008F0E7E">
      <w:pPr>
        <w:pStyle w:val="NoSpacing"/>
        <w:tabs>
          <w:tab w:val="left" w:pos="284"/>
          <w:tab w:val="left" w:pos="2694"/>
        </w:tabs>
        <w:rPr>
          <w:i/>
        </w:rPr>
      </w:pPr>
      <w:hyperlink r:id="rId19" w:history="1">
        <w:r>
          <w:rPr>
            <w:rStyle w:val="Hyperlink"/>
            <w:b/>
          </w:rPr>
          <w:t>www.sorubak.com</w:t>
        </w:r>
      </w:hyperlink>
    </w:p>
    <w:p w:rsidR="00256B94" w:rsidRPr="00983866" w:rsidRDefault="00256B94" w:rsidP="005C7495">
      <w:pPr>
        <w:pStyle w:val="NoSpacing"/>
        <w:tabs>
          <w:tab w:val="left" w:pos="284"/>
          <w:tab w:val="left" w:pos="1843"/>
          <w:tab w:val="left" w:pos="3402"/>
        </w:tabs>
        <w:rPr>
          <w:rFonts w:ascii="Arial Narrow" w:hAnsi="Arial Narrow"/>
          <w:i/>
          <w:sz w:val="18"/>
          <w:szCs w:val="18"/>
        </w:rPr>
      </w:pPr>
    </w:p>
    <w:p w:rsidR="00256B94" w:rsidRPr="00983866" w:rsidRDefault="00256B94" w:rsidP="00092FAB">
      <w:pPr>
        <w:pStyle w:val="NoSpacing"/>
        <w:tabs>
          <w:tab w:val="left" w:pos="284"/>
          <w:tab w:val="left" w:pos="1843"/>
          <w:tab w:val="left" w:pos="3402"/>
        </w:tabs>
        <w:jc w:val="center"/>
        <w:rPr>
          <w:rFonts w:ascii="Arial Narrow" w:hAnsi="Arial Narrow"/>
          <w:i/>
          <w:sz w:val="18"/>
          <w:szCs w:val="18"/>
        </w:rPr>
      </w:pPr>
      <w:r w:rsidRPr="00983866">
        <w:rPr>
          <w:rFonts w:ascii="Arial Narrow" w:hAnsi="Arial Narrow"/>
          <w:i/>
          <w:sz w:val="18"/>
          <w:szCs w:val="18"/>
        </w:rPr>
        <w:t xml:space="preserve">**** TEST BİTTİ **** </w:t>
      </w:r>
    </w:p>
    <w:p w:rsidR="00256B94" w:rsidRPr="00983866" w:rsidRDefault="00256B94" w:rsidP="005C7495">
      <w:pPr>
        <w:pStyle w:val="NoSpacing"/>
        <w:tabs>
          <w:tab w:val="left" w:pos="284"/>
          <w:tab w:val="left" w:pos="1843"/>
          <w:tab w:val="left" w:pos="3402"/>
        </w:tabs>
        <w:jc w:val="center"/>
        <w:rPr>
          <w:rFonts w:ascii="Arial Narrow" w:hAnsi="Arial Narrow"/>
          <w:i/>
          <w:sz w:val="18"/>
          <w:szCs w:val="18"/>
        </w:rPr>
      </w:pPr>
      <w:r w:rsidRPr="00983866">
        <w:rPr>
          <w:rFonts w:ascii="Arial Narrow" w:hAnsi="Arial Narrow"/>
          <w:i/>
          <w:sz w:val="18"/>
          <w:szCs w:val="18"/>
        </w:rPr>
        <w:t>Cevaplarınızı Kontrol Ediniz</w:t>
      </w:r>
      <w:r>
        <w:rPr>
          <w:rFonts w:ascii="Arial Narrow" w:hAnsi="Arial Narrow"/>
          <w:i/>
          <w:sz w:val="18"/>
          <w:szCs w:val="18"/>
        </w:rPr>
        <w:t xml:space="preserve"> ( Her soru  4  puandır)</w:t>
      </w:r>
    </w:p>
    <w:p w:rsidR="00256B94" w:rsidRPr="00983866" w:rsidRDefault="00256B94" w:rsidP="00C00EBC">
      <w:pPr>
        <w:pStyle w:val="NoSpacing"/>
        <w:tabs>
          <w:tab w:val="left" w:pos="284"/>
          <w:tab w:val="left" w:pos="1843"/>
          <w:tab w:val="left" w:pos="3402"/>
        </w:tabs>
        <w:jc w:val="center"/>
        <w:rPr>
          <w:rFonts w:ascii="Arial Narrow" w:hAnsi="Arial Narrow"/>
          <w:i/>
          <w:sz w:val="18"/>
          <w:szCs w:val="18"/>
        </w:rPr>
      </w:pPr>
    </w:p>
    <w:p w:rsidR="00256B94" w:rsidRPr="00983866" w:rsidRDefault="00256B94" w:rsidP="005A3521">
      <w:pPr>
        <w:pStyle w:val="NoSpacing"/>
        <w:tabs>
          <w:tab w:val="left" w:pos="284"/>
          <w:tab w:val="left" w:pos="1843"/>
          <w:tab w:val="left" w:pos="3402"/>
        </w:tabs>
        <w:jc w:val="center"/>
        <w:rPr>
          <w:rFonts w:ascii="Arial Narrow" w:hAnsi="Arial Narrow"/>
          <w:i/>
          <w:sz w:val="18"/>
          <w:szCs w:val="18"/>
        </w:rPr>
      </w:pPr>
    </w:p>
    <w:sectPr w:rsidR="00256B94" w:rsidRPr="00983866" w:rsidSect="00CD3992">
      <w:pgSz w:w="11906" w:h="16838" w:code="9"/>
      <w:pgMar w:top="993" w:right="567" w:bottom="567" w:left="737" w:header="0" w:footer="0" w:gutter="0"/>
      <w:cols w:num="2" w:space="5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50AFB"/>
    <w:multiLevelType w:val="hybridMultilevel"/>
    <w:tmpl w:val="7A6AC8D2"/>
    <w:lvl w:ilvl="0" w:tplc="A1AE2C9A">
      <w:start w:val="1"/>
      <w:numFmt w:val="upperRoman"/>
      <w:lvlText w:val="%1)"/>
      <w:lvlJc w:val="left"/>
      <w:pPr>
        <w:ind w:left="1080" w:hanging="720"/>
      </w:pPr>
      <w:rPr>
        <w:rFonts w:ascii="Calibri" w:hAnsi="Calibri" w:cs="Times New Roman" w:hint="default"/>
        <w:b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C4447AD"/>
    <w:multiLevelType w:val="hybridMultilevel"/>
    <w:tmpl w:val="762AC8DC"/>
    <w:lvl w:ilvl="0" w:tplc="F4D89B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E324028"/>
    <w:multiLevelType w:val="hybridMultilevel"/>
    <w:tmpl w:val="F904A31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2947741"/>
    <w:multiLevelType w:val="hybridMultilevel"/>
    <w:tmpl w:val="5C8283E8"/>
    <w:lvl w:ilvl="0" w:tplc="43E28A2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5FE6294"/>
    <w:multiLevelType w:val="hybridMultilevel"/>
    <w:tmpl w:val="A3AEF1E6"/>
    <w:lvl w:ilvl="0" w:tplc="3A96F828">
      <w:start w:val="1"/>
      <w:numFmt w:val="upperLetter"/>
      <w:lvlText w:val="%1)"/>
      <w:lvlJc w:val="left"/>
      <w:pPr>
        <w:ind w:left="1065" w:hanging="705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D253BB9"/>
    <w:multiLevelType w:val="hybridMultilevel"/>
    <w:tmpl w:val="EF427584"/>
    <w:lvl w:ilvl="0" w:tplc="A7B670C0">
      <w:start w:val="1"/>
      <w:numFmt w:val="upperLetter"/>
      <w:lvlText w:val="%1)"/>
      <w:lvlJc w:val="left"/>
      <w:pPr>
        <w:ind w:left="1065" w:hanging="70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F95578E"/>
    <w:multiLevelType w:val="hybridMultilevel"/>
    <w:tmpl w:val="A9AA7502"/>
    <w:lvl w:ilvl="0" w:tplc="8806EF16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0174174"/>
    <w:multiLevelType w:val="hybridMultilevel"/>
    <w:tmpl w:val="65D041DA"/>
    <w:lvl w:ilvl="0" w:tplc="3C5CE8D8">
      <w:start w:val="1"/>
      <w:numFmt w:val="upperRoman"/>
      <w:lvlText w:val="%1."/>
      <w:lvlJc w:val="left"/>
      <w:pPr>
        <w:ind w:left="792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5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2" w:hanging="180"/>
      </w:pPr>
      <w:rPr>
        <w:rFonts w:cs="Times New Roman"/>
      </w:rPr>
    </w:lvl>
  </w:abstractNum>
  <w:abstractNum w:abstractNumId="8">
    <w:nsid w:val="28BD1F50"/>
    <w:multiLevelType w:val="hybridMultilevel"/>
    <w:tmpl w:val="386608BE"/>
    <w:lvl w:ilvl="0" w:tplc="19449B7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3D06C0C"/>
    <w:multiLevelType w:val="hybridMultilevel"/>
    <w:tmpl w:val="8AF07F28"/>
    <w:lvl w:ilvl="0" w:tplc="6CA6A21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5EF573E"/>
    <w:multiLevelType w:val="hybridMultilevel"/>
    <w:tmpl w:val="A4527C42"/>
    <w:lvl w:ilvl="0" w:tplc="A142FCC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83A3599"/>
    <w:multiLevelType w:val="hybridMultilevel"/>
    <w:tmpl w:val="738085A4"/>
    <w:lvl w:ilvl="0" w:tplc="FF589C0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BB41ED8"/>
    <w:multiLevelType w:val="hybridMultilevel"/>
    <w:tmpl w:val="68F633F4"/>
    <w:lvl w:ilvl="0" w:tplc="7234BDFE">
      <w:start w:val="1"/>
      <w:numFmt w:val="upperRoman"/>
      <w:lvlText w:val="%1)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FA84C8E"/>
    <w:multiLevelType w:val="hybridMultilevel"/>
    <w:tmpl w:val="A8FAF422"/>
    <w:lvl w:ilvl="0" w:tplc="FDC4F46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1035076"/>
    <w:multiLevelType w:val="hybridMultilevel"/>
    <w:tmpl w:val="1D06EB20"/>
    <w:lvl w:ilvl="0" w:tplc="CD5CECE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F6F107C"/>
    <w:multiLevelType w:val="hybridMultilevel"/>
    <w:tmpl w:val="7B2E1F26"/>
    <w:lvl w:ilvl="0" w:tplc="33128F0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1224B2C"/>
    <w:multiLevelType w:val="hybridMultilevel"/>
    <w:tmpl w:val="FF2CFFF6"/>
    <w:lvl w:ilvl="0" w:tplc="9D86C9C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81E3CDE"/>
    <w:multiLevelType w:val="hybridMultilevel"/>
    <w:tmpl w:val="75B8802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9E56914"/>
    <w:multiLevelType w:val="hybridMultilevel"/>
    <w:tmpl w:val="04A43F72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83339F4"/>
    <w:multiLevelType w:val="hybridMultilevel"/>
    <w:tmpl w:val="CE4A9182"/>
    <w:lvl w:ilvl="0" w:tplc="CA64D30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DA471ED"/>
    <w:multiLevelType w:val="hybridMultilevel"/>
    <w:tmpl w:val="EB28E6A2"/>
    <w:lvl w:ilvl="0" w:tplc="CC965568">
      <w:start w:val="1"/>
      <w:numFmt w:val="upperLetter"/>
      <w:lvlText w:val="%1)"/>
      <w:lvlJc w:val="left"/>
      <w:pPr>
        <w:ind w:left="1065" w:hanging="70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E9B05AE"/>
    <w:multiLevelType w:val="hybridMultilevel"/>
    <w:tmpl w:val="80D02552"/>
    <w:lvl w:ilvl="0" w:tplc="E39C7030">
      <w:start w:val="1"/>
      <w:numFmt w:val="upperLetter"/>
      <w:lvlText w:val="%1)"/>
      <w:lvlJc w:val="left"/>
      <w:pPr>
        <w:ind w:left="3060" w:hanging="270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43C71D9"/>
    <w:multiLevelType w:val="hybridMultilevel"/>
    <w:tmpl w:val="ACC8DFF2"/>
    <w:lvl w:ilvl="0" w:tplc="F424BE28">
      <w:start w:val="1"/>
      <w:numFmt w:val="upperLetter"/>
      <w:lvlText w:val="%1)"/>
      <w:lvlJc w:val="left"/>
      <w:pPr>
        <w:ind w:left="1785" w:hanging="1425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F3D2909"/>
    <w:multiLevelType w:val="hybridMultilevel"/>
    <w:tmpl w:val="976A2F46"/>
    <w:lvl w:ilvl="0" w:tplc="799CB51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15"/>
  </w:num>
  <w:num w:numId="5">
    <w:abstractNumId w:val="10"/>
  </w:num>
  <w:num w:numId="6">
    <w:abstractNumId w:val="14"/>
  </w:num>
  <w:num w:numId="7">
    <w:abstractNumId w:val="19"/>
  </w:num>
  <w:num w:numId="8">
    <w:abstractNumId w:val="11"/>
  </w:num>
  <w:num w:numId="9">
    <w:abstractNumId w:val="22"/>
  </w:num>
  <w:num w:numId="10">
    <w:abstractNumId w:val="23"/>
  </w:num>
  <w:num w:numId="11">
    <w:abstractNumId w:val="13"/>
  </w:num>
  <w:num w:numId="12">
    <w:abstractNumId w:val="21"/>
  </w:num>
  <w:num w:numId="13">
    <w:abstractNumId w:val="3"/>
  </w:num>
  <w:num w:numId="14">
    <w:abstractNumId w:val="8"/>
  </w:num>
  <w:num w:numId="15">
    <w:abstractNumId w:val="16"/>
  </w:num>
  <w:num w:numId="16">
    <w:abstractNumId w:val="12"/>
  </w:num>
  <w:num w:numId="17">
    <w:abstractNumId w:val="17"/>
  </w:num>
  <w:num w:numId="18">
    <w:abstractNumId w:val="4"/>
  </w:num>
  <w:num w:numId="19">
    <w:abstractNumId w:val="20"/>
  </w:num>
  <w:num w:numId="20">
    <w:abstractNumId w:val="5"/>
  </w:num>
  <w:num w:numId="21">
    <w:abstractNumId w:val="7"/>
  </w:num>
  <w:num w:numId="22">
    <w:abstractNumId w:val="0"/>
  </w:num>
  <w:num w:numId="23">
    <w:abstractNumId w:val="1"/>
  </w:num>
  <w:num w:numId="24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5980"/>
    <w:rsid w:val="00002862"/>
    <w:rsid w:val="00006042"/>
    <w:rsid w:val="000107B1"/>
    <w:rsid w:val="00011992"/>
    <w:rsid w:val="0001407D"/>
    <w:rsid w:val="0001443B"/>
    <w:rsid w:val="00020FAA"/>
    <w:rsid w:val="00022C56"/>
    <w:rsid w:val="00024BC9"/>
    <w:rsid w:val="00026E23"/>
    <w:rsid w:val="00026E5B"/>
    <w:rsid w:val="000279CB"/>
    <w:rsid w:val="00031B94"/>
    <w:rsid w:val="00031FC7"/>
    <w:rsid w:val="000335FE"/>
    <w:rsid w:val="000338E7"/>
    <w:rsid w:val="00033F07"/>
    <w:rsid w:val="000345CA"/>
    <w:rsid w:val="00040BFA"/>
    <w:rsid w:val="00044263"/>
    <w:rsid w:val="00044AD6"/>
    <w:rsid w:val="00052EEC"/>
    <w:rsid w:val="00061D0B"/>
    <w:rsid w:val="0006231F"/>
    <w:rsid w:val="00064DEA"/>
    <w:rsid w:val="00066448"/>
    <w:rsid w:val="000777DB"/>
    <w:rsid w:val="000834F9"/>
    <w:rsid w:val="00086907"/>
    <w:rsid w:val="00086CA2"/>
    <w:rsid w:val="00090738"/>
    <w:rsid w:val="00090F3A"/>
    <w:rsid w:val="00092FAB"/>
    <w:rsid w:val="000A60F2"/>
    <w:rsid w:val="000A75ED"/>
    <w:rsid w:val="000B1CD5"/>
    <w:rsid w:val="000B5736"/>
    <w:rsid w:val="000C0106"/>
    <w:rsid w:val="000C1AE9"/>
    <w:rsid w:val="000C301A"/>
    <w:rsid w:val="000C3F55"/>
    <w:rsid w:val="000C4BEA"/>
    <w:rsid w:val="000D28FB"/>
    <w:rsid w:val="000D4DE8"/>
    <w:rsid w:val="000E1812"/>
    <w:rsid w:val="000F176A"/>
    <w:rsid w:val="000F6115"/>
    <w:rsid w:val="000F6978"/>
    <w:rsid w:val="00100D87"/>
    <w:rsid w:val="0010426A"/>
    <w:rsid w:val="0010454A"/>
    <w:rsid w:val="00104AAF"/>
    <w:rsid w:val="00112C73"/>
    <w:rsid w:val="00113219"/>
    <w:rsid w:val="00117F3B"/>
    <w:rsid w:val="0012130C"/>
    <w:rsid w:val="00136018"/>
    <w:rsid w:val="001531C8"/>
    <w:rsid w:val="00156FFD"/>
    <w:rsid w:val="0016451A"/>
    <w:rsid w:val="00166F72"/>
    <w:rsid w:val="001724F1"/>
    <w:rsid w:val="00176C25"/>
    <w:rsid w:val="00177ADA"/>
    <w:rsid w:val="00186702"/>
    <w:rsid w:val="0019543B"/>
    <w:rsid w:val="001A2506"/>
    <w:rsid w:val="001B7902"/>
    <w:rsid w:val="001C2468"/>
    <w:rsid w:val="001C3BB9"/>
    <w:rsid w:val="001D0783"/>
    <w:rsid w:val="001D159A"/>
    <w:rsid w:val="001D47B5"/>
    <w:rsid w:val="001E7F71"/>
    <w:rsid w:val="001F3633"/>
    <w:rsid w:val="0020400F"/>
    <w:rsid w:val="00207064"/>
    <w:rsid w:val="002103C3"/>
    <w:rsid w:val="00215E5C"/>
    <w:rsid w:val="00217F97"/>
    <w:rsid w:val="00234C26"/>
    <w:rsid w:val="00236510"/>
    <w:rsid w:val="00236BAF"/>
    <w:rsid w:val="0025184A"/>
    <w:rsid w:val="00251DA7"/>
    <w:rsid w:val="0025655F"/>
    <w:rsid w:val="00256B94"/>
    <w:rsid w:val="002706CE"/>
    <w:rsid w:val="00271B87"/>
    <w:rsid w:val="002742F6"/>
    <w:rsid w:val="00281429"/>
    <w:rsid w:val="0029120F"/>
    <w:rsid w:val="00291B92"/>
    <w:rsid w:val="00292298"/>
    <w:rsid w:val="002977AF"/>
    <w:rsid w:val="002A4410"/>
    <w:rsid w:val="002A45D6"/>
    <w:rsid w:val="002B5187"/>
    <w:rsid w:val="002B5B91"/>
    <w:rsid w:val="002C7125"/>
    <w:rsid w:val="002D02DC"/>
    <w:rsid w:val="002D03FB"/>
    <w:rsid w:val="002D6AC5"/>
    <w:rsid w:val="002F2D9D"/>
    <w:rsid w:val="002F34C8"/>
    <w:rsid w:val="003026DC"/>
    <w:rsid w:val="0031190A"/>
    <w:rsid w:val="00315BB3"/>
    <w:rsid w:val="003174F7"/>
    <w:rsid w:val="003246DC"/>
    <w:rsid w:val="003248D3"/>
    <w:rsid w:val="003318E5"/>
    <w:rsid w:val="003340B1"/>
    <w:rsid w:val="00342E7D"/>
    <w:rsid w:val="00343C73"/>
    <w:rsid w:val="00344107"/>
    <w:rsid w:val="00346629"/>
    <w:rsid w:val="003539B8"/>
    <w:rsid w:val="003556DC"/>
    <w:rsid w:val="003625F3"/>
    <w:rsid w:val="00364BE2"/>
    <w:rsid w:val="00366EC7"/>
    <w:rsid w:val="00374E41"/>
    <w:rsid w:val="00380A03"/>
    <w:rsid w:val="00386920"/>
    <w:rsid w:val="0038734A"/>
    <w:rsid w:val="00391983"/>
    <w:rsid w:val="0039576D"/>
    <w:rsid w:val="003A035D"/>
    <w:rsid w:val="003A0BC7"/>
    <w:rsid w:val="003C074F"/>
    <w:rsid w:val="003D6BE2"/>
    <w:rsid w:val="003E0DFA"/>
    <w:rsid w:val="003F506F"/>
    <w:rsid w:val="00400CCC"/>
    <w:rsid w:val="00405158"/>
    <w:rsid w:val="004051A7"/>
    <w:rsid w:val="00411DF6"/>
    <w:rsid w:val="00417FC3"/>
    <w:rsid w:val="00421449"/>
    <w:rsid w:val="00433DA1"/>
    <w:rsid w:val="004441BF"/>
    <w:rsid w:val="00454196"/>
    <w:rsid w:val="0045480A"/>
    <w:rsid w:val="00461C82"/>
    <w:rsid w:val="004635EF"/>
    <w:rsid w:val="00463F3E"/>
    <w:rsid w:val="00470908"/>
    <w:rsid w:val="00471E96"/>
    <w:rsid w:val="00474626"/>
    <w:rsid w:val="0047462D"/>
    <w:rsid w:val="00476185"/>
    <w:rsid w:val="00481CE3"/>
    <w:rsid w:val="00481F43"/>
    <w:rsid w:val="00494B4A"/>
    <w:rsid w:val="00494E21"/>
    <w:rsid w:val="00496757"/>
    <w:rsid w:val="00497092"/>
    <w:rsid w:val="004A0D5A"/>
    <w:rsid w:val="004A12DE"/>
    <w:rsid w:val="004A2292"/>
    <w:rsid w:val="004A35C9"/>
    <w:rsid w:val="004A3BE0"/>
    <w:rsid w:val="004A4FC4"/>
    <w:rsid w:val="004B165B"/>
    <w:rsid w:val="004B2F4D"/>
    <w:rsid w:val="004B3040"/>
    <w:rsid w:val="004B5EBB"/>
    <w:rsid w:val="004C2261"/>
    <w:rsid w:val="004C41DF"/>
    <w:rsid w:val="004C54B4"/>
    <w:rsid w:val="004C6A5D"/>
    <w:rsid w:val="004C7975"/>
    <w:rsid w:val="004D136F"/>
    <w:rsid w:val="004D2AF1"/>
    <w:rsid w:val="004D3C07"/>
    <w:rsid w:val="004D7598"/>
    <w:rsid w:val="004F6112"/>
    <w:rsid w:val="0050258F"/>
    <w:rsid w:val="00504FA9"/>
    <w:rsid w:val="00510A25"/>
    <w:rsid w:val="005112D4"/>
    <w:rsid w:val="00511961"/>
    <w:rsid w:val="00520CE8"/>
    <w:rsid w:val="0052117B"/>
    <w:rsid w:val="00521605"/>
    <w:rsid w:val="00526B35"/>
    <w:rsid w:val="00533266"/>
    <w:rsid w:val="00536386"/>
    <w:rsid w:val="005446CA"/>
    <w:rsid w:val="00544B1F"/>
    <w:rsid w:val="00551FF9"/>
    <w:rsid w:val="00553B7D"/>
    <w:rsid w:val="00556BD5"/>
    <w:rsid w:val="00571B62"/>
    <w:rsid w:val="00571B68"/>
    <w:rsid w:val="0057404F"/>
    <w:rsid w:val="00574FAE"/>
    <w:rsid w:val="00582DC3"/>
    <w:rsid w:val="00583D7D"/>
    <w:rsid w:val="00594EB8"/>
    <w:rsid w:val="00596C8E"/>
    <w:rsid w:val="005A3521"/>
    <w:rsid w:val="005A52F1"/>
    <w:rsid w:val="005A5BFF"/>
    <w:rsid w:val="005B3CD1"/>
    <w:rsid w:val="005B6320"/>
    <w:rsid w:val="005B6E33"/>
    <w:rsid w:val="005C092E"/>
    <w:rsid w:val="005C6508"/>
    <w:rsid w:val="005C7495"/>
    <w:rsid w:val="005D3365"/>
    <w:rsid w:val="005D4C74"/>
    <w:rsid w:val="005E0D33"/>
    <w:rsid w:val="005E2CEE"/>
    <w:rsid w:val="005E60B9"/>
    <w:rsid w:val="005F1612"/>
    <w:rsid w:val="005F4EE6"/>
    <w:rsid w:val="00601A93"/>
    <w:rsid w:val="00605BAA"/>
    <w:rsid w:val="00605BC6"/>
    <w:rsid w:val="006067E1"/>
    <w:rsid w:val="00614C20"/>
    <w:rsid w:val="006160E9"/>
    <w:rsid w:val="0061622D"/>
    <w:rsid w:val="0062337D"/>
    <w:rsid w:val="006244C9"/>
    <w:rsid w:val="006249AF"/>
    <w:rsid w:val="0063474D"/>
    <w:rsid w:val="00642DFF"/>
    <w:rsid w:val="006453B9"/>
    <w:rsid w:val="006476A0"/>
    <w:rsid w:val="00647E8C"/>
    <w:rsid w:val="006603D1"/>
    <w:rsid w:val="00662D3B"/>
    <w:rsid w:val="006765F9"/>
    <w:rsid w:val="00683071"/>
    <w:rsid w:val="006832D8"/>
    <w:rsid w:val="0068470C"/>
    <w:rsid w:val="00687992"/>
    <w:rsid w:val="00691FC6"/>
    <w:rsid w:val="006961A2"/>
    <w:rsid w:val="006A017A"/>
    <w:rsid w:val="006A10A4"/>
    <w:rsid w:val="006A3021"/>
    <w:rsid w:val="006A3340"/>
    <w:rsid w:val="006A55F1"/>
    <w:rsid w:val="006A6095"/>
    <w:rsid w:val="006B20DC"/>
    <w:rsid w:val="006B6F51"/>
    <w:rsid w:val="006D3C62"/>
    <w:rsid w:val="006E0976"/>
    <w:rsid w:val="006F3760"/>
    <w:rsid w:val="006F718D"/>
    <w:rsid w:val="00700AFF"/>
    <w:rsid w:val="00702BAE"/>
    <w:rsid w:val="007058C4"/>
    <w:rsid w:val="0070773A"/>
    <w:rsid w:val="0071408F"/>
    <w:rsid w:val="0071722F"/>
    <w:rsid w:val="00720A77"/>
    <w:rsid w:val="00723C1B"/>
    <w:rsid w:val="007245C3"/>
    <w:rsid w:val="00724BB0"/>
    <w:rsid w:val="00725372"/>
    <w:rsid w:val="00743676"/>
    <w:rsid w:val="00757C11"/>
    <w:rsid w:val="0076187A"/>
    <w:rsid w:val="00762FA5"/>
    <w:rsid w:val="00764422"/>
    <w:rsid w:val="00765AD7"/>
    <w:rsid w:val="007712CC"/>
    <w:rsid w:val="0077203E"/>
    <w:rsid w:val="00777CBD"/>
    <w:rsid w:val="00782088"/>
    <w:rsid w:val="00785B92"/>
    <w:rsid w:val="007925E2"/>
    <w:rsid w:val="00796285"/>
    <w:rsid w:val="00796694"/>
    <w:rsid w:val="007A0691"/>
    <w:rsid w:val="007A2AC6"/>
    <w:rsid w:val="007A3A0B"/>
    <w:rsid w:val="007A49AA"/>
    <w:rsid w:val="007B2CE7"/>
    <w:rsid w:val="007B4748"/>
    <w:rsid w:val="007C158A"/>
    <w:rsid w:val="007C173F"/>
    <w:rsid w:val="007C4E83"/>
    <w:rsid w:val="007C5B9F"/>
    <w:rsid w:val="007D09E0"/>
    <w:rsid w:val="007D2287"/>
    <w:rsid w:val="007D35DE"/>
    <w:rsid w:val="007D6B22"/>
    <w:rsid w:val="007E023D"/>
    <w:rsid w:val="007E0AB8"/>
    <w:rsid w:val="007E3A08"/>
    <w:rsid w:val="007F099E"/>
    <w:rsid w:val="007F3D21"/>
    <w:rsid w:val="007F6A17"/>
    <w:rsid w:val="008051BC"/>
    <w:rsid w:val="008066B8"/>
    <w:rsid w:val="00810627"/>
    <w:rsid w:val="0081090C"/>
    <w:rsid w:val="00812550"/>
    <w:rsid w:val="00813851"/>
    <w:rsid w:val="008166DB"/>
    <w:rsid w:val="00826111"/>
    <w:rsid w:val="00826219"/>
    <w:rsid w:val="00832219"/>
    <w:rsid w:val="00833FA3"/>
    <w:rsid w:val="00836ED0"/>
    <w:rsid w:val="00844439"/>
    <w:rsid w:val="0084576E"/>
    <w:rsid w:val="00851842"/>
    <w:rsid w:val="0085289F"/>
    <w:rsid w:val="00856310"/>
    <w:rsid w:val="008612D6"/>
    <w:rsid w:val="008662B4"/>
    <w:rsid w:val="008677CC"/>
    <w:rsid w:val="00871531"/>
    <w:rsid w:val="00872C2F"/>
    <w:rsid w:val="00880ABD"/>
    <w:rsid w:val="00882203"/>
    <w:rsid w:val="00882D88"/>
    <w:rsid w:val="00885CC1"/>
    <w:rsid w:val="008920B5"/>
    <w:rsid w:val="0089263B"/>
    <w:rsid w:val="00892A67"/>
    <w:rsid w:val="0089364C"/>
    <w:rsid w:val="0089386E"/>
    <w:rsid w:val="00893E32"/>
    <w:rsid w:val="008949CF"/>
    <w:rsid w:val="008A2CB4"/>
    <w:rsid w:val="008A38C8"/>
    <w:rsid w:val="008B0FFE"/>
    <w:rsid w:val="008B1D32"/>
    <w:rsid w:val="008B3CAE"/>
    <w:rsid w:val="008B5743"/>
    <w:rsid w:val="008B76E6"/>
    <w:rsid w:val="008C12C8"/>
    <w:rsid w:val="008C4478"/>
    <w:rsid w:val="008C5D1D"/>
    <w:rsid w:val="008D1C5E"/>
    <w:rsid w:val="008D4531"/>
    <w:rsid w:val="008E2DA5"/>
    <w:rsid w:val="008E46AA"/>
    <w:rsid w:val="008E46E6"/>
    <w:rsid w:val="008F0E7E"/>
    <w:rsid w:val="008F2BD1"/>
    <w:rsid w:val="008F2CA1"/>
    <w:rsid w:val="008F514B"/>
    <w:rsid w:val="008F68C0"/>
    <w:rsid w:val="008F6A30"/>
    <w:rsid w:val="0091115D"/>
    <w:rsid w:val="00911370"/>
    <w:rsid w:val="00920331"/>
    <w:rsid w:val="0092311F"/>
    <w:rsid w:val="00926B15"/>
    <w:rsid w:val="009319BB"/>
    <w:rsid w:val="00932475"/>
    <w:rsid w:val="00945FDF"/>
    <w:rsid w:val="00947D95"/>
    <w:rsid w:val="00951FCA"/>
    <w:rsid w:val="0095385C"/>
    <w:rsid w:val="00960915"/>
    <w:rsid w:val="00960987"/>
    <w:rsid w:val="0096227B"/>
    <w:rsid w:val="00963618"/>
    <w:rsid w:val="00967AAB"/>
    <w:rsid w:val="009712FB"/>
    <w:rsid w:val="00971D8B"/>
    <w:rsid w:val="00974542"/>
    <w:rsid w:val="00980B4B"/>
    <w:rsid w:val="0098246A"/>
    <w:rsid w:val="00983866"/>
    <w:rsid w:val="00983DC1"/>
    <w:rsid w:val="00983ECA"/>
    <w:rsid w:val="00990FA4"/>
    <w:rsid w:val="00993C26"/>
    <w:rsid w:val="00993F47"/>
    <w:rsid w:val="00994154"/>
    <w:rsid w:val="00995366"/>
    <w:rsid w:val="009953E9"/>
    <w:rsid w:val="0099556D"/>
    <w:rsid w:val="0099686F"/>
    <w:rsid w:val="009A3956"/>
    <w:rsid w:val="009B3421"/>
    <w:rsid w:val="009B5B52"/>
    <w:rsid w:val="009C3E11"/>
    <w:rsid w:val="009D253B"/>
    <w:rsid w:val="009D2822"/>
    <w:rsid w:val="009D5886"/>
    <w:rsid w:val="009E1751"/>
    <w:rsid w:val="009E4BA4"/>
    <w:rsid w:val="009E63DC"/>
    <w:rsid w:val="009F3E94"/>
    <w:rsid w:val="009F62E9"/>
    <w:rsid w:val="009F6863"/>
    <w:rsid w:val="009F7C68"/>
    <w:rsid w:val="00A027C5"/>
    <w:rsid w:val="00A04483"/>
    <w:rsid w:val="00A14EDA"/>
    <w:rsid w:val="00A15EF7"/>
    <w:rsid w:val="00A1651D"/>
    <w:rsid w:val="00A16B49"/>
    <w:rsid w:val="00A24112"/>
    <w:rsid w:val="00A265EB"/>
    <w:rsid w:val="00A26D0C"/>
    <w:rsid w:val="00A2723B"/>
    <w:rsid w:val="00A2768B"/>
    <w:rsid w:val="00A27B53"/>
    <w:rsid w:val="00A34DA3"/>
    <w:rsid w:val="00A54C15"/>
    <w:rsid w:val="00A63C0E"/>
    <w:rsid w:val="00A63E1B"/>
    <w:rsid w:val="00A64FB2"/>
    <w:rsid w:val="00A8012B"/>
    <w:rsid w:val="00A81D49"/>
    <w:rsid w:val="00A8399D"/>
    <w:rsid w:val="00A86C0E"/>
    <w:rsid w:val="00A911BD"/>
    <w:rsid w:val="00A932EF"/>
    <w:rsid w:val="00A974EE"/>
    <w:rsid w:val="00AA14C1"/>
    <w:rsid w:val="00AA2B32"/>
    <w:rsid w:val="00AA747E"/>
    <w:rsid w:val="00AB21E6"/>
    <w:rsid w:val="00AB48C4"/>
    <w:rsid w:val="00AB6019"/>
    <w:rsid w:val="00AC0E1F"/>
    <w:rsid w:val="00AC1005"/>
    <w:rsid w:val="00AC1234"/>
    <w:rsid w:val="00AC1466"/>
    <w:rsid w:val="00AC1639"/>
    <w:rsid w:val="00AC429D"/>
    <w:rsid w:val="00AD2C48"/>
    <w:rsid w:val="00AD4E0E"/>
    <w:rsid w:val="00AD5786"/>
    <w:rsid w:val="00AE655F"/>
    <w:rsid w:val="00AF0400"/>
    <w:rsid w:val="00AF042A"/>
    <w:rsid w:val="00AF1E30"/>
    <w:rsid w:val="00AF7611"/>
    <w:rsid w:val="00AF7F51"/>
    <w:rsid w:val="00B06E2E"/>
    <w:rsid w:val="00B07D87"/>
    <w:rsid w:val="00B11B0D"/>
    <w:rsid w:val="00B15931"/>
    <w:rsid w:val="00B170B3"/>
    <w:rsid w:val="00B20045"/>
    <w:rsid w:val="00B21F77"/>
    <w:rsid w:val="00B22A7C"/>
    <w:rsid w:val="00B32690"/>
    <w:rsid w:val="00B34142"/>
    <w:rsid w:val="00B3506C"/>
    <w:rsid w:val="00B40C55"/>
    <w:rsid w:val="00B536AB"/>
    <w:rsid w:val="00B53860"/>
    <w:rsid w:val="00B61E71"/>
    <w:rsid w:val="00B74B33"/>
    <w:rsid w:val="00B80F00"/>
    <w:rsid w:val="00B8718B"/>
    <w:rsid w:val="00B936E7"/>
    <w:rsid w:val="00B954C6"/>
    <w:rsid w:val="00B96493"/>
    <w:rsid w:val="00BA37B2"/>
    <w:rsid w:val="00BA44FC"/>
    <w:rsid w:val="00BA500B"/>
    <w:rsid w:val="00BB582E"/>
    <w:rsid w:val="00BB6202"/>
    <w:rsid w:val="00BC24B5"/>
    <w:rsid w:val="00BD0F9F"/>
    <w:rsid w:val="00BD1AB4"/>
    <w:rsid w:val="00BD1CEF"/>
    <w:rsid w:val="00BD1EAC"/>
    <w:rsid w:val="00BE0D0B"/>
    <w:rsid w:val="00BE7581"/>
    <w:rsid w:val="00BF079D"/>
    <w:rsid w:val="00BF1355"/>
    <w:rsid w:val="00BF5F86"/>
    <w:rsid w:val="00BF7073"/>
    <w:rsid w:val="00C00639"/>
    <w:rsid w:val="00C00EBC"/>
    <w:rsid w:val="00C015A5"/>
    <w:rsid w:val="00C05C08"/>
    <w:rsid w:val="00C073E6"/>
    <w:rsid w:val="00C12538"/>
    <w:rsid w:val="00C1253C"/>
    <w:rsid w:val="00C128DB"/>
    <w:rsid w:val="00C16B4D"/>
    <w:rsid w:val="00C2018D"/>
    <w:rsid w:val="00C20C41"/>
    <w:rsid w:val="00C31D88"/>
    <w:rsid w:val="00C32F5B"/>
    <w:rsid w:val="00C33407"/>
    <w:rsid w:val="00C36B2B"/>
    <w:rsid w:val="00C377C1"/>
    <w:rsid w:val="00C4503A"/>
    <w:rsid w:val="00C45BC0"/>
    <w:rsid w:val="00C46F5A"/>
    <w:rsid w:val="00C5069F"/>
    <w:rsid w:val="00C534E6"/>
    <w:rsid w:val="00C60B51"/>
    <w:rsid w:val="00C64884"/>
    <w:rsid w:val="00C6589E"/>
    <w:rsid w:val="00C72141"/>
    <w:rsid w:val="00C73CCC"/>
    <w:rsid w:val="00C74CF1"/>
    <w:rsid w:val="00C842AF"/>
    <w:rsid w:val="00C852A9"/>
    <w:rsid w:val="00C90F5C"/>
    <w:rsid w:val="00C96CD8"/>
    <w:rsid w:val="00CA3C08"/>
    <w:rsid w:val="00CA4CC0"/>
    <w:rsid w:val="00CA60F4"/>
    <w:rsid w:val="00CA714A"/>
    <w:rsid w:val="00CB03CA"/>
    <w:rsid w:val="00CB15B4"/>
    <w:rsid w:val="00CB16B6"/>
    <w:rsid w:val="00CB485E"/>
    <w:rsid w:val="00CB57EA"/>
    <w:rsid w:val="00CB5980"/>
    <w:rsid w:val="00CC4101"/>
    <w:rsid w:val="00CD1E7D"/>
    <w:rsid w:val="00CD3992"/>
    <w:rsid w:val="00CD6B79"/>
    <w:rsid w:val="00CE04A9"/>
    <w:rsid w:val="00CE1E4F"/>
    <w:rsid w:val="00CF74F8"/>
    <w:rsid w:val="00D00C7C"/>
    <w:rsid w:val="00D02C83"/>
    <w:rsid w:val="00D07E24"/>
    <w:rsid w:val="00D117AF"/>
    <w:rsid w:val="00D12534"/>
    <w:rsid w:val="00D164DD"/>
    <w:rsid w:val="00D20079"/>
    <w:rsid w:val="00D321C6"/>
    <w:rsid w:val="00D34E20"/>
    <w:rsid w:val="00D40BC0"/>
    <w:rsid w:val="00D46B3A"/>
    <w:rsid w:val="00D50B69"/>
    <w:rsid w:val="00D53249"/>
    <w:rsid w:val="00D53C67"/>
    <w:rsid w:val="00D55954"/>
    <w:rsid w:val="00D60408"/>
    <w:rsid w:val="00D65635"/>
    <w:rsid w:val="00D719DF"/>
    <w:rsid w:val="00D73E88"/>
    <w:rsid w:val="00D81349"/>
    <w:rsid w:val="00D82EE5"/>
    <w:rsid w:val="00D8652E"/>
    <w:rsid w:val="00D87FB3"/>
    <w:rsid w:val="00D9186B"/>
    <w:rsid w:val="00DA4833"/>
    <w:rsid w:val="00DA68B2"/>
    <w:rsid w:val="00DC1322"/>
    <w:rsid w:val="00DD180E"/>
    <w:rsid w:val="00DD47DF"/>
    <w:rsid w:val="00DD5943"/>
    <w:rsid w:val="00DE1ED2"/>
    <w:rsid w:val="00DF0E93"/>
    <w:rsid w:val="00DF4812"/>
    <w:rsid w:val="00DF5EFB"/>
    <w:rsid w:val="00E0064A"/>
    <w:rsid w:val="00E0101F"/>
    <w:rsid w:val="00E0160A"/>
    <w:rsid w:val="00E02FAA"/>
    <w:rsid w:val="00E05D94"/>
    <w:rsid w:val="00E10685"/>
    <w:rsid w:val="00E13551"/>
    <w:rsid w:val="00E144B0"/>
    <w:rsid w:val="00E16AF3"/>
    <w:rsid w:val="00E214C4"/>
    <w:rsid w:val="00E22AE8"/>
    <w:rsid w:val="00E23CF7"/>
    <w:rsid w:val="00E274E9"/>
    <w:rsid w:val="00E340E4"/>
    <w:rsid w:val="00E351F5"/>
    <w:rsid w:val="00E352AA"/>
    <w:rsid w:val="00E42D1C"/>
    <w:rsid w:val="00E50845"/>
    <w:rsid w:val="00E50C8C"/>
    <w:rsid w:val="00E53D7C"/>
    <w:rsid w:val="00E548B6"/>
    <w:rsid w:val="00E60395"/>
    <w:rsid w:val="00E63510"/>
    <w:rsid w:val="00E71122"/>
    <w:rsid w:val="00E71653"/>
    <w:rsid w:val="00E728AC"/>
    <w:rsid w:val="00E739CD"/>
    <w:rsid w:val="00E75FF4"/>
    <w:rsid w:val="00E761C6"/>
    <w:rsid w:val="00E81327"/>
    <w:rsid w:val="00E9066C"/>
    <w:rsid w:val="00E91554"/>
    <w:rsid w:val="00E92AAC"/>
    <w:rsid w:val="00E97238"/>
    <w:rsid w:val="00EA3DE8"/>
    <w:rsid w:val="00EA458A"/>
    <w:rsid w:val="00EA7BD8"/>
    <w:rsid w:val="00EB4B7B"/>
    <w:rsid w:val="00EB551C"/>
    <w:rsid w:val="00EC4338"/>
    <w:rsid w:val="00EC5FA8"/>
    <w:rsid w:val="00EC6096"/>
    <w:rsid w:val="00ED05DC"/>
    <w:rsid w:val="00ED114B"/>
    <w:rsid w:val="00ED3BD6"/>
    <w:rsid w:val="00EE0DD6"/>
    <w:rsid w:val="00EE0F65"/>
    <w:rsid w:val="00EE1DAC"/>
    <w:rsid w:val="00EE4FE8"/>
    <w:rsid w:val="00EE5360"/>
    <w:rsid w:val="00EE53A9"/>
    <w:rsid w:val="00EE7071"/>
    <w:rsid w:val="00EE7725"/>
    <w:rsid w:val="00EF0F78"/>
    <w:rsid w:val="00EF1475"/>
    <w:rsid w:val="00EF5029"/>
    <w:rsid w:val="00F005F6"/>
    <w:rsid w:val="00F04F61"/>
    <w:rsid w:val="00F1272D"/>
    <w:rsid w:val="00F1597D"/>
    <w:rsid w:val="00F2456A"/>
    <w:rsid w:val="00F31C42"/>
    <w:rsid w:val="00F32ADB"/>
    <w:rsid w:val="00F36226"/>
    <w:rsid w:val="00F40C98"/>
    <w:rsid w:val="00F52244"/>
    <w:rsid w:val="00F57120"/>
    <w:rsid w:val="00F57FF0"/>
    <w:rsid w:val="00F610D5"/>
    <w:rsid w:val="00F61171"/>
    <w:rsid w:val="00F62337"/>
    <w:rsid w:val="00F63409"/>
    <w:rsid w:val="00F65030"/>
    <w:rsid w:val="00F67B70"/>
    <w:rsid w:val="00F73F83"/>
    <w:rsid w:val="00F8183E"/>
    <w:rsid w:val="00F846FE"/>
    <w:rsid w:val="00F85704"/>
    <w:rsid w:val="00F94362"/>
    <w:rsid w:val="00F94C30"/>
    <w:rsid w:val="00F958B1"/>
    <w:rsid w:val="00F96B41"/>
    <w:rsid w:val="00F97254"/>
    <w:rsid w:val="00F9735E"/>
    <w:rsid w:val="00F978EA"/>
    <w:rsid w:val="00FA3563"/>
    <w:rsid w:val="00FA5DDD"/>
    <w:rsid w:val="00FA5F77"/>
    <w:rsid w:val="00FB0B42"/>
    <w:rsid w:val="00FB2928"/>
    <w:rsid w:val="00FB4FF2"/>
    <w:rsid w:val="00FB54CC"/>
    <w:rsid w:val="00FC5045"/>
    <w:rsid w:val="00FC63AE"/>
    <w:rsid w:val="00FC7A0D"/>
    <w:rsid w:val="00FD4BAF"/>
    <w:rsid w:val="00FD6689"/>
    <w:rsid w:val="00FD7E10"/>
    <w:rsid w:val="00FF0997"/>
    <w:rsid w:val="00FF2A85"/>
    <w:rsid w:val="00FF2E0F"/>
    <w:rsid w:val="00FF3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A25"/>
    <w:rPr>
      <w:rFonts w:ascii="Times New Roman" w:eastAsia="Times New Roman" w:hAnsi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62FA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5">
    <w:name w:val="heading 5"/>
    <w:basedOn w:val="Normal"/>
    <w:link w:val="Heading5Char"/>
    <w:uiPriority w:val="99"/>
    <w:qFormat/>
    <w:rsid w:val="002B5B91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762FA5"/>
    <w:rPr>
      <w:rFonts w:ascii="Cambria" w:hAnsi="Cambria" w:cs="Times New Roman"/>
      <w:b/>
      <w:bCs/>
      <w:color w:val="4F81BD"/>
      <w:sz w:val="24"/>
      <w:szCs w:val="24"/>
      <w:lang w:eastAsia="tr-TR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2B5B91"/>
    <w:rPr>
      <w:rFonts w:ascii="Times New Roman" w:hAnsi="Times New Roman" w:cs="Times New Roman"/>
      <w:b/>
      <w:bCs/>
      <w:sz w:val="20"/>
      <w:szCs w:val="20"/>
      <w:lang w:eastAsia="tr-TR"/>
    </w:rPr>
  </w:style>
  <w:style w:type="paragraph" w:styleId="NoSpacing">
    <w:name w:val="No Spacing"/>
    <w:uiPriority w:val="99"/>
    <w:qFormat/>
    <w:rsid w:val="00CB5980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E3A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E3A0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D46B3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FF2A85"/>
    <w:pPr>
      <w:ind w:left="720"/>
      <w:contextualSpacing/>
    </w:pPr>
  </w:style>
  <w:style w:type="character" w:customStyle="1" w:styleId="apple-style-span">
    <w:name w:val="apple-style-span"/>
    <w:basedOn w:val="DefaultParagraphFont"/>
    <w:uiPriority w:val="99"/>
    <w:rsid w:val="00762FA5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762FA5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93247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2165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5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wmf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wmf"/><Relationship Id="rId2" Type="http://schemas.openxmlformats.org/officeDocument/2006/relationships/styles" Target="styles.xml"/><Relationship Id="rId16" Type="http://schemas.openxmlformats.org/officeDocument/2006/relationships/image" Target="media/image12.w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1894</TotalTime>
  <Pages>3</Pages>
  <Words>804</Words>
  <Characters>4589</Characters>
  <Application>Microsoft Office Outlook</Application>
  <DocSecurity>0</DocSecurity>
  <Lines>0</Lines>
  <Paragraphs>0</Paragraphs>
  <ScaleCrop>false</ScaleCrop>
  <Company>bizimocak55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 snf Türkçe</dc:title>
  <dc:subject>II. dönem 1.sınav</dc:subject>
  <dc:creator>www.sorubak.com; Süleyman OCAK</dc:creator>
  <cp:keywords>www.sorubak.com; Eğitim-Öğretim</cp:keywords>
  <dc:description>ocak5567</dc:description>
  <cp:lastModifiedBy>edanur</cp:lastModifiedBy>
  <cp:revision>276</cp:revision>
  <cp:lastPrinted>2012-02-29T17:21:00Z</cp:lastPrinted>
  <dcterms:created xsi:type="dcterms:W3CDTF">2010-12-07T18:28:00Z</dcterms:created>
  <dcterms:modified xsi:type="dcterms:W3CDTF">2012-03-01T19:20:00Z</dcterms:modified>
  <cp:category>Değerlendirme Sınavları</cp:category>
</cp:coreProperties>
</file>