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A2" w:rsidRPr="008A2088" w:rsidRDefault="00F458A2" w:rsidP="00BA257A">
      <w:r w:rsidRPr="008A2088">
        <w:rPr>
          <w:b/>
        </w:rPr>
        <w:t>Adı Soyadı:……………………….                           Puan:</w:t>
      </w:r>
      <w:r w:rsidRPr="008A2088">
        <w:rPr>
          <w:b/>
        </w:rPr>
        <w:tab/>
      </w:r>
      <w:r w:rsidRPr="008A2088">
        <w:rPr>
          <w:b/>
        </w:rPr>
        <w:tab/>
      </w:r>
      <w:r w:rsidRPr="008A208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A2088">
        <w:rPr>
          <w:b/>
        </w:rPr>
        <w:t xml:space="preserve">05.03.2012                              </w:t>
      </w:r>
    </w:p>
    <w:p w:rsidR="00F458A2" w:rsidRDefault="00F458A2" w:rsidP="00BA257A">
      <w:pPr>
        <w:jc w:val="center"/>
        <w:rPr>
          <w:b/>
          <w:sz w:val="28"/>
          <w:szCs w:val="28"/>
        </w:rPr>
      </w:pPr>
    </w:p>
    <w:p w:rsidR="00F458A2" w:rsidRPr="008A2088" w:rsidRDefault="00F458A2" w:rsidP="00BA257A">
      <w:pPr>
        <w:jc w:val="center"/>
        <w:rPr>
          <w:b/>
          <w:sz w:val="20"/>
          <w:szCs w:val="20"/>
        </w:rPr>
      </w:pPr>
      <w:r w:rsidRPr="008A2088">
        <w:rPr>
          <w:b/>
          <w:sz w:val="20"/>
          <w:szCs w:val="20"/>
        </w:rPr>
        <w:t>8 TEMMUZ İLKÖĞRETİ OKULU 2011  –  2012 ÖĞRETİM   YILI   4 - A   SINIFI</w:t>
      </w:r>
    </w:p>
    <w:p w:rsidR="00F458A2" w:rsidRPr="008A2088" w:rsidRDefault="00F458A2" w:rsidP="00BA257A">
      <w:pPr>
        <w:jc w:val="center"/>
        <w:rPr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s1026" type="#_x0000_t75" alt="http://i-love-cartoons.com/snags/clipart/Casper-Friendly-Ghost/Casper-Friendly-Ghost-1.jpg" style="position:absolute;left:0;text-align:left;margin-left:-14.8pt;margin-top:4.55pt;width:73.5pt;height:44.25pt;z-index:-251660800;visibility:visible">
            <v:imagedata r:id="rId5" r:href="rId6"/>
          </v:shape>
        </w:pict>
      </w:r>
      <w:r w:rsidRPr="008A2088">
        <w:rPr>
          <w:b/>
          <w:sz w:val="20"/>
          <w:szCs w:val="20"/>
        </w:rPr>
        <w:t>SOSYAL BİLGİLER   DERSİ  II.  DÖNEM   I.  YAZILI   SORULARI</w:t>
      </w:r>
    </w:p>
    <w:p w:rsidR="00F458A2" w:rsidRPr="00CC3DEC" w:rsidRDefault="00F458A2" w:rsidP="00BA25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1-</w:t>
      </w:r>
      <w:r w:rsidRPr="00CC3DEC">
        <w:rPr>
          <w:b/>
          <w:sz w:val="28"/>
          <w:szCs w:val="28"/>
        </w:rPr>
        <w:t xml:space="preserve"> Teknolojik</w:t>
      </w:r>
      <w:r>
        <w:rPr>
          <w:b/>
          <w:sz w:val="28"/>
          <w:szCs w:val="28"/>
        </w:rPr>
        <w:t xml:space="preserve"> </w:t>
      </w:r>
      <w:r w:rsidRPr="00CC3DEC">
        <w:rPr>
          <w:b/>
          <w:sz w:val="28"/>
          <w:szCs w:val="28"/>
        </w:rPr>
        <w:t xml:space="preserve"> ürünlere </w:t>
      </w:r>
      <w:r>
        <w:rPr>
          <w:b/>
          <w:sz w:val="28"/>
          <w:szCs w:val="28"/>
        </w:rPr>
        <w:t xml:space="preserve"> </w:t>
      </w:r>
      <w:r w:rsidRPr="00CC3DEC">
        <w:rPr>
          <w:b/>
          <w:sz w:val="28"/>
          <w:szCs w:val="28"/>
        </w:rPr>
        <w:t xml:space="preserve">örnek </w:t>
      </w:r>
      <w:r>
        <w:rPr>
          <w:b/>
          <w:sz w:val="28"/>
          <w:szCs w:val="28"/>
        </w:rPr>
        <w:t xml:space="preserve"> </w:t>
      </w:r>
      <w:r w:rsidRPr="00CC3DEC">
        <w:rPr>
          <w:b/>
          <w:sz w:val="28"/>
          <w:szCs w:val="28"/>
        </w:rPr>
        <w:t>yazınız.</w:t>
      </w:r>
      <w:r>
        <w:rPr>
          <w:b/>
          <w:sz w:val="28"/>
          <w:szCs w:val="28"/>
        </w:rPr>
        <w:t>(10P)</w:t>
      </w:r>
    </w:p>
    <w:p w:rsidR="00F458A2" w:rsidRDefault="00F458A2" w:rsidP="00BA257A">
      <w:pPr>
        <w:rPr>
          <w:b/>
        </w:rPr>
      </w:pPr>
      <w:r>
        <w:rPr>
          <w:noProof/>
        </w:rPr>
        <w:pict>
          <v:roundrect id="_x0000_s1027" style="position:absolute;margin-left:135pt;margin-top:64.7pt;width:90pt;height:18pt;z-index:251648512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28" style="position:absolute;margin-left:252pt;margin-top:64.7pt;width:90pt;height:18pt;z-index:251651584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29" style="position:absolute;margin-left:5in;margin-top:64.7pt;width:90pt;height:18pt;z-index:251654656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30" style="position:absolute;margin-left:27pt;margin-top:64.7pt;width:90pt;height:18pt;z-index:251643392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b/>
        </w:rPr>
        <w:t xml:space="preserve">     </w:t>
      </w:r>
      <w:r w:rsidRPr="0037212E">
        <w:rPr>
          <w:b/>
          <w:noProof/>
        </w:rPr>
        <w:pict>
          <v:shape id="Kuruluş Şeması 4" o:spid="_x0000_i1025" type="#_x0000_t75" style="width:6in;height:63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">
            <v:imagedata r:id="rId7" o:title="" cropleft="-5324f" cropright="-2867f"/>
            <o:lock v:ext="edit" aspectratio="f"/>
          </v:shape>
        </w:pict>
      </w:r>
    </w:p>
    <w:p w:rsidR="00F458A2" w:rsidRDefault="00F458A2" w:rsidP="00BA257A">
      <w:pPr>
        <w:rPr>
          <w:b/>
          <w:sz w:val="28"/>
          <w:szCs w:val="28"/>
        </w:rPr>
      </w:pPr>
    </w:p>
    <w:p w:rsidR="00F458A2" w:rsidRDefault="00F458A2" w:rsidP="00BA257A">
      <w:pPr>
        <w:rPr>
          <w:b/>
          <w:sz w:val="28"/>
          <w:szCs w:val="28"/>
        </w:rPr>
      </w:pPr>
      <w:r>
        <w:rPr>
          <w:noProof/>
        </w:rPr>
        <w:pict>
          <v:roundrect id="_x0000_s1031" style="position:absolute;margin-left:135pt;margin-top:3.6pt;width:90pt;height:18pt;z-index:251647488" arcsize="10923f" strokeweight="1pt">
            <v:shadow on="t" opacity=".5" offset="1pt,3pt" offset2="-10pt,-6pt"/>
            <v:textbox style="mso-next-textbox:#_x0000_s1031"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32" style="position:absolute;margin-left:27pt;margin-top:3.6pt;width:90pt;height:18pt;z-index:251644416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33" style="position:absolute;margin-left:5in;margin-top:3.6pt;width:90pt;height:18pt;z-index:251653632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34" style="position:absolute;margin-left:252pt;margin-top:3.6pt;width:90pt;height:18pt;z-index:251650560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</w:p>
    <w:p w:rsidR="00F458A2" w:rsidRDefault="00F458A2" w:rsidP="00BA257A">
      <w:pPr>
        <w:jc w:val="both"/>
        <w:rPr>
          <w:b/>
          <w:sz w:val="28"/>
          <w:szCs w:val="28"/>
        </w:rPr>
      </w:pPr>
      <w:r>
        <w:rPr>
          <w:noProof/>
        </w:rPr>
        <w:pict>
          <v:roundrect id="_x0000_s1035" style="position:absolute;left:0;text-align:left;margin-left:252pt;margin-top:5.5pt;width:90pt;height:18pt;z-index:251649536" arcsize="10923f" strokeweight="1pt">
            <v:shadow on="t" opacity=".5" offset="1pt,3pt" offset2="-10pt,-6pt"/>
            <v:textbox style="mso-next-textbox:#_x0000_s1035"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135pt;margin-top:5.5pt;width:90pt;height:18pt;z-index:251646464" arcsize="10923f" strokeweight="1pt">
            <v:shadow on="t" opacity=".5" offset="1pt,3pt" offset2="-10pt,-6pt"/>
            <v:textbox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27pt;margin-top:5.5pt;width:90pt;height:18pt;z-index:251645440" arcsize="10923f" strokeweight="1pt">
            <v:shadow on="t" opacity=".5" offset="1pt,3pt" offset2="-10pt,-6pt"/>
            <v:textbox style="mso-next-textbox:#_x0000_s1037"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5in;margin-top:6.9pt;width:90pt;height:18pt;z-index:251652608" arcsize="10923f" strokeweight="1pt">
            <v:shadow on="t" opacity=".5" offset="1pt,3pt" offset2="-10pt,-6pt"/>
            <v:textbox style="mso-next-textbox:#_x0000_s1038">
              <w:txbxContent>
                <w:p w:rsidR="00F458A2" w:rsidRPr="00A32733" w:rsidRDefault="00F458A2" w:rsidP="00BA257A">
                  <w:pPr>
                    <w:spacing w:line="360" w:lineRule="auto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F458A2" w:rsidRDefault="00F458A2" w:rsidP="00BA257A"/>
              </w:txbxContent>
            </v:textbox>
          </v:roundrect>
        </w:pict>
      </w:r>
    </w:p>
    <w:p w:rsidR="00F458A2" w:rsidRDefault="00F458A2" w:rsidP="00BA257A">
      <w:pPr>
        <w:rPr>
          <w:b/>
          <w:sz w:val="28"/>
          <w:szCs w:val="28"/>
        </w:rPr>
      </w:pPr>
    </w:p>
    <w:p w:rsidR="00F458A2" w:rsidRDefault="00F458A2" w:rsidP="00BA257A">
      <w:r w:rsidRPr="00BA47DD">
        <w:rPr>
          <w:b/>
        </w:rPr>
        <w:t>2- Türklerin  tarih  boyunca  kullandığı  takvimleri  yazınız.(5 P)</w:t>
      </w:r>
      <w:r w:rsidRPr="00BA47DD">
        <w:t xml:space="preserve"> </w:t>
      </w:r>
    </w:p>
    <w:p w:rsidR="00F458A2" w:rsidRPr="00BA47DD" w:rsidRDefault="00F458A2" w:rsidP="00BA257A">
      <w:r w:rsidRPr="00BA47DD">
        <w:t>a)………………………..…….. b)………………..…………. c)…………..…………</w:t>
      </w:r>
    </w:p>
    <w:p w:rsidR="00F458A2" w:rsidRDefault="00F458A2" w:rsidP="00BD20F6">
      <w:pPr>
        <w:rPr>
          <w:sz w:val="22"/>
          <w:szCs w:val="22"/>
        </w:rPr>
      </w:pPr>
    </w:p>
    <w:p w:rsidR="00F458A2" w:rsidRPr="00766EDC" w:rsidRDefault="00F458A2" w:rsidP="00BD20F6">
      <w:pPr>
        <w:rPr>
          <w:sz w:val="22"/>
          <w:szCs w:val="22"/>
        </w:rPr>
      </w:pPr>
      <w:r w:rsidRPr="00BA47DD">
        <w:rPr>
          <w:b/>
          <w:sz w:val="22"/>
          <w:szCs w:val="22"/>
        </w:rPr>
        <w:t>3-</w:t>
      </w:r>
      <w:r w:rsidRPr="00FA11F2">
        <w:rPr>
          <w:sz w:val="22"/>
          <w:szCs w:val="22"/>
        </w:rPr>
        <w:t xml:space="preserve"> Öğretmenlik mesleği önemli ve kutsal bir meslek olarak kabul edilir.</w:t>
      </w:r>
      <w:r w:rsidRPr="00FA11F2">
        <w:rPr>
          <w:b/>
          <w:sz w:val="22"/>
          <w:szCs w:val="22"/>
        </w:rPr>
        <w:t>Bu durumun nedeni aşağıdakilerden hangisidir?</w:t>
      </w:r>
      <w:r w:rsidRPr="00272283">
        <w:rPr>
          <w:b/>
        </w:rPr>
        <w:t xml:space="preserve"> </w:t>
      </w:r>
      <w:r w:rsidRPr="00BA47DD">
        <w:rPr>
          <w:b/>
        </w:rPr>
        <w:t>(5 P)</w:t>
      </w:r>
    </w:p>
    <w:p w:rsidR="00F458A2" w:rsidRPr="00FA11F2" w:rsidRDefault="00F458A2" w:rsidP="00BD20F6">
      <w:pPr>
        <w:rPr>
          <w:sz w:val="22"/>
          <w:szCs w:val="22"/>
        </w:rPr>
      </w:pPr>
      <w:r w:rsidRPr="00FA11F2">
        <w:rPr>
          <w:color w:val="000000"/>
          <w:sz w:val="22"/>
          <w:szCs w:val="22"/>
        </w:rPr>
        <w:t xml:space="preserve">    A )  </w:t>
      </w:r>
      <w:r w:rsidRPr="00FA11F2">
        <w:rPr>
          <w:sz w:val="22"/>
          <w:szCs w:val="22"/>
        </w:rPr>
        <w:t xml:space="preserve">Öğretmenlerin üniversitede okumuş olması                 </w:t>
      </w:r>
      <w:r>
        <w:rPr>
          <w:sz w:val="22"/>
          <w:szCs w:val="22"/>
        </w:rPr>
        <w:t xml:space="preserve">  </w:t>
      </w:r>
      <w:r w:rsidRPr="00FA11F2">
        <w:rPr>
          <w:sz w:val="22"/>
          <w:szCs w:val="22"/>
        </w:rPr>
        <w:t>B</w:t>
      </w:r>
      <w:r w:rsidRPr="00FA11F2">
        <w:rPr>
          <w:color w:val="000000"/>
          <w:sz w:val="22"/>
          <w:szCs w:val="22"/>
        </w:rPr>
        <w:t xml:space="preserve">)  </w:t>
      </w:r>
      <w:r w:rsidRPr="00FA11F2">
        <w:rPr>
          <w:sz w:val="22"/>
          <w:szCs w:val="22"/>
        </w:rPr>
        <w:t>Öğretmenlerin sayıca çoğunlukta olması</w:t>
      </w:r>
    </w:p>
    <w:p w:rsidR="00F458A2" w:rsidRDefault="00F458A2" w:rsidP="00BD20F6">
      <w:pPr>
        <w:rPr>
          <w:sz w:val="22"/>
          <w:szCs w:val="22"/>
        </w:rPr>
      </w:pPr>
      <w:r w:rsidRPr="00FA11F2">
        <w:rPr>
          <w:color w:val="000000"/>
          <w:sz w:val="22"/>
          <w:szCs w:val="22"/>
        </w:rPr>
        <w:t xml:space="preserve">    C )  </w:t>
      </w:r>
      <w:r w:rsidRPr="00FA11F2">
        <w:rPr>
          <w:sz w:val="22"/>
          <w:szCs w:val="22"/>
        </w:rPr>
        <w:t>Bütün insanları yetiştirenlerin öğretmenler olması        D</w:t>
      </w:r>
      <w:r w:rsidRPr="00FA11F2">
        <w:rPr>
          <w:color w:val="000000"/>
          <w:sz w:val="22"/>
          <w:szCs w:val="22"/>
        </w:rPr>
        <w:t xml:space="preserve">)  </w:t>
      </w:r>
      <w:r w:rsidRPr="00FA11F2">
        <w:rPr>
          <w:sz w:val="22"/>
          <w:szCs w:val="22"/>
        </w:rPr>
        <w:t>Öğretmenlerin gelirinin yüksek olması</w:t>
      </w:r>
    </w:p>
    <w:p w:rsidR="00F458A2" w:rsidRPr="00FA11F2" w:rsidRDefault="00F458A2" w:rsidP="00BD20F6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FA11F2">
        <w:rPr>
          <w:b/>
          <w:sz w:val="22"/>
          <w:szCs w:val="22"/>
        </w:rPr>
        <w:t xml:space="preserve">-Hangisi buluşların yararlarından biri </w:t>
      </w:r>
      <w:r w:rsidRPr="00766EDC">
        <w:rPr>
          <w:b/>
          <w:i/>
          <w:sz w:val="22"/>
          <w:szCs w:val="22"/>
          <w:u w:val="single"/>
        </w:rPr>
        <w:t>değildir</w:t>
      </w:r>
      <w:r w:rsidRPr="00FA11F2">
        <w:rPr>
          <w:b/>
          <w:sz w:val="22"/>
          <w:szCs w:val="22"/>
        </w:rPr>
        <w:t>?</w:t>
      </w:r>
      <w:r w:rsidRPr="00272283">
        <w:rPr>
          <w:b/>
        </w:rPr>
        <w:t xml:space="preserve"> </w:t>
      </w:r>
      <w:r w:rsidRPr="00BA47DD">
        <w:rPr>
          <w:b/>
        </w:rPr>
        <w:t>(5 P)</w:t>
      </w:r>
    </w:p>
    <w:p w:rsidR="00F458A2" w:rsidRPr="00FA11F2" w:rsidRDefault="00F458A2" w:rsidP="00BD20F6">
      <w:pPr>
        <w:ind w:left="180"/>
        <w:rPr>
          <w:sz w:val="22"/>
          <w:szCs w:val="22"/>
        </w:rPr>
      </w:pPr>
      <w:r w:rsidRPr="00FA11F2">
        <w:rPr>
          <w:sz w:val="22"/>
          <w:szCs w:val="22"/>
        </w:rPr>
        <w:t xml:space="preserve">    A )</w:t>
      </w:r>
      <w:r>
        <w:rPr>
          <w:sz w:val="22"/>
          <w:szCs w:val="22"/>
        </w:rPr>
        <w:t xml:space="preserve"> İ</w:t>
      </w:r>
      <w:r w:rsidRPr="00FA11F2">
        <w:rPr>
          <w:sz w:val="22"/>
          <w:szCs w:val="22"/>
        </w:rPr>
        <w:t>nsanların hayatını kolaylaştırır.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A11F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</w:t>
      </w:r>
      <w:r w:rsidRPr="00FA11F2">
        <w:rPr>
          <w:sz w:val="22"/>
          <w:szCs w:val="22"/>
        </w:rPr>
        <w:t>B )Verimli çalışmayı sağlar.</w:t>
      </w:r>
    </w:p>
    <w:p w:rsidR="00F458A2" w:rsidRDefault="00F458A2" w:rsidP="00BD20F6">
      <w:pPr>
        <w:ind w:left="180"/>
        <w:rPr>
          <w:sz w:val="22"/>
          <w:szCs w:val="22"/>
        </w:rPr>
      </w:pPr>
      <w:r w:rsidRPr="00FA11F2">
        <w:rPr>
          <w:sz w:val="22"/>
          <w:szCs w:val="22"/>
        </w:rPr>
        <w:t xml:space="preserve">    C )Daha kısa zamanda daha çok iş yapılmasını sağlar.</w:t>
      </w:r>
      <w:r>
        <w:rPr>
          <w:sz w:val="22"/>
          <w:szCs w:val="22"/>
        </w:rPr>
        <w:tab/>
      </w:r>
      <w:r w:rsidRPr="00FA11F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Pr="00FA11F2">
        <w:rPr>
          <w:sz w:val="22"/>
          <w:szCs w:val="22"/>
        </w:rPr>
        <w:t>D )İnsanları tembelliğe iter.</w:t>
      </w:r>
    </w:p>
    <w:p w:rsidR="00F458A2" w:rsidRPr="00A42E39" w:rsidRDefault="00F458A2" w:rsidP="006334B4">
      <w:r w:rsidRPr="00BA47DD">
        <w:rPr>
          <w:b/>
        </w:rPr>
        <w:t>5-</w:t>
      </w:r>
      <w:r>
        <w:t xml:space="preserve"> </w:t>
      </w:r>
      <w:r w:rsidRPr="00A42E39">
        <w:t>Şu anda kullandığımız takvimin adı nedir?</w:t>
      </w:r>
      <w:r w:rsidRPr="00272283">
        <w:rPr>
          <w:b/>
        </w:rPr>
        <w:t xml:space="preserve"> </w:t>
      </w:r>
      <w:r w:rsidRPr="00BA47DD">
        <w:rPr>
          <w:b/>
        </w:rPr>
        <w:t>(5 P)</w:t>
      </w:r>
    </w:p>
    <w:p w:rsidR="00F458A2" w:rsidRPr="00A42E39" w:rsidRDefault="00F458A2" w:rsidP="006334B4">
      <w:pPr>
        <w:spacing w:line="360" w:lineRule="auto"/>
      </w:pPr>
      <w:r w:rsidRPr="00A42E39">
        <w:t xml:space="preserve">A) Hicri takvim.        </w:t>
      </w:r>
      <w:r w:rsidRPr="00A42E39">
        <w:tab/>
        <w:t>B) Miladi takvim</w:t>
      </w:r>
      <w:r>
        <w:tab/>
      </w:r>
      <w:r w:rsidRPr="00A42E39">
        <w:t>C) Rumi takvim.                D) Ay takvimi</w:t>
      </w:r>
    </w:p>
    <w:p w:rsidR="00F458A2" w:rsidRPr="00A42E39" w:rsidRDefault="00F458A2" w:rsidP="00B30B2F">
      <w:r w:rsidRPr="00BA47DD">
        <w:rPr>
          <w:rStyle w:val="Strong"/>
        </w:rPr>
        <w:t>6-</w:t>
      </w:r>
      <w:r>
        <w:rPr>
          <w:rStyle w:val="Strong"/>
          <w:b w:val="0"/>
        </w:rPr>
        <w:t xml:space="preserve">  </w:t>
      </w:r>
      <w:r w:rsidRPr="00A42E39">
        <w:rPr>
          <w:rStyle w:val="Strong"/>
          <w:b w:val="0"/>
        </w:rPr>
        <w:t>Hz. İsa'nın doğumunu başlangıç kabul eden takvim hangisidir?</w:t>
      </w:r>
      <w:r w:rsidRPr="00272283">
        <w:rPr>
          <w:b/>
        </w:rPr>
        <w:t xml:space="preserve"> </w:t>
      </w:r>
      <w:r w:rsidRPr="00BA47DD">
        <w:rPr>
          <w:b/>
        </w:rPr>
        <w:t>(5 P)</w:t>
      </w:r>
    </w:p>
    <w:p w:rsidR="00F458A2" w:rsidRPr="00A42E39" w:rsidRDefault="00F458A2" w:rsidP="00B30B2F">
      <w:r>
        <w:t>A)</w:t>
      </w:r>
      <w:r w:rsidRPr="00A42E39">
        <w:t xml:space="preserve">Rumi takvim </w:t>
      </w:r>
      <w:r>
        <w:tab/>
        <w:t>B)</w:t>
      </w:r>
      <w:r w:rsidRPr="00A42E39">
        <w:t xml:space="preserve">Hicri takvim </w:t>
      </w:r>
      <w:r>
        <w:tab/>
        <w:t>C)</w:t>
      </w:r>
      <w:r w:rsidRPr="00A42E39">
        <w:t xml:space="preserve">Miladi takvim </w:t>
      </w:r>
      <w:r>
        <w:tab/>
        <w:t>D)</w:t>
      </w:r>
      <w:r w:rsidRPr="00A42E39">
        <w:t>12 hayvanlı takvim</w:t>
      </w:r>
    </w:p>
    <w:p w:rsidR="00F458A2" w:rsidRPr="00A42E39" w:rsidRDefault="00F458A2" w:rsidP="00B30B2F">
      <w:pPr>
        <w:rPr>
          <w:u w:val="single"/>
        </w:rPr>
      </w:pPr>
      <w:r w:rsidRPr="00BA47DD">
        <w:rPr>
          <w:b/>
        </w:rPr>
        <w:t>7-</w:t>
      </w:r>
      <w:r>
        <w:t xml:space="preserve"> </w:t>
      </w:r>
      <w:r w:rsidRPr="00A42E39">
        <w:t xml:space="preserve"> Aşağıdakilerden hangisi tüketicilerin sahip olduğu haklardan </w:t>
      </w:r>
      <w:r w:rsidRPr="00766EDC">
        <w:rPr>
          <w:b/>
          <w:u w:val="single"/>
        </w:rPr>
        <w:t>olamaz</w:t>
      </w:r>
      <w:r w:rsidRPr="00A42E39">
        <w:rPr>
          <w:u w:val="single"/>
        </w:rPr>
        <w:t>?</w:t>
      </w:r>
      <w:r w:rsidRPr="00272283">
        <w:rPr>
          <w:b/>
        </w:rPr>
        <w:t xml:space="preserve"> </w:t>
      </w:r>
      <w:r w:rsidRPr="00BA47DD">
        <w:rPr>
          <w:b/>
        </w:rPr>
        <w:t>(5 P)</w:t>
      </w:r>
    </w:p>
    <w:p w:rsidR="00F458A2" w:rsidRPr="00A42E39" w:rsidRDefault="00F458A2" w:rsidP="00B30B2F">
      <w:r w:rsidRPr="00A42E39">
        <w:t>A) Fiş ve fatura alma hakkı</w:t>
      </w:r>
      <w:r w:rsidRPr="00A42E39">
        <w:tab/>
      </w:r>
      <w:r w:rsidRPr="00A42E39">
        <w:tab/>
      </w:r>
      <w:r w:rsidRPr="00A42E39">
        <w:tab/>
      </w:r>
      <w:r w:rsidRPr="00A42E39">
        <w:tab/>
        <w:t>B) İade etme hakkı</w:t>
      </w:r>
      <w:r w:rsidRPr="00A42E39">
        <w:tab/>
      </w:r>
      <w:r w:rsidRPr="00A42E39">
        <w:tab/>
      </w:r>
      <w:r w:rsidRPr="00A42E39">
        <w:tab/>
      </w:r>
    </w:p>
    <w:p w:rsidR="00F458A2" w:rsidRPr="00A42E39" w:rsidRDefault="00F458A2" w:rsidP="00B30B2F">
      <w:r w:rsidRPr="00A42E39">
        <w:t>C) Bilgi edinme hakkı</w:t>
      </w:r>
      <w:r w:rsidRPr="00A42E39">
        <w:tab/>
      </w:r>
      <w:r w:rsidRPr="00A42E39">
        <w:tab/>
      </w:r>
      <w:r w:rsidRPr="00A42E39">
        <w:tab/>
      </w:r>
      <w:r w:rsidRPr="00A42E39">
        <w:tab/>
        <w:t>D) Satıcıyla kavga etme hakkı</w:t>
      </w:r>
    </w:p>
    <w:p w:rsidR="00F458A2" w:rsidRPr="00323EDB" w:rsidRDefault="00F458A2" w:rsidP="00B30B2F">
      <w:pPr>
        <w:spacing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8- </w:t>
      </w:r>
      <w:r w:rsidRPr="00323EDB">
        <w:rPr>
          <w:rFonts w:ascii="Comic Sans MS" w:hAnsi="Comic Sans MS"/>
          <w:b/>
          <w:bCs/>
          <w:sz w:val="20"/>
          <w:szCs w:val="20"/>
        </w:rPr>
        <w:t xml:space="preserve"> Satın almak istediğimiz bir malın kaliteli olup olmadığı aşağıdakilerden hangisinden anlaşılır?</w:t>
      </w:r>
      <w:r w:rsidRPr="00272283">
        <w:rPr>
          <w:b/>
        </w:rPr>
        <w:t xml:space="preserve"> </w:t>
      </w:r>
      <w:r w:rsidRPr="00BA47DD">
        <w:rPr>
          <w:b/>
        </w:rPr>
        <w:t>(5 P)</w:t>
      </w:r>
    </w:p>
    <w:p w:rsidR="00F458A2" w:rsidRPr="00766EDC" w:rsidRDefault="00F458A2" w:rsidP="00B30B2F">
      <w:pPr>
        <w:spacing w:line="240" w:lineRule="atLeas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Pr="00766EDC">
        <w:rPr>
          <w:rFonts w:ascii="Comic Sans MS" w:hAnsi="Comic Sans MS"/>
          <w:bCs/>
          <w:sz w:val="20"/>
          <w:szCs w:val="20"/>
        </w:rPr>
        <w:t xml:space="preserve">A) Fiyatının ucuz olmasından                       </w:t>
      </w:r>
      <w:r>
        <w:rPr>
          <w:rFonts w:ascii="Comic Sans MS" w:hAnsi="Comic Sans MS"/>
          <w:bCs/>
          <w:sz w:val="20"/>
          <w:szCs w:val="20"/>
        </w:rPr>
        <w:t xml:space="preserve">            </w:t>
      </w:r>
      <w:r w:rsidRPr="00766EDC">
        <w:rPr>
          <w:rFonts w:ascii="Comic Sans MS" w:hAnsi="Comic Sans MS"/>
          <w:bCs/>
          <w:sz w:val="20"/>
          <w:szCs w:val="20"/>
        </w:rPr>
        <w:t>B) Her yerde bulunmasından</w:t>
      </w:r>
    </w:p>
    <w:p w:rsidR="00F458A2" w:rsidRPr="00766EDC" w:rsidRDefault="00F458A2" w:rsidP="00B30B2F">
      <w:pPr>
        <w:spacing w:line="240" w:lineRule="atLeast"/>
        <w:rPr>
          <w:rFonts w:ascii="Comic Sans MS" w:hAnsi="Comic Sans MS"/>
          <w:bCs/>
          <w:sz w:val="20"/>
          <w:szCs w:val="20"/>
        </w:rPr>
      </w:pPr>
      <w:r w:rsidRPr="00766EDC">
        <w:rPr>
          <w:rFonts w:ascii="Comic Sans MS" w:hAnsi="Comic Sans MS"/>
          <w:bCs/>
          <w:sz w:val="20"/>
          <w:szCs w:val="20"/>
        </w:rPr>
        <w:t xml:space="preserve">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766EDC">
        <w:rPr>
          <w:rFonts w:ascii="Comic Sans MS" w:hAnsi="Comic Sans MS"/>
          <w:bCs/>
          <w:sz w:val="20"/>
          <w:szCs w:val="20"/>
        </w:rPr>
        <w:t xml:space="preserve">C) Üzerinde TSE belgesinin bulunmasından     </w:t>
      </w:r>
      <w:r w:rsidRPr="00766EDC">
        <w:rPr>
          <w:rFonts w:ascii="Comic Sans MS" w:hAnsi="Comic Sans MS"/>
          <w:bCs/>
          <w:sz w:val="20"/>
          <w:szCs w:val="20"/>
        </w:rPr>
        <w:tab/>
        <w:t>D) Başkalarının da satın almış olmasından</w:t>
      </w:r>
    </w:p>
    <w:p w:rsidR="00F458A2" w:rsidRPr="00766EDC" w:rsidRDefault="00F458A2" w:rsidP="0085474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F458A2" w:rsidRDefault="00F458A2" w:rsidP="0085474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9-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Alışveriş yaparken aşağıdakilerden han</w:t>
      </w:r>
      <w:r>
        <w:rPr>
          <w:rFonts w:ascii="Arial" w:hAnsi="Arial" w:cs="Arial"/>
          <w:b/>
          <w:bCs/>
          <w:color w:val="000000"/>
          <w:sz w:val="22"/>
          <w:szCs w:val="22"/>
        </w:rPr>
        <w:softHyphen/>
        <w:t>gilerine dikkat etmeliyiz?</w:t>
      </w:r>
      <w:r w:rsidRPr="00272283">
        <w:rPr>
          <w:b/>
        </w:rPr>
        <w:t xml:space="preserve"> </w:t>
      </w:r>
      <w:r w:rsidRPr="00BA47DD">
        <w:rPr>
          <w:b/>
        </w:rPr>
        <w:t>(5 P)</w:t>
      </w:r>
    </w:p>
    <w:p w:rsidR="00F458A2" w:rsidRDefault="00F458A2" w:rsidP="0085474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I. ürünün reklâmına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II. Üretim ve tüketim tarihlerine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III. </w:t>
      </w:r>
      <w:r>
        <w:rPr>
          <w:rFonts w:ascii="Arial" w:hAnsi="Arial" w:cs="Arial"/>
          <w:color w:val="000000"/>
          <w:sz w:val="22"/>
          <w:szCs w:val="22"/>
        </w:rPr>
        <w:t>Fiyatı ve kalitesine</w:t>
      </w:r>
      <w:r>
        <w:rPr>
          <w:rFonts w:ascii="Arial" w:hAnsi="Arial" w:cs="Arial"/>
          <w:color w:val="000000"/>
          <w:sz w:val="22"/>
          <w:szCs w:val="22"/>
        </w:rPr>
        <w:tab/>
      </w:r>
    </w:p>
    <w:p w:rsidR="00F458A2" w:rsidRDefault="00F458A2" w:rsidP="0085474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IV.  </w:t>
      </w:r>
      <w:r>
        <w:rPr>
          <w:rFonts w:ascii="Arial" w:hAnsi="Arial" w:cs="Arial"/>
          <w:color w:val="000000"/>
          <w:sz w:val="22"/>
          <w:szCs w:val="22"/>
        </w:rPr>
        <w:t>isteklerimize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V. </w:t>
      </w:r>
      <w:r>
        <w:rPr>
          <w:rFonts w:ascii="Arial" w:hAnsi="Arial" w:cs="Arial"/>
          <w:color w:val="000000"/>
          <w:sz w:val="22"/>
          <w:szCs w:val="22"/>
        </w:rPr>
        <w:t>ihtiyaçlarımıza</w:t>
      </w:r>
    </w:p>
    <w:p w:rsidR="00F458A2" w:rsidRDefault="00F458A2" w:rsidP="0085474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F458A2" w:rsidRDefault="00F458A2" w:rsidP="0085474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a)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IV-V                           </w:t>
      </w:r>
      <w:r>
        <w:rPr>
          <w:rFonts w:ascii="Arial" w:hAnsi="Arial" w:cs="Arial"/>
          <w:color w:val="000000"/>
          <w:sz w:val="22"/>
          <w:szCs w:val="22"/>
        </w:rPr>
        <w:t>b) I</w:t>
      </w:r>
      <w:r>
        <w:rPr>
          <w:rFonts w:ascii="Arial" w:hAnsi="Arial" w:cs="Arial"/>
          <w:color w:val="000000"/>
          <w:sz w:val="22"/>
          <w:szCs w:val="22"/>
          <w:lang w:val="en-US"/>
        </w:rPr>
        <w:t>-II-III-IV-V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c) I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-IV                               </w:t>
      </w:r>
      <w:r>
        <w:rPr>
          <w:rFonts w:ascii="Arial" w:hAnsi="Arial" w:cs="Arial"/>
          <w:color w:val="000000"/>
          <w:sz w:val="22"/>
          <w:szCs w:val="22"/>
        </w:rPr>
        <w:t xml:space="preserve">d) </w:t>
      </w:r>
      <w:r>
        <w:rPr>
          <w:rFonts w:ascii="Arial" w:hAnsi="Arial" w:cs="Arial"/>
          <w:color w:val="000000"/>
          <w:sz w:val="22"/>
          <w:szCs w:val="22"/>
          <w:lang w:val="en-US"/>
        </w:rPr>
        <w:t>II-III-V</w:t>
      </w:r>
    </w:p>
    <w:p w:rsidR="00F458A2" w:rsidRPr="003160DD" w:rsidRDefault="00F458A2" w:rsidP="0085474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10-</w:t>
      </w:r>
      <w:r w:rsidRPr="003160DD">
        <w:rPr>
          <w:rFonts w:ascii="Comic Sans MS" w:hAnsi="Comic Sans MS"/>
          <w:b/>
          <w:sz w:val="20"/>
          <w:szCs w:val="20"/>
        </w:rPr>
        <w:t xml:space="preserve"> Aşağıda</w:t>
      </w:r>
      <w:r w:rsidRPr="003160DD">
        <w:rPr>
          <w:rFonts w:ascii="Comic Sans MS" w:hAnsi="Comic Sans MS"/>
          <w:b/>
          <w:bCs/>
          <w:sz w:val="20"/>
          <w:szCs w:val="20"/>
        </w:rPr>
        <w:t xml:space="preserve"> verilen teknolojik ürünleri görevleri ile eşleştiriniz. ( 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3160DD">
        <w:rPr>
          <w:rFonts w:ascii="Comic Sans MS" w:hAnsi="Comic Sans MS"/>
          <w:b/>
          <w:bCs/>
          <w:sz w:val="20"/>
          <w:szCs w:val="20"/>
        </w:rPr>
        <w:t xml:space="preserve">) içine uygun harfi yazınız </w:t>
      </w:r>
      <w:r>
        <w:rPr>
          <w:b/>
        </w:rPr>
        <w:t>(10</w:t>
      </w:r>
      <w:r w:rsidRPr="00BA47DD">
        <w:rPr>
          <w:b/>
        </w:rPr>
        <w:t xml:space="preserve"> P)</w:t>
      </w:r>
    </w:p>
    <w:p w:rsidR="00F458A2" w:rsidRPr="00D7084C" w:rsidRDefault="00F458A2" w:rsidP="0085474A">
      <w:pPr>
        <w:pStyle w:val="Default"/>
        <w:rPr>
          <w:rFonts w:ascii="Comic Sans MS" w:hAnsi="Comic Sans MS"/>
          <w:b/>
          <w:bCs/>
          <w:sz w:val="20"/>
          <w:szCs w:val="20"/>
        </w:rPr>
      </w:pPr>
      <w:r w:rsidRPr="003160DD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37212E">
        <w:rPr>
          <w:rFonts w:ascii="Comic Sans MS" w:hAnsi="Comic Sans MS"/>
          <w:noProof/>
          <w:color w:val="0000FF"/>
          <w:sz w:val="20"/>
          <w:szCs w:val="20"/>
        </w:rPr>
        <w:pict>
          <v:shape id="Resim 1" o:spid="_x0000_i1026" type="#_x0000_t75" alt="arzum-alize-2000-sac-kurutma-makinesi-ar-514-1" style="width:84.75pt;height:84.75pt;visibility:visible">
            <v:imagedata r:id="rId8" o:title=""/>
          </v:shape>
        </w:pict>
      </w:r>
      <w:r w:rsidRPr="003160DD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37212E">
        <w:rPr>
          <w:rFonts w:ascii="Comic Sans MS" w:hAnsi="Comic Sans MS"/>
          <w:noProof/>
          <w:color w:val="0000FF"/>
          <w:sz w:val="20"/>
          <w:szCs w:val="20"/>
        </w:rPr>
        <w:pict>
          <v:shape id="Resim 2" o:spid="_x0000_i1027" type="#_x0000_t75" alt="TEFAL-EASYCORD-UTU-2100-W__15039615_0" style="width:90pt;height:80.25pt;visibility:visible">
            <v:imagedata r:id="rId9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</w:t>
      </w:r>
      <w:r w:rsidRPr="003160DD">
        <w:rPr>
          <w:rFonts w:ascii="Comic Sans MS" w:hAnsi="Comic Sans MS"/>
          <w:sz w:val="20"/>
          <w:szCs w:val="20"/>
        </w:rPr>
        <w:t xml:space="preserve"> </w:t>
      </w:r>
      <w:r w:rsidRPr="0037212E">
        <w:rPr>
          <w:rFonts w:ascii="Comic Sans MS" w:hAnsi="Comic Sans MS"/>
          <w:noProof/>
          <w:color w:val="0000FF"/>
          <w:sz w:val="20"/>
          <w:szCs w:val="20"/>
        </w:rPr>
        <w:pict>
          <v:shape id="ipfR3MXK4pyMfrq0M:" o:spid="_x0000_i1028" type="#_x0000_t75" alt="2165" style="width:74.25pt;height:83.25pt;visibility:visible">
            <v:imagedata r:id="rId10" o:title=""/>
          </v:shape>
        </w:pict>
      </w:r>
      <w:r>
        <w:rPr>
          <w:rFonts w:ascii="Comic Sans MS" w:hAnsi="Comic Sans MS"/>
          <w:sz w:val="20"/>
          <w:szCs w:val="20"/>
        </w:rPr>
        <w:t xml:space="preserve">  </w:t>
      </w:r>
      <w:r w:rsidRPr="003160DD">
        <w:rPr>
          <w:rFonts w:ascii="Comic Sans MS" w:hAnsi="Comic Sans MS"/>
          <w:sz w:val="20"/>
          <w:szCs w:val="20"/>
        </w:rPr>
        <w:t xml:space="preserve">   </w:t>
      </w:r>
      <w:r w:rsidRPr="0037212E">
        <w:rPr>
          <w:rFonts w:ascii="Comic Sans MS" w:hAnsi="Comic Sans MS"/>
          <w:noProof/>
          <w:color w:val="0000FF"/>
          <w:sz w:val="20"/>
          <w:szCs w:val="20"/>
        </w:rPr>
        <w:pict>
          <v:shape id="Resim 4" o:spid="_x0000_i1029" type="#_x0000_t75" alt="ucak" style="width:92.25pt;height:75.75pt;visibility:visible">
            <v:imagedata r:id="rId11" o:title=""/>
          </v:shape>
        </w:pict>
      </w:r>
      <w:r w:rsidRPr="003160DD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3160DD">
        <w:rPr>
          <w:rFonts w:ascii="Comic Sans MS" w:hAnsi="Comic Sans MS"/>
          <w:sz w:val="20"/>
          <w:szCs w:val="20"/>
        </w:rPr>
        <w:t xml:space="preserve"> </w:t>
      </w:r>
      <w:r w:rsidRPr="0037212E">
        <w:rPr>
          <w:rFonts w:ascii="Comic Sans MS" w:hAnsi="Comic Sans MS"/>
          <w:noProof/>
          <w:color w:val="0000FF"/>
          <w:sz w:val="20"/>
          <w:szCs w:val="20"/>
        </w:rPr>
        <w:pict>
          <v:shape id="ipfoOem4zO6tSCBnM:" o:spid="_x0000_i1030" type="#_x0000_t75" alt="3d_fotograf_makinesi" style="width:79.5pt;height:83.25pt;visibility:visible">
            <v:imagedata r:id="rId12" o:title=""/>
          </v:shape>
        </w:pict>
      </w:r>
      <w:r w:rsidRPr="003160DD">
        <w:rPr>
          <w:rFonts w:ascii="Comic Sans MS" w:hAnsi="Comic Sans MS"/>
          <w:b/>
          <w:bCs/>
          <w:sz w:val="20"/>
          <w:szCs w:val="20"/>
        </w:rPr>
        <w:t xml:space="preserve">  A)</w:t>
      </w:r>
      <w:r w:rsidRPr="003160DD">
        <w:rPr>
          <w:rFonts w:ascii="Comic Sans MS" w:hAnsi="Comic Sans MS"/>
          <w:b/>
          <w:sz w:val="20"/>
          <w:szCs w:val="20"/>
        </w:rPr>
        <w:t>saç kurutma mak.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3160D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160DD">
        <w:rPr>
          <w:rFonts w:ascii="Comic Sans MS" w:hAnsi="Comic Sans MS"/>
          <w:b/>
          <w:bCs/>
          <w:sz w:val="20"/>
          <w:szCs w:val="20"/>
        </w:rPr>
        <w:t>B)</w:t>
      </w:r>
      <w:r w:rsidRPr="003160DD">
        <w:rPr>
          <w:rFonts w:ascii="Comic Sans MS" w:hAnsi="Comic Sans MS"/>
          <w:b/>
          <w:sz w:val="20"/>
          <w:szCs w:val="20"/>
        </w:rPr>
        <w:t xml:space="preserve">ütü         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3160DD">
        <w:rPr>
          <w:rFonts w:ascii="Comic Sans MS" w:hAnsi="Comic Sans MS"/>
          <w:b/>
          <w:bCs/>
          <w:sz w:val="20"/>
          <w:szCs w:val="20"/>
        </w:rPr>
        <w:t>C)</w:t>
      </w:r>
      <w:r w:rsidRPr="003160DD">
        <w:rPr>
          <w:rFonts w:ascii="Comic Sans MS" w:hAnsi="Comic Sans MS"/>
          <w:b/>
          <w:sz w:val="20"/>
          <w:szCs w:val="20"/>
        </w:rPr>
        <w:t xml:space="preserve">buzdolabı      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3160DD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uçak           </w:t>
      </w:r>
      <w:r w:rsidRPr="003160DD">
        <w:rPr>
          <w:rFonts w:ascii="Comic Sans MS" w:hAnsi="Comic Sans MS"/>
          <w:b/>
          <w:bCs/>
          <w:sz w:val="20"/>
          <w:szCs w:val="20"/>
        </w:rPr>
        <w:t>E)</w:t>
      </w:r>
      <w:r w:rsidRPr="003160DD">
        <w:rPr>
          <w:rFonts w:ascii="Comic Sans MS" w:hAnsi="Comic Sans MS"/>
          <w:b/>
          <w:sz w:val="20"/>
          <w:szCs w:val="20"/>
        </w:rPr>
        <w:t xml:space="preserve">fotoğraf makinesi </w:t>
      </w:r>
    </w:p>
    <w:p w:rsidR="00F458A2" w:rsidRDefault="00F458A2" w:rsidP="0085474A">
      <w:pPr>
        <w:pStyle w:val="Default"/>
        <w:rPr>
          <w:rFonts w:ascii="Comic Sans MS" w:hAnsi="Comic Sans MS"/>
          <w:b/>
          <w:sz w:val="20"/>
          <w:szCs w:val="20"/>
        </w:rPr>
      </w:pPr>
    </w:p>
    <w:p w:rsidR="00F458A2" w:rsidRPr="003160DD" w:rsidRDefault="00F458A2" w:rsidP="0085474A">
      <w:pPr>
        <w:pStyle w:val="Default"/>
        <w:rPr>
          <w:rFonts w:ascii="Comic Sans MS" w:hAnsi="Comic Sans MS"/>
          <w:b/>
          <w:sz w:val="20"/>
          <w:szCs w:val="20"/>
        </w:rPr>
      </w:pPr>
      <w:r w:rsidRPr="003160DD">
        <w:rPr>
          <w:rFonts w:ascii="Comic Sans MS" w:hAnsi="Comic Sans MS"/>
          <w:b/>
          <w:sz w:val="20"/>
          <w:szCs w:val="20"/>
        </w:rPr>
        <w:t xml:space="preserve"> (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3160DD">
        <w:rPr>
          <w:rFonts w:ascii="Comic Sans MS" w:hAnsi="Comic Sans MS"/>
          <w:b/>
          <w:sz w:val="20"/>
          <w:szCs w:val="20"/>
        </w:rPr>
        <w:t xml:space="preserve"> ) Yiyeceklerin bozulmadan taze kalmasını sağlayan eşya </w:t>
      </w:r>
    </w:p>
    <w:p w:rsidR="00F458A2" w:rsidRPr="003160DD" w:rsidRDefault="00F458A2" w:rsidP="0085474A">
      <w:pPr>
        <w:pStyle w:val="Default"/>
        <w:rPr>
          <w:rFonts w:ascii="Comic Sans MS" w:hAnsi="Comic Sans MS"/>
          <w:b/>
          <w:sz w:val="20"/>
          <w:szCs w:val="20"/>
        </w:rPr>
      </w:pPr>
      <w:r w:rsidRPr="003160DD">
        <w:rPr>
          <w:rFonts w:ascii="Comic Sans MS" w:hAnsi="Comic Sans MS"/>
          <w:b/>
          <w:sz w:val="20"/>
          <w:szCs w:val="20"/>
        </w:rPr>
        <w:t xml:space="preserve"> (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3160DD">
        <w:rPr>
          <w:rFonts w:ascii="Comic Sans MS" w:hAnsi="Comic Sans MS"/>
          <w:b/>
          <w:sz w:val="20"/>
          <w:szCs w:val="20"/>
        </w:rPr>
        <w:t xml:space="preserve">) Günümüz teknolojisinde en hızlı ulaşımı sağlayan taşıt </w:t>
      </w:r>
    </w:p>
    <w:p w:rsidR="00F458A2" w:rsidRPr="003160DD" w:rsidRDefault="00F458A2" w:rsidP="0085474A">
      <w:pPr>
        <w:pStyle w:val="Default"/>
        <w:rPr>
          <w:rFonts w:ascii="Comic Sans MS" w:hAnsi="Comic Sans MS"/>
          <w:b/>
          <w:sz w:val="20"/>
          <w:szCs w:val="20"/>
        </w:rPr>
      </w:pPr>
      <w:r w:rsidRPr="003160DD">
        <w:rPr>
          <w:rFonts w:ascii="Comic Sans MS" w:hAnsi="Comic Sans MS"/>
          <w:b/>
          <w:sz w:val="20"/>
          <w:szCs w:val="20"/>
        </w:rPr>
        <w:t xml:space="preserve"> (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3160DD">
        <w:rPr>
          <w:rFonts w:ascii="Comic Sans MS" w:hAnsi="Comic Sans MS"/>
          <w:b/>
          <w:sz w:val="20"/>
          <w:szCs w:val="20"/>
        </w:rPr>
        <w:t xml:space="preserve"> ) Saçlarımızı kurutan ürün </w:t>
      </w:r>
    </w:p>
    <w:p w:rsidR="00F458A2" w:rsidRPr="003160DD" w:rsidRDefault="00F458A2" w:rsidP="0085474A">
      <w:pPr>
        <w:pStyle w:val="Default"/>
        <w:rPr>
          <w:rFonts w:ascii="Comic Sans MS" w:hAnsi="Comic Sans MS"/>
          <w:b/>
          <w:sz w:val="20"/>
          <w:szCs w:val="20"/>
        </w:rPr>
      </w:pPr>
      <w:r w:rsidRPr="003160DD"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3160DD">
        <w:rPr>
          <w:rFonts w:ascii="Comic Sans MS" w:hAnsi="Comic Sans MS"/>
          <w:b/>
          <w:sz w:val="20"/>
          <w:szCs w:val="20"/>
        </w:rPr>
        <w:t xml:space="preserve">  ) Kıyafetlerin kırışıklığını düzelten ürün </w:t>
      </w:r>
    </w:p>
    <w:p w:rsidR="00F458A2" w:rsidRPr="00766EDC" w:rsidRDefault="00F458A2" w:rsidP="00766EDC">
      <w:pPr>
        <w:pStyle w:val="Default"/>
        <w:rPr>
          <w:rFonts w:ascii="Comic Sans MS" w:hAnsi="Comic Sans MS"/>
          <w:b/>
          <w:sz w:val="20"/>
          <w:szCs w:val="20"/>
        </w:rPr>
      </w:pPr>
      <w:r w:rsidRPr="003160DD">
        <w:rPr>
          <w:rFonts w:ascii="Comic Sans MS" w:hAnsi="Comic Sans MS"/>
          <w:b/>
          <w:sz w:val="20"/>
          <w:szCs w:val="20"/>
        </w:rPr>
        <w:t xml:space="preserve"> (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3160DD">
        <w:rPr>
          <w:rFonts w:ascii="Comic Sans MS" w:hAnsi="Comic Sans MS"/>
          <w:b/>
          <w:sz w:val="20"/>
          <w:szCs w:val="20"/>
        </w:rPr>
        <w:t xml:space="preserve"> ) Özel anlarımızı belgelemeye yarayan ürün</w:t>
      </w:r>
    </w:p>
    <w:p w:rsidR="00F458A2" w:rsidRDefault="00F458A2" w:rsidP="004C3CD0">
      <w:pPr>
        <w:rPr>
          <w:rFonts w:ascii="Arial Black" w:hAnsi="Arial Black"/>
          <w:b/>
          <w:sz w:val="18"/>
          <w:szCs w:val="18"/>
        </w:rPr>
      </w:pPr>
    </w:p>
    <w:p w:rsidR="00F458A2" w:rsidRPr="00766EDC" w:rsidRDefault="00F458A2" w:rsidP="004C3CD0">
      <w:pPr>
        <w:rPr>
          <w:rFonts w:ascii="Arial Black" w:hAnsi="Arial Black"/>
          <w:b/>
          <w:sz w:val="18"/>
          <w:szCs w:val="18"/>
        </w:rPr>
      </w:pPr>
      <w:r w:rsidRPr="00766EDC">
        <w:rPr>
          <w:rFonts w:ascii="Arial Black" w:hAnsi="Arial Black"/>
          <w:b/>
          <w:sz w:val="18"/>
          <w:szCs w:val="18"/>
        </w:rPr>
        <w:t>11- AŞAĞIDAKİ BOŞLUKLARA UYGUN OLAN KELİMELERİ YERLEŞTİRİNİZ(8  PUAN)</w:t>
      </w:r>
    </w:p>
    <w:p w:rsidR="00F458A2" w:rsidRPr="00766EDC" w:rsidRDefault="00F458A2" w:rsidP="004C3CD0">
      <w:pPr>
        <w:rPr>
          <w:rFonts w:ascii="Arial Black" w:hAnsi="Arial Black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657"/>
        <w:gridCol w:w="2658"/>
      </w:tblGrid>
      <w:tr w:rsidR="00F458A2" w:rsidTr="0037212E">
        <w:tc>
          <w:tcPr>
            <w:tcW w:w="1101" w:type="dxa"/>
          </w:tcPr>
          <w:p w:rsidR="00F458A2" w:rsidRPr="0037212E" w:rsidRDefault="00F458A2" w:rsidP="004C3CD0">
            <w:pPr>
              <w:rPr>
                <w:b/>
                <w:sz w:val="22"/>
                <w:szCs w:val="22"/>
              </w:rPr>
            </w:pPr>
            <w:r w:rsidRPr="0037212E">
              <w:rPr>
                <w:b/>
                <w:sz w:val="22"/>
                <w:szCs w:val="22"/>
              </w:rPr>
              <w:t>Edison</w:t>
            </w:r>
          </w:p>
        </w:tc>
        <w:tc>
          <w:tcPr>
            <w:tcW w:w="2976" w:type="dxa"/>
          </w:tcPr>
          <w:p w:rsidR="00F458A2" w:rsidRPr="0037212E" w:rsidRDefault="00F458A2" w:rsidP="004C3CD0">
            <w:pPr>
              <w:rPr>
                <w:b/>
                <w:sz w:val="22"/>
                <w:szCs w:val="22"/>
              </w:rPr>
            </w:pPr>
            <w:r w:rsidRPr="0037212E">
              <w:rPr>
                <w:b/>
                <w:sz w:val="22"/>
                <w:szCs w:val="22"/>
              </w:rPr>
              <w:t>Tüketiciyi Koruma Derneği</w:t>
            </w:r>
          </w:p>
        </w:tc>
        <w:tc>
          <w:tcPr>
            <w:tcW w:w="2657" w:type="dxa"/>
          </w:tcPr>
          <w:p w:rsidR="00F458A2" w:rsidRPr="0037212E" w:rsidRDefault="00F458A2" w:rsidP="004C3CD0">
            <w:pPr>
              <w:rPr>
                <w:b/>
                <w:sz w:val="22"/>
                <w:szCs w:val="22"/>
              </w:rPr>
            </w:pPr>
            <w:r w:rsidRPr="0037212E">
              <w:rPr>
                <w:b/>
                <w:sz w:val="22"/>
                <w:szCs w:val="22"/>
              </w:rPr>
              <w:t>oniki hayvanlı takvim</w:t>
            </w:r>
          </w:p>
        </w:tc>
        <w:tc>
          <w:tcPr>
            <w:tcW w:w="2658" w:type="dxa"/>
          </w:tcPr>
          <w:p w:rsidR="00F458A2" w:rsidRPr="0037212E" w:rsidRDefault="00F458A2" w:rsidP="004C3CD0">
            <w:pPr>
              <w:rPr>
                <w:b/>
                <w:sz w:val="22"/>
                <w:szCs w:val="22"/>
              </w:rPr>
            </w:pPr>
            <w:r w:rsidRPr="0037212E">
              <w:rPr>
                <w:b/>
                <w:sz w:val="22"/>
                <w:szCs w:val="22"/>
              </w:rPr>
              <w:t xml:space="preserve">Doğal unsur   </w:t>
            </w:r>
          </w:p>
        </w:tc>
      </w:tr>
    </w:tbl>
    <w:p w:rsidR="00F458A2" w:rsidRPr="00766EDC" w:rsidRDefault="00F458A2" w:rsidP="004C3CD0">
      <w:pPr>
        <w:rPr>
          <w:b/>
          <w:sz w:val="22"/>
          <w:szCs w:val="22"/>
        </w:rPr>
      </w:pPr>
    </w:p>
    <w:p w:rsidR="00F458A2" w:rsidRDefault="00F458A2" w:rsidP="004C3CD0">
      <w:pPr>
        <w:numPr>
          <w:ilvl w:val="0"/>
          <w:numId w:val="1"/>
        </w:numPr>
        <w:rPr>
          <w:sz w:val="22"/>
          <w:szCs w:val="22"/>
        </w:rPr>
      </w:pPr>
      <w:r w:rsidRPr="00FA11F2">
        <w:rPr>
          <w:sz w:val="22"/>
          <w:szCs w:val="22"/>
        </w:rPr>
        <w:t>Türklerin Orta  Asya’da  kullandıkları ilk takvime ………………………………………………….denir</w:t>
      </w:r>
    </w:p>
    <w:p w:rsidR="00F458A2" w:rsidRDefault="00F458A2" w:rsidP="004C3CD0">
      <w:pPr>
        <w:numPr>
          <w:ilvl w:val="0"/>
          <w:numId w:val="1"/>
        </w:numPr>
        <w:rPr>
          <w:sz w:val="22"/>
          <w:szCs w:val="22"/>
        </w:rPr>
      </w:pPr>
      <w:r w:rsidRPr="004C3CD0">
        <w:rPr>
          <w:sz w:val="22"/>
          <w:szCs w:val="22"/>
        </w:rPr>
        <w:t>Aldığım bir ürün bozuk çıktığında …………………………………………..başvururum.</w:t>
      </w:r>
    </w:p>
    <w:p w:rsidR="00F458A2" w:rsidRPr="00ED477F" w:rsidRDefault="00F458A2" w:rsidP="004C3CD0">
      <w:pPr>
        <w:numPr>
          <w:ilvl w:val="0"/>
          <w:numId w:val="1"/>
        </w:numPr>
        <w:rPr>
          <w:sz w:val="22"/>
          <w:szCs w:val="22"/>
        </w:rPr>
      </w:pPr>
      <w:r w:rsidRPr="004C3CD0">
        <w:rPr>
          <w:color w:val="000000"/>
        </w:rPr>
        <w:t>Oluşumunda insan etkisi bulunmayan, çevrede kendiliğinden oluşan varlıklara ……………..denir</w:t>
      </w:r>
    </w:p>
    <w:p w:rsidR="00F458A2" w:rsidRPr="0074292E" w:rsidRDefault="00F458A2" w:rsidP="00ED477F">
      <w:pPr>
        <w:pStyle w:val="ListParagraph"/>
        <w:numPr>
          <w:ilvl w:val="0"/>
          <w:numId w:val="1"/>
        </w:numPr>
      </w:pPr>
      <w:r w:rsidRPr="0074292E">
        <w:t>İlk ampulü uzun çalışmalar sonucu ………………………….. bulmuştur.</w:t>
      </w:r>
    </w:p>
    <w:p w:rsidR="00F458A2" w:rsidRDefault="00F458A2" w:rsidP="00BD20F6">
      <w:pPr>
        <w:rPr>
          <w:sz w:val="22"/>
          <w:szCs w:val="22"/>
        </w:rPr>
      </w:pPr>
    </w:p>
    <w:p w:rsidR="00F458A2" w:rsidRPr="00766EDC" w:rsidRDefault="00F458A2" w:rsidP="00BD20F6">
      <w:pPr>
        <w:rPr>
          <w:sz w:val="16"/>
          <w:szCs w:val="16"/>
        </w:rPr>
      </w:pPr>
      <w:r w:rsidRPr="00BA47DD">
        <w:rPr>
          <w:rFonts w:ascii="Arial Black" w:hAnsi="Arial Black"/>
          <w:b/>
          <w:sz w:val="20"/>
          <w:szCs w:val="20"/>
        </w:rPr>
        <w:t>12-</w:t>
      </w:r>
      <w:r w:rsidRPr="00BA47DD">
        <w:rPr>
          <w:rFonts w:ascii="Arial Black" w:hAnsi="Arial Black"/>
          <w:b/>
          <w:sz w:val="16"/>
          <w:szCs w:val="16"/>
        </w:rPr>
        <w:t xml:space="preserve"> </w:t>
      </w:r>
      <w:r w:rsidRPr="00766EDC">
        <w:rPr>
          <w:rFonts w:ascii="Arial Black" w:hAnsi="Arial Black"/>
          <w:b/>
          <w:sz w:val="16"/>
          <w:szCs w:val="16"/>
        </w:rPr>
        <w:t>AŞAĞIDAKİ CÜMLELERİN  DOĞRU OLANLARIN ÖNÜNE (D) YANLIŞ OLANLARIN ÖNÜNE (Y)   YAZINIZ (12  PUAN)</w:t>
      </w:r>
    </w:p>
    <w:p w:rsidR="00F458A2" w:rsidRDefault="00F458A2" w:rsidP="00BD20F6">
      <w:p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Pr="00FA11F2">
        <w:rPr>
          <w:color w:val="000000"/>
          <w:sz w:val="22"/>
          <w:szCs w:val="22"/>
        </w:rPr>
        <w:t xml:space="preserve">( …….)  </w:t>
      </w:r>
      <w:r w:rsidRPr="00FA11F2">
        <w:rPr>
          <w:sz w:val="22"/>
          <w:szCs w:val="22"/>
        </w:rPr>
        <w:t xml:space="preserve">Bilinçli tüketici olarak alacağımız malın reklamını dikkate almalıyız. </w:t>
      </w:r>
    </w:p>
    <w:p w:rsidR="00F458A2" w:rsidRDefault="00F458A2" w:rsidP="00BD20F6">
      <w:pPr>
        <w:rPr>
          <w:sz w:val="22"/>
          <w:szCs w:val="22"/>
        </w:rPr>
      </w:pPr>
      <w:r w:rsidRPr="00FA11F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Pr="00FA11F2">
        <w:rPr>
          <w:color w:val="000000"/>
          <w:sz w:val="22"/>
          <w:szCs w:val="22"/>
        </w:rPr>
        <w:t xml:space="preserve">( …….)  </w:t>
      </w:r>
      <w:r w:rsidRPr="00FA11F2">
        <w:rPr>
          <w:sz w:val="22"/>
          <w:szCs w:val="22"/>
        </w:rPr>
        <w:t>Ailemizin gelir ve giderlerini gösterdiğimiz çizelgeye aile bütçesi denir.</w:t>
      </w:r>
    </w:p>
    <w:p w:rsidR="00F458A2" w:rsidRPr="00FA11F2" w:rsidRDefault="00F458A2" w:rsidP="00BD20F6">
      <w:pPr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Pr="00FA11F2">
        <w:rPr>
          <w:color w:val="000000"/>
          <w:sz w:val="22"/>
          <w:szCs w:val="22"/>
        </w:rPr>
        <w:t xml:space="preserve">( …….)  </w:t>
      </w:r>
      <w:r w:rsidRPr="00FA11F2">
        <w:rPr>
          <w:sz w:val="22"/>
          <w:szCs w:val="22"/>
        </w:rPr>
        <w:t>Garanti belgesi olan ürünü bozulduğunda ücretsiz tamir ettirebiliriz.</w:t>
      </w:r>
    </w:p>
    <w:p w:rsidR="00F458A2" w:rsidRDefault="00F458A2" w:rsidP="00BD20F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FA11F2">
        <w:rPr>
          <w:color w:val="000000"/>
          <w:sz w:val="22"/>
          <w:szCs w:val="22"/>
        </w:rPr>
        <w:t xml:space="preserve"> ( …….)  Miladi takvimin başlangıcı olarak Hz. İsa‘ nın doğumu kabul edilmiştir.</w:t>
      </w:r>
    </w:p>
    <w:p w:rsidR="00F458A2" w:rsidRDefault="00F458A2" w:rsidP="00FA5E61">
      <w:pPr>
        <w:spacing w:line="360" w:lineRule="auto"/>
      </w:pPr>
      <w:r>
        <w:t xml:space="preserve">  (........ ) İnsanlar için beslenme, barınma ve giyinme gibi ihtiyaçlar zorunludur.</w:t>
      </w:r>
    </w:p>
    <w:p w:rsidR="00F458A2" w:rsidRPr="00766EDC" w:rsidRDefault="00F458A2" w:rsidP="00766EDC">
      <w:pPr>
        <w:spacing w:line="360" w:lineRule="auto"/>
      </w:pPr>
      <w:r>
        <w:t xml:space="preserve">  (........ ) İsteklerimiz, ihtiyaçlarımızı karşıladıktan sonra gelir.</w:t>
      </w:r>
    </w:p>
    <w:p w:rsidR="00F458A2" w:rsidRDefault="00F458A2" w:rsidP="00014A0E">
      <w:pPr>
        <w:rPr>
          <w:b/>
          <w:color w:val="000000"/>
        </w:rPr>
      </w:pPr>
      <w:r w:rsidRPr="00BA47DD">
        <w:rPr>
          <w:b/>
          <w:color w:val="000000"/>
          <w:sz w:val="22"/>
          <w:szCs w:val="22"/>
        </w:rPr>
        <w:t>13-</w:t>
      </w:r>
      <w:r>
        <w:rPr>
          <w:color w:val="000000"/>
          <w:sz w:val="22"/>
          <w:szCs w:val="22"/>
        </w:rPr>
        <w:t xml:space="preserve"> </w:t>
      </w:r>
      <w:r w:rsidRPr="00355A1E">
        <w:rPr>
          <w:b/>
        </w:rPr>
        <w:t>Geçmiş</w:t>
      </w:r>
      <w:r>
        <w:rPr>
          <w:b/>
        </w:rPr>
        <w:t>ten günümüze kullanılan aydınlatma</w:t>
      </w:r>
      <w:r w:rsidRPr="00355A1E">
        <w:rPr>
          <w:b/>
        </w:rPr>
        <w:t xml:space="preserve"> araçları nelerdir?</w:t>
      </w:r>
      <w:r w:rsidRPr="007B5AB6">
        <w:rPr>
          <w:b/>
          <w:color w:val="000000"/>
        </w:rPr>
        <w:t xml:space="preserve"> </w:t>
      </w:r>
      <w:r>
        <w:rPr>
          <w:b/>
          <w:color w:val="000000"/>
        </w:rPr>
        <w:t>( 5 PUAN)</w:t>
      </w:r>
    </w:p>
    <w:p w:rsidR="00F458A2" w:rsidRDefault="00F458A2" w:rsidP="00014A0E">
      <w:pPr>
        <w:rPr>
          <w:b/>
          <w:color w:val="000000"/>
        </w:rPr>
      </w:pPr>
    </w:p>
    <w:p w:rsidR="00F458A2" w:rsidRDefault="00F458A2" w:rsidP="00014A0E">
      <w:pPr>
        <w:rPr>
          <w:b/>
          <w:color w:val="000000"/>
        </w:rPr>
      </w:pPr>
    </w:p>
    <w:p w:rsidR="00F458A2" w:rsidRDefault="00F458A2" w:rsidP="00014A0E">
      <w:pPr>
        <w:rPr>
          <w:b/>
          <w:color w:val="000000"/>
        </w:rPr>
      </w:pPr>
    </w:p>
    <w:p w:rsidR="00F458A2" w:rsidRDefault="00F458A2" w:rsidP="00014A0E">
      <w:pPr>
        <w:rPr>
          <w:b/>
          <w:color w:val="000000"/>
        </w:rPr>
      </w:pPr>
    </w:p>
    <w:p w:rsidR="00F458A2" w:rsidRDefault="00F458A2" w:rsidP="00014A0E">
      <w:pPr>
        <w:rPr>
          <w:b/>
          <w:color w:val="000000"/>
        </w:rPr>
      </w:pPr>
    </w:p>
    <w:p w:rsidR="00F458A2" w:rsidRDefault="00F458A2" w:rsidP="00014A0E">
      <w:pPr>
        <w:rPr>
          <w:b/>
          <w:color w:val="000000"/>
        </w:rPr>
      </w:pPr>
    </w:p>
    <w:p w:rsidR="00F458A2" w:rsidRDefault="00F458A2" w:rsidP="00014A0E">
      <w:pPr>
        <w:rPr>
          <w:b/>
        </w:rPr>
      </w:pPr>
      <w:r>
        <w:rPr>
          <w:b/>
          <w:color w:val="000000"/>
        </w:rPr>
        <w:t xml:space="preserve">14- Aşağıda bazı teknolojik ürünlerin adlarını ve bunların kullanım alanlarını görüyorsunuz.Her bir ürünü ilişkili olduğu kullanım alanı ile eşleştiriniz.Bir ürünü birden fazla alan ile eşleştirebilirsiniz.10p </w:t>
      </w:r>
    </w:p>
    <w:p w:rsidR="00F458A2" w:rsidRPr="00FA11F2" w:rsidRDefault="00F458A2" w:rsidP="00BD20F6">
      <w:pPr>
        <w:rPr>
          <w:color w:val="000000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70.6pt;margin-top:8.75pt;width:86.25pt;height:23.25pt;z-index:251664896">
            <v:textbox style="mso-next-textbox:#_x0000_s1039">
              <w:txbxContent>
                <w:p w:rsidR="00F458A2" w:rsidRPr="00BA47DD" w:rsidRDefault="00F458A2" w:rsidP="00BA47DD">
                  <w:pPr>
                    <w:rPr>
                      <w:i/>
                    </w:rPr>
                  </w:pPr>
                  <w:r>
                    <w:rPr>
                      <w:i/>
                    </w:rPr>
                    <w:t>Tarım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6.6pt;margin-top:8.75pt;width:86.25pt;height:23.25pt;z-index:251656704">
            <v:textbox style="mso-next-textbox:#_x0000_s1040">
              <w:txbxContent>
                <w:p w:rsidR="00F458A2" w:rsidRDefault="00F458A2">
                  <w:r>
                    <w:t>Bisiklet</w:t>
                  </w:r>
                </w:p>
              </w:txbxContent>
            </v:textbox>
          </v:shape>
        </w:pict>
      </w:r>
    </w:p>
    <w:p w:rsidR="00F458A2" w:rsidRPr="00FA11F2" w:rsidRDefault="00F458A2" w:rsidP="00BD20F6">
      <w:pPr>
        <w:rPr>
          <w:sz w:val="22"/>
          <w:szCs w:val="22"/>
        </w:rPr>
      </w:pPr>
    </w:p>
    <w:p w:rsidR="00F458A2" w:rsidRPr="00141DE4" w:rsidRDefault="00F458A2" w:rsidP="00ED477F">
      <w:pPr>
        <w:tabs>
          <w:tab w:val="left" w:pos="5722"/>
        </w:tabs>
        <w:rPr>
          <w:b/>
          <w:sz w:val="28"/>
          <w:szCs w:val="28"/>
        </w:rPr>
      </w:pPr>
      <w:r>
        <w:rPr>
          <w:noProof/>
        </w:rPr>
        <w:pict>
          <v:shape id="_x0000_s1041" type="#_x0000_t202" style="position:absolute;margin-left:6.6pt;margin-top:6.7pt;width:86.25pt;height:23.25pt;z-index:251657728">
            <v:textbox style="mso-next-textbox:#_x0000_s1041">
              <w:txbxContent>
                <w:p w:rsidR="00F458A2" w:rsidRDefault="00F458A2" w:rsidP="008A2088">
                  <w:r>
                    <w:t>Saat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270.6pt;margin-top:6.7pt;width:86.25pt;height:23.25pt;z-index:251665920">
            <v:textbox>
              <w:txbxContent>
                <w:p w:rsidR="00F458A2" w:rsidRPr="00F07A84" w:rsidRDefault="00F458A2" w:rsidP="00BA47DD">
                  <w:pPr>
                    <w:rPr>
                      <w:i/>
                    </w:rPr>
                  </w:pPr>
                  <w:r>
                    <w:rPr>
                      <w:i/>
                    </w:rPr>
                    <w:t>Ulaşım</w:t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ab/>
      </w:r>
    </w:p>
    <w:p w:rsidR="00F458A2" w:rsidRDefault="00F458A2" w:rsidP="00BA257A">
      <w:pPr>
        <w:rPr>
          <w:b/>
        </w:rPr>
      </w:pPr>
    </w:p>
    <w:p w:rsidR="00F458A2" w:rsidRDefault="00F458A2" w:rsidP="008A2088">
      <w:r>
        <w:rPr>
          <w:noProof/>
        </w:rPr>
        <w:pict>
          <v:shape id="_x0000_s1043" type="#_x0000_t202" style="position:absolute;margin-left:270.6pt;margin-top:.05pt;width:86.25pt;height:23.25pt;z-index:251666944">
            <v:textbox>
              <w:txbxContent>
                <w:p w:rsidR="00F458A2" w:rsidRPr="00766EDC" w:rsidRDefault="00F458A2" w:rsidP="00BA47DD">
                  <w:pPr>
                    <w:rPr>
                      <w:i/>
                    </w:rPr>
                  </w:pPr>
                  <w:r w:rsidRPr="00766EDC">
                    <w:rPr>
                      <w:i/>
                    </w:rPr>
                    <w:t>Eğitim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6.6pt;margin-top:.05pt;width:86.25pt;height:23.25pt;z-index:251658752">
            <v:textbox style="mso-next-textbox:#_x0000_s1044">
              <w:txbxContent>
                <w:p w:rsidR="00F458A2" w:rsidRDefault="00F458A2" w:rsidP="008A2088">
                  <w:r>
                    <w:t>Belgegeçer</w:t>
                  </w:r>
                </w:p>
              </w:txbxContent>
            </v:textbox>
          </v:shape>
        </w:pict>
      </w:r>
    </w:p>
    <w:p w:rsidR="00F458A2" w:rsidRDefault="00F458A2" w:rsidP="008A2088">
      <w:r>
        <w:rPr>
          <w:noProof/>
        </w:rPr>
        <w:pict>
          <v:shape id="_x0000_s1045" type="#_x0000_t202" style="position:absolute;margin-left:270.6pt;margin-top:9.5pt;width:86.25pt;height:23.25pt;z-index:251667968">
            <v:textbox>
              <w:txbxContent>
                <w:p w:rsidR="00F458A2" w:rsidRPr="00766EDC" w:rsidRDefault="00F458A2" w:rsidP="00BA47DD">
                  <w:pPr>
                    <w:rPr>
                      <w:i/>
                    </w:rPr>
                  </w:pPr>
                  <w:r w:rsidRPr="00766EDC">
                    <w:rPr>
                      <w:i/>
                    </w:rPr>
                    <w:t>Haberleşme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6.6pt;margin-top:9.5pt;width:86.25pt;height:23.25pt;z-index:251659776">
            <v:textbox>
              <w:txbxContent>
                <w:p w:rsidR="00F458A2" w:rsidRDefault="00F458A2" w:rsidP="008A2088">
                  <w:r>
                    <w:t>Biçerdöver</w:t>
                  </w:r>
                </w:p>
              </w:txbxContent>
            </v:textbox>
          </v:shape>
        </w:pict>
      </w:r>
    </w:p>
    <w:p w:rsidR="00F458A2" w:rsidRDefault="00F458A2" w:rsidP="00BA47DD">
      <w:pPr>
        <w:jc w:val="center"/>
      </w:pPr>
    </w:p>
    <w:p w:rsidR="00F458A2" w:rsidRDefault="00F458A2" w:rsidP="008A2088">
      <w:r>
        <w:rPr>
          <w:noProof/>
        </w:rPr>
        <w:pict>
          <v:shape id="_x0000_s1047" type="#_x0000_t202" style="position:absolute;margin-left:270.6pt;margin-top:27.65pt;width:86.25pt;height:23.25pt;z-index:251672064">
            <v:textbox>
              <w:txbxContent>
                <w:p w:rsidR="00F458A2" w:rsidRPr="00766EDC" w:rsidRDefault="00F458A2" w:rsidP="00BA47DD">
                  <w:pPr>
                    <w:rPr>
                      <w:i/>
                    </w:rPr>
                  </w:pPr>
                  <w:r w:rsidRPr="00766EDC">
                    <w:rPr>
                      <w:i/>
                    </w:rPr>
                    <w:t>Spor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270.6pt;margin-top:51.65pt;width:86.25pt;height:23.25pt;z-index:251671040">
            <v:textbox>
              <w:txbxContent>
                <w:p w:rsidR="00F458A2" w:rsidRPr="00766EDC" w:rsidRDefault="00F458A2" w:rsidP="00BA47DD">
                  <w:pPr>
                    <w:rPr>
                      <w:i/>
                    </w:rPr>
                  </w:pPr>
                  <w:r w:rsidRPr="00766EDC">
                    <w:rPr>
                      <w:i/>
                    </w:rPr>
                    <w:t>Eğlence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70.6pt;margin-top:28.4pt;width:86.25pt;height:23.25pt;z-index:251670016">
            <v:textbox>
              <w:txbxContent>
                <w:p w:rsidR="00F458A2" w:rsidRDefault="00F458A2" w:rsidP="00BA47DD">
                  <w:r>
                    <w:t>Spor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270.6pt;margin-top:5.15pt;width:86.25pt;height:23.25pt;z-index:251668992">
            <v:textbox>
              <w:txbxContent>
                <w:p w:rsidR="00F458A2" w:rsidRPr="00766EDC" w:rsidRDefault="00F458A2" w:rsidP="00BA47DD">
                  <w:pPr>
                    <w:rPr>
                      <w:i/>
                    </w:rPr>
                  </w:pPr>
                  <w:r w:rsidRPr="00766EDC">
                    <w:rPr>
                      <w:i/>
                    </w:rPr>
                    <w:t>Sağlık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6.6pt;margin-top:74.15pt;width:86.25pt;height:23.25pt;z-index:251663872">
            <v:textbox>
              <w:txbxContent>
                <w:p w:rsidR="00F458A2" w:rsidRDefault="00F458A2" w:rsidP="00BA47DD">
                  <w:r>
                    <w:t>Mikroskop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6.6pt;margin-top:50.9pt;width:86.25pt;height:23.25pt;z-index:251662848">
            <v:textbox>
              <w:txbxContent>
                <w:p w:rsidR="00F458A2" w:rsidRDefault="00F458A2" w:rsidP="00BA47DD">
                  <w:r>
                    <w:t>Tren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6.6pt;margin-top:27.65pt;width:86.25pt;height:23.25pt;z-index:251661824">
            <v:textbox>
              <w:txbxContent>
                <w:p w:rsidR="00F458A2" w:rsidRDefault="00F458A2" w:rsidP="008A2088">
                  <w:r>
                    <w:t>Enjektör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6.6pt;margin-top:5.15pt;width:86.25pt;height:22.5pt;z-index:251660800">
            <v:textbox>
              <w:txbxContent>
                <w:p w:rsidR="00F458A2" w:rsidRDefault="00F458A2" w:rsidP="008A2088">
                  <w:r>
                    <w:t>Televizyon</w:t>
                  </w:r>
                </w:p>
              </w:txbxContent>
            </v:textbox>
          </v:shape>
        </w:pict>
      </w:r>
    </w:p>
    <w:p w:rsidR="00F458A2" w:rsidRPr="00272283" w:rsidRDefault="00F458A2" w:rsidP="00272283"/>
    <w:p w:rsidR="00F458A2" w:rsidRPr="00272283" w:rsidRDefault="00F458A2" w:rsidP="00272283"/>
    <w:p w:rsidR="00F458A2" w:rsidRPr="00272283" w:rsidRDefault="00F458A2" w:rsidP="00272283"/>
    <w:p w:rsidR="00F458A2" w:rsidRPr="00272283" w:rsidRDefault="00F458A2" w:rsidP="00272283"/>
    <w:p w:rsidR="00F458A2" w:rsidRPr="00272283" w:rsidRDefault="00F458A2" w:rsidP="00272283"/>
    <w:p w:rsidR="00F458A2" w:rsidRDefault="00F458A2" w:rsidP="00272283"/>
    <w:p w:rsidR="00F458A2" w:rsidRDefault="00F458A2" w:rsidP="00272283"/>
    <w:p w:rsidR="00F458A2" w:rsidRDefault="00F458A2" w:rsidP="00272283">
      <w:r w:rsidRPr="00272283">
        <w:rPr>
          <w:b/>
        </w:rPr>
        <w:t xml:space="preserve"> 15-</w:t>
      </w:r>
      <w:r>
        <w:t xml:space="preserve"> I.Cep telefonu</w:t>
      </w:r>
    </w:p>
    <w:p w:rsidR="00F458A2" w:rsidRDefault="00F458A2" w:rsidP="00272283">
      <w:r>
        <w:t xml:space="preserve">       II.Görüntülü telefon</w:t>
      </w:r>
    </w:p>
    <w:p w:rsidR="00F458A2" w:rsidRDefault="00F458A2" w:rsidP="00272283">
      <w:r>
        <w:t xml:space="preserve">       III.Mektup</w:t>
      </w:r>
    </w:p>
    <w:p w:rsidR="00F458A2" w:rsidRDefault="00F458A2" w:rsidP="00272283">
      <w:r>
        <w:t xml:space="preserve">       IV.Telgraf</w:t>
      </w:r>
    </w:p>
    <w:p w:rsidR="00F458A2" w:rsidRDefault="00F458A2" w:rsidP="00272283">
      <w:r>
        <w:t>Yukarıdaki haberleşme araçlarının zaman içindeki gelişim sürecine göre sıralanışı aşağıdakilerden hangisidir?</w:t>
      </w:r>
      <w:r w:rsidRPr="004B55EB">
        <w:rPr>
          <w:b/>
        </w:rPr>
        <w:t xml:space="preserve"> </w:t>
      </w:r>
      <w:r w:rsidRPr="00BA47DD">
        <w:rPr>
          <w:b/>
        </w:rPr>
        <w:t>(5 P)</w:t>
      </w:r>
      <w:r w:rsidRPr="00BA47DD">
        <w:t xml:space="preserve"> </w:t>
      </w:r>
    </w:p>
    <w:p w:rsidR="00F458A2" w:rsidRDefault="00F458A2" w:rsidP="00272283">
      <w:r>
        <w:t>A) I,II,III,IV</w:t>
      </w:r>
      <w:r>
        <w:tab/>
      </w:r>
      <w:r>
        <w:tab/>
        <w:t>B) IV,I,III,II</w:t>
      </w:r>
      <w:r>
        <w:tab/>
      </w:r>
      <w:r>
        <w:tab/>
        <w:t>C) III,IV,II,I</w:t>
      </w:r>
      <w:r>
        <w:tab/>
      </w:r>
      <w:r>
        <w:tab/>
        <w:t>D) III,IV,I,II</w:t>
      </w:r>
    </w:p>
    <w:p w:rsidR="00F458A2" w:rsidRPr="00272283" w:rsidRDefault="00F458A2" w:rsidP="00272283">
      <w:hyperlink r:id="rId13" w:history="1">
        <w:r w:rsidRPr="003D1E63">
          <w:rPr>
            <w:rStyle w:val="Hyperlink"/>
          </w:rPr>
          <w:t>www.sorubak.com</w:t>
        </w:r>
      </w:hyperlink>
      <w:r>
        <w:t xml:space="preserve"> </w:t>
      </w:r>
    </w:p>
    <w:sectPr w:rsidR="00F458A2" w:rsidRPr="00272283" w:rsidSect="008A2088">
      <w:pgSz w:w="11906" w:h="16838"/>
      <w:pgMar w:top="851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9064B"/>
    <w:multiLevelType w:val="hybridMultilevel"/>
    <w:tmpl w:val="99361CB8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69AB010">
      <w:start w:val="1"/>
      <w:numFmt w:val="decimal"/>
      <w:lvlText w:val="%2)"/>
      <w:lvlJc w:val="left"/>
      <w:pPr>
        <w:tabs>
          <w:tab w:val="num" w:pos="180"/>
        </w:tabs>
        <w:ind w:left="180" w:hanging="360"/>
      </w:pPr>
      <w:rPr>
        <w:rFonts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46073EE9"/>
    <w:multiLevelType w:val="hybridMultilevel"/>
    <w:tmpl w:val="9B5236F4"/>
    <w:lvl w:ilvl="0" w:tplc="04AA6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2DF21B3E">
      <w:start w:val="1"/>
      <w:numFmt w:val="upperLetter"/>
      <w:lvlText w:val="%2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57A"/>
    <w:rsid w:val="00014A0E"/>
    <w:rsid w:val="00052537"/>
    <w:rsid w:val="00141DE4"/>
    <w:rsid w:val="00272283"/>
    <w:rsid w:val="003160DD"/>
    <w:rsid w:val="00323EDB"/>
    <w:rsid w:val="00355A1E"/>
    <w:rsid w:val="0037105D"/>
    <w:rsid w:val="0037212E"/>
    <w:rsid w:val="00383A77"/>
    <w:rsid w:val="003D1E63"/>
    <w:rsid w:val="004B55EB"/>
    <w:rsid w:val="004C3CD0"/>
    <w:rsid w:val="004D72B0"/>
    <w:rsid w:val="006334B4"/>
    <w:rsid w:val="0074292E"/>
    <w:rsid w:val="00766EDC"/>
    <w:rsid w:val="007B5AB6"/>
    <w:rsid w:val="0085474A"/>
    <w:rsid w:val="008A2088"/>
    <w:rsid w:val="008B3E1B"/>
    <w:rsid w:val="00A32733"/>
    <w:rsid w:val="00A42E39"/>
    <w:rsid w:val="00AD24BB"/>
    <w:rsid w:val="00B30B2F"/>
    <w:rsid w:val="00BA257A"/>
    <w:rsid w:val="00BA47DD"/>
    <w:rsid w:val="00BD20F6"/>
    <w:rsid w:val="00CB581D"/>
    <w:rsid w:val="00CC3DEC"/>
    <w:rsid w:val="00D7084C"/>
    <w:rsid w:val="00E25036"/>
    <w:rsid w:val="00EB6CC4"/>
    <w:rsid w:val="00ED477F"/>
    <w:rsid w:val="00F07A84"/>
    <w:rsid w:val="00F458A2"/>
    <w:rsid w:val="00FA11F2"/>
    <w:rsid w:val="00FA5E61"/>
    <w:rsid w:val="00FF5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25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257A"/>
    <w:rPr>
      <w:rFonts w:ascii="Tahoma" w:hAnsi="Tahoma" w:cs="Tahoma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B30B2F"/>
    <w:rPr>
      <w:rFonts w:cs="Times New Roman"/>
      <w:b/>
      <w:bCs/>
    </w:rPr>
  </w:style>
  <w:style w:type="paragraph" w:customStyle="1" w:styleId="Default">
    <w:name w:val="Default"/>
    <w:uiPriority w:val="99"/>
    <w:rsid w:val="0085474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ED477F"/>
    <w:pPr>
      <w:ind w:left="720"/>
      <w:contextualSpacing/>
    </w:pPr>
  </w:style>
  <w:style w:type="table" w:styleId="TableGrid">
    <w:name w:val="Table Grid"/>
    <w:basedOn w:val="TableNormal"/>
    <w:uiPriority w:val="99"/>
    <w:rsid w:val="00766ED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83A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i-love-cartoons.com/snags/clipart/Casper-Friendly-Ghost/Casper-Friendly-Ghost-1.jpg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2</Pages>
  <Words>636</Words>
  <Characters>3629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Mustafa</dc:creator>
  <cp:keywords>www.sorubak.com</cp:keywords>
  <dc:description>www.sorubak.com</dc:description>
  <cp:lastModifiedBy>edanur</cp:lastModifiedBy>
  <cp:revision>9</cp:revision>
  <dcterms:created xsi:type="dcterms:W3CDTF">2012-03-01T14:06:00Z</dcterms:created>
  <dcterms:modified xsi:type="dcterms:W3CDTF">2012-03-05T20:51:00Z</dcterms:modified>
  <cp:category>www.sorubak.com</cp:category>
  <cp:contentStatus>www.sorubak.com</cp:contentStatus>
</cp:coreProperties>
</file>