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85D" w:rsidRPr="00936E8B" w:rsidRDefault="0018585D" w:rsidP="00936E8B">
      <w:pPr>
        <w:pStyle w:val="NoSpacing"/>
        <w:jc w:val="center"/>
        <w:rPr>
          <w:rFonts w:ascii="Century Gothic" w:hAnsi="Century Gothic"/>
          <w:b/>
          <w:sz w:val="28"/>
          <w:szCs w:val="28"/>
        </w:rPr>
      </w:pPr>
      <w:r w:rsidRPr="00936E8B">
        <w:rPr>
          <w:rFonts w:ascii="Century Gothic" w:hAnsi="Century Gothic"/>
          <w:b/>
          <w:sz w:val="28"/>
          <w:szCs w:val="28"/>
        </w:rPr>
        <w:t>ŞİŞLİ  ÖZEL  UFUK  İ.Ö.O</w:t>
      </w:r>
    </w:p>
    <w:p w:rsidR="0018585D" w:rsidRPr="00936E8B" w:rsidRDefault="0018585D" w:rsidP="00936E8B">
      <w:pPr>
        <w:pStyle w:val="NoSpacing"/>
        <w:jc w:val="center"/>
        <w:rPr>
          <w:rFonts w:ascii="Century Gothic" w:hAnsi="Century Gothic"/>
          <w:b/>
          <w:sz w:val="28"/>
          <w:szCs w:val="28"/>
        </w:rPr>
      </w:pPr>
      <w:r w:rsidRPr="00936E8B">
        <w:rPr>
          <w:rFonts w:ascii="Century Gothic" w:hAnsi="Century Gothic"/>
          <w:b/>
          <w:sz w:val="28"/>
          <w:szCs w:val="28"/>
        </w:rPr>
        <w:t>2011 – 2012  yılı  4. Sınıflar  2. Dönem  SOSYAL  BİLGİLER  1. Sınavı</w:t>
      </w:r>
    </w:p>
    <w:p w:rsidR="0018585D" w:rsidRPr="00987B2A" w:rsidRDefault="0018585D" w:rsidP="00AE5588">
      <w:pPr>
        <w:pStyle w:val="NoSpacing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 w:rsidRPr="00987B2A">
        <w:rPr>
          <w:rFonts w:ascii="Century Gothic" w:hAnsi="Century Gothic"/>
          <w:b/>
          <w:sz w:val="20"/>
          <w:szCs w:val="20"/>
        </w:rPr>
        <w:t>08.03.2012</w:t>
      </w:r>
    </w:p>
    <w:p w:rsidR="0018585D" w:rsidRPr="00AE5588" w:rsidRDefault="0018585D" w:rsidP="00AE558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sz w:val="24"/>
          <w:szCs w:val="24"/>
        </w:rPr>
      </w:pPr>
      <w:r w:rsidRPr="00AE5588">
        <w:rPr>
          <w:rFonts w:ascii="Century Gothic" w:hAnsi="Century Gothic"/>
          <w:b/>
          <w:sz w:val="24"/>
          <w:szCs w:val="24"/>
        </w:rPr>
        <w:t>A- Aşağıdaki cümlelerde boş yerleri uygun sözcüklerle doldurun.</w:t>
      </w:r>
      <w:r>
        <w:rPr>
          <w:rFonts w:ascii="Century Gothic" w:hAnsi="Century Gothic"/>
          <w:b/>
          <w:sz w:val="24"/>
          <w:szCs w:val="24"/>
        </w:rPr>
        <w:t xml:space="preserve"> 10 x 3 = 30 Puan</w:t>
      </w:r>
    </w:p>
    <w:p w:rsidR="0018585D" w:rsidRDefault="0018585D" w:rsidP="00AE5588">
      <w:pPr>
        <w:pStyle w:val="NoSpacing"/>
        <w:jc w:val="both"/>
        <w:rPr>
          <w:rFonts w:ascii="Century Gothic" w:hAnsi="Century Gothic"/>
          <w:sz w:val="20"/>
          <w:szCs w:val="20"/>
        </w:rPr>
      </w:pPr>
    </w:p>
    <w:p w:rsidR="0018585D" w:rsidRPr="0006496F" w:rsidRDefault="0018585D" w:rsidP="0006496F">
      <w:pPr>
        <w:pStyle w:val="NoSpacing"/>
        <w:ind w:firstLine="708"/>
        <w:jc w:val="both"/>
        <w:rPr>
          <w:rFonts w:ascii="Century Gothic" w:hAnsi="Century Gothic"/>
          <w:b/>
          <w:i/>
          <w:sz w:val="24"/>
          <w:szCs w:val="24"/>
        </w:rPr>
      </w:pPr>
      <w:r>
        <w:rPr>
          <w:rFonts w:ascii="Century Gothic" w:hAnsi="Century Gothic"/>
          <w:b/>
          <w:i/>
          <w:sz w:val="24"/>
          <w:szCs w:val="24"/>
        </w:rPr>
        <w:t>b</w:t>
      </w:r>
      <w:r w:rsidRPr="0006496F">
        <w:rPr>
          <w:rFonts w:ascii="Century Gothic" w:hAnsi="Century Gothic"/>
          <w:b/>
          <w:i/>
          <w:sz w:val="24"/>
          <w:szCs w:val="24"/>
        </w:rPr>
        <w:t>ütçe – miladi takvim – bilinçli tüketici – teknoloji – ay yılı – fiş veya fatura –</w:t>
      </w:r>
      <w:r>
        <w:rPr>
          <w:rFonts w:ascii="Century Gothic" w:hAnsi="Century Gothic"/>
          <w:b/>
          <w:i/>
          <w:sz w:val="24"/>
          <w:szCs w:val="24"/>
        </w:rPr>
        <w:t xml:space="preserve"> </w:t>
      </w:r>
      <w:r w:rsidRPr="0006496F">
        <w:rPr>
          <w:rFonts w:ascii="Century Gothic" w:hAnsi="Century Gothic"/>
          <w:b/>
          <w:i/>
          <w:sz w:val="24"/>
          <w:szCs w:val="24"/>
        </w:rPr>
        <w:t xml:space="preserve">teleskop – kalite – üretim – yazının icadı  </w:t>
      </w:r>
    </w:p>
    <w:p w:rsidR="0018585D" w:rsidRDefault="0018585D" w:rsidP="00AE5588">
      <w:pPr>
        <w:pStyle w:val="NoSpacing"/>
        <w:jc w:val="both"/>
        <w:rPr>
          <w:rFonts w:ascii="Century Gothic" w:hAnsi="Century Gothic"/>
          <w:sz w:val="20"/>
          <w:szCs w:val="20"/>
        </w:rPr>
      </w:pPr>
    </w:p>
    <w:p w:rsidR="0018585D" w:rsidRPr="00936E8B" w:rsidRDefault="0018585D" w:rsidP="00AE5588">
      <w:pPr>
        <w:pStyle w:val="NoSpacing"/>
        <w:jc w:val="both"/>
        <w:rPr>
          <w:rFonts w:ascii="Century Gothic" w:hAnsi="Century Gothic"/>
          <w:iCs/>
        </w:rPr>
      </w:pPr>
      <w:r w:rsidRPr="00936E8B">
        <w:rPr>
          <w:rFonts w:ascii="Century Gothic" w:hAnsi="Century Gothic"/>
          <w:b/>
        </w:rPr>
        <w:t>1-</w:t>
      </w:r>
      <w:r w:rsidRPr="00936E8B">
        <w:rPr>
          <w:rFonts w:ascii="Century Gothic" w:hAnsi="Century Gothic"/>
        </w:rPr>
        <w:t xml:space="preserve"> </w:t>
      </w:r>
      <w:r w:rsidRPr="00936E8B">
        <w:rPr>
          <w:rFonts w:ascii="Century Gothic" w:hAnsi="Century Gothic"/>
          <w:iCs/>
        </w:rPr>
        <w:t>Satın alacağı ürünün standartlara uygunluğuna dikkat eden,</w:t>
      </w:r>
      <w:r>
        <w:rPr>
          <w:rFonts w:ascii="Century Gothic" w:hAnsi="Century Gothic"/>
          <w:iCs/>
        </w:rPr>
        <w:t xml:space="preserve"> </w:t>
      </w:r>
      <w:r w:rsidRPr="00936E8B">
        <w:rPr>
          <w:rFonts w:ascii="Century Gothic" w:hAnsi="Century Gothic"/>
          <w:iCs/>
        </w:rPr>
        <w:t>standartlara uymayan bir ürün alınca hakkını  arayan tüketicilere    ....................................................... denir.</w:t>
      </w:r>
    </w:p>
    <w:p w:rsidR="0018585D" w:rsidRPr="00936E8B" w:rsidRDefault="0018585D" w:rsidP="00AE5588">
      <w:pPr>
        <w:pStyle w:val="NoSpacing"/>
        <w:jc w:val="both"/>
        <w:rPr>
          <w:rFonts w:ascii="Century Gothic" w:hAnsi="Century Gothic"/>
          <w:iCs/>
        </w:rPr>
      </w:pPr>
    </w:p>
    <w:p w:rsidR="0018585D" w:rsidRPr="00936E8B" w:rsidRDefault="0018585D" w:rsidP="00AE5588">
      <w:pPr>
        <w:pStyle w:val="NoSpacing"/>
        <w:jc w:val="both"/>
        <w:rPr>
          <w:rFonts w:ascii="Century Gothic" w:hAnsi="Century Gothic"/>
          <w:iCs/>
        </w:rPr>
      </w:pPr>
      <w:r w:rsidRPr="00936E8B">
        <w:rPr>
          <w:rFonts w:ascii="Century Gothic" w:hAnsi="Century Gothic"/>
          <w:b/>
          <w:iCs/>
        </w:rPr>
        <w:t>2-</w:t>
      </w:r>
      <w:r w:rsidRPr="00936E8B">
        <w:rPr>
          <w:rFonts w:ascii="Century Gothic" w:hAnsi="Century Gothic"/>
          <w:iCs/>
        </w:rPr>
        <w:t xml:space="preserve"> Bir ailenin gelir ve gider planına …………………….. denir.</w:t>
      </w:r>
    </w:p>
    <w:p w:rsidR="0018585D" w:rsidRPr="00936E8B" w:rsidRDefault="0018585D" w:rsidP="00AE5588">
      <w:pPr>
        <w:pStyle w:val="NoSpacing"/>
        <w:jc w:val="both"/>
        <w:rPr>
          <w:rFonts w:ascii="Century Gothic" w:hAnsi="Century Gothic"/>
          <w:iCs/>
        </w:rPr>
      </w:pPr>
    </w:p>
    <w:p w:rsidR="0018585D" w:rsidRPr="00936E8B" w:rsidRDefault="0018585D" w:rsidP="00AE5588">
      <w:pPr>
        <w:pStyle w:val="NoSpacing"/>
        <w:jc w:val="both"/>
        <w:rPr>
          <w:rFonts w:ascii="Century Gothic" w:hAnsi="Century Gothic"/>
        </w:rPr>
      </w:pPr>
      <w:r w:rsidRPr="00936E8B">
        <w:rPr>
          <w:rFonts w:ascii="Century Gothic" w:hAnsi="Century Gothic"/>
          <w:b/>
          <w:iCs/>
        </w:rPr>
        <w:t>3-</w:t>
      </w:r>
      <w:r w:rsidRPr="00936E8B">
        <w:rPr>
          <w:rFonts w:ascii="Century Gothic" w:hAnsi="Century Gothic"/>
          <w:iCs/>
        </w:rPr>
        <w:t xml:space="preserve"> </w:t>
      </w:r>
      <w:r w:rsidRPr="00936E8B">
        <w:rPr>
          <w:rFonts w:ascii="Century Gothic" w:hAnsi="Century Gothic"/>
        </w:rPr>
        <w:t>Bir malın emsallerine göre iyi ya da kötü olma özelliğine ………………. denir.</w:t>
      </w:r>
    </w:p>
    <w:p w:rsidR="0018585D" w:rsidRPr="00936E8B" w:rsidRDefault="0018585D" w:rsidP="00AE5588">
      <w:pPr>
        <w:pStyle w:val="NoSpacing"/>
        <w:jc w:val="both"/>
        <w:rPr>
          <w:rFonts w:ascii="Century Gothic" w:hAnsi="Century Gothic"/>
        </w:rPr>
      </w:pPr>
    </w:p>
    <w:p w:rsidR="0018585D" w:rsidRPr="00936E8B" w:rsidRDefault="0018585D" w:rsidP="00AE5588">
      <w:pPr>
        <w:pStyle w:val="NoSpacing"/>
        <w:jc w:val="both"/>
        <w:rPr>
          <w:rFonts w:ascii="Century Gothic" w:hAnsi="Century Gothic"/>
        </w:rPr>
      </w:pPr>
      <w:r w:rsidRPr="00936E8B">
        <w:rPr>
          <w:rFonts w:ascii="Century Gothic" w:hAnsi="Century Gothic"/>
          <w:b/>
          <w:iCs/>
        </w:rPr>
        <w:t>4-</w:t>
      </w:r>
      <w:r w:rsidRPr="00936E8B">
        <w:rPr>
          <w:rFonts w:ascii="Century Gothic" w:hAnsi="Century Gothic"/>
        </w:rPr>
        <w:t xml:space="preserve"> Yapılan alış verişten sonra mutlaka ………………………………….. almalıyız.</w:t>
      </w:r>
    </w:p>
    <w:p w:rsidR="0018585D" w:rsidRPr="00936E8B" w:rsidRDefault="0018585D" w:rsidP="00AE5588">
      <w:pPr>
        <w:pStyle w:val="NoSpacing"/>
        <w:jc w:val="both"/>
        <w:rPr>
          <w:rFonts w:ascii="Century Gothic" w:hAnsi="Century Gothic"/>
        </w:rPr>
      </w:pPr>
    </w:p>
    <w:p w:rsidR="0018585D" w:rsidRPr="00936E8B" w:rsidRDefault="0018585D" w:rsidP="00AE5588">
      <w:pPr>
        <w:pStyle w:val="NoSpacing"/>
        <w:jc w:val="both"/>
        <w:rPr>
          <w:rFonts w:ascii="Century Gothic" w:hAnsi="Century Gothic"/>
        </w:rPr>
      </w:pPr>
      <w:r w:rsidRPr="00936E8B">
        <w:rPr>
          <w:rFonts w:ascii="Century Gothic" w:hAnsi="Century Gothic"/>
          <w:b/>
        </w:rPr>
        <w:t>5-</w:t>
      </w:r>
      <w:r w:rsidRPr="00936E8B">
        <w:rPr>
          <w:rFonts w:ascii="Century Gothic" w:hAnsi="Century Gothic"/>
        </w:rPr>
        <w:t xml:space="preserve"> İnsanların ihtiyaçlarını gidermek için yaptıkları her türlü faaliyete …………………. denir.</w:t>
      </w:r>
    </w:p>
    <w:p w:rsidR="0018585D" w:rsidRPr="00936E8B" w:rsidRDefault="0018585D" w:rsidP="00AE5588">
      <w:pPr>
        <w:pStyle w:val="NoSpacing"/>
        <w:jc w:val="both"/>
        <w:rPr>
          <w:rFonts w:ascii="Century Gothic" w:hAnsi="Century Gothic"/>
        </w:rPr>
      </w:pPr>
    </w:p>
    <w:p w:rsidR="0018585D" w:rsidRPr="00936E8B" w:rsidRDefault="0018585D" w:rsidP="00AE5588">
      <w:pPr>
        <w:pStyle w:val="NoSpacing"/>
        <w:jc w:val="both"/>
        <w:rPr>
          <w:rFonts w:ascii="Century Gothic" w:hAnsi="Century Gothic"/>
        </w:rPr>
      </w:pPr>
      <w:r w:rsidRPr="00936E8B">
        <w:rPr>
          <w:rFonts w:ascii="Century Gothic" w:hAnsi="Century Gothic"/>
          <w:b/>
        </w:rPr>
        <w:t>6-</w:t>
      </w:r>
      <w:r w:rsidRPr="00936E8B">
        <w:rPr>
          <w:rFonts w:ascii="Century Gothic" w:hAnsi="Century Gothic"/>
        </w:rPr>
        <w:t xml:space="preserve"> Japonya, dünyada …………………………. alanında en ileri ülkedir.</w:t>
      </w:r>
    </w:p>
    <w:p w:rsidR="0018585D" w:rsidRPr="00936E8B" w:rsidRDefault="0018585D" w:rsidP="00AE5588">
      <w:pPr>
        <w:pStyle w:val="NoSpacing"/>
        <w:jc w:val="both"/>
        <w:rPr>
          <w:rFonts w:ascii="Century Gothic" w:hAnsi="Century Gothic"/>
        </w:rPr>
      </w:pPr>
    </w:p>
    <w:p w:rsidR="0018585D" w:rsidRPr="00936E8B" w:rsidRDefault="0018585D" w:rsidP="00AE5588">
      <w:pPr>
        <w:pStyle w:val="NoSpacing"/>
        <w:jc w:val="both"/>
        <w:rPr>
          <w:rFonts w:ascii="Century Gothic" w:hAnsi="Century Gothic"/>
        </w:rPr>
      </w:pPr>
      <w:r w:rsidRPr="00936E8B">
        <w:rPr>
          <w:rFonts w:ascii="Century Gothic" w:hAnsi="Century Gothic"/>
          <w:b/>
        </w:rPr>
        <w:t>7-</w:t>
      </w:r>
      <w:r w:rsidRPr="00936E8B">
        <w:rPr>
          <w:rFonts w:ascii="Century Gothic" w:hAnsi="Century Gothic"/>
        </w:rPr>
        <w:t xml:space="preserve"> Ülkemizde kullanılan takvim çeşidi ………………………………………. dir.</w:t>
      </w:r>
    </w:p>
    <w:p w:rsidR="0018585D" w:rsidRPr="00936E8B" w:rsidRDefault="0018585D" w:rsidP="00AE5588">
      <w:pPr>
        <w:pStyle w:val="NoSpacing"/>
        <w:jc w:val="both"/>
        <w:rPr>
          <w:rFonts w:ascii="Century Gothic" w:hAnsi="Century Gothic"/>
        </w:rPr>
      </w:pPr>
    </w:p>
    <w:p w:rsidR="0018585D" w:rsidRPr="00936E8B" w:rsidRDefault="0018585D" w:rsidP="00AE5588">
      <w:pPr>
        <w:pStyle w:val="NoSpacing"/>
        <w:jc w:val="both"/>
        <w:rPr>
          <w:rFonts w:ascii="Century Gothic" w:hAnsi="Century Gothic"/>
        </w:rPr>
      </w:pPr>
      <w:r w:rsidRPr="00936E8B">
        <w:rPr>
          <w:rFonts w:ascii="Century Gothic" w:hAnsi="Century Gothic"/>
          <w:b/>
        </w:rPr>
        <w:t>8-</w:t>
      </w:r>
      <w:r w:rsidRPr="00936E8B">
        <w:rPr>
          <w:rFonts w:ascii="Century Gothic" w:hAnsi="Century Gothic"/>
        </w:rPr>
        <w:t xml:space="preserve"> Hicri Takvim …………………………………. göre düzenlenmiştir.</w:t>
      </w:r>
    </w:p>
    <w:p w:rsidR="0018585D" w:rsidRPr="00936E8B" w:rsidRDefault="0018585D" w:rsidP="00AE5588">
      <w:pPr>
        <w:pStyle w:val="NoSpacing"/>
        <w:jc w:val="both"/>
        <w:rPr>
          <w:rFonts w:ascii="Century Gothic" w:hAnsi="Century Gothic"/>
        </w:rPr>
      </w:pPr>
    </w:p>
    <w:p w:rsidR="0018585D" w:rsidRPr="00936E8B" w:rsidRDefault="0018585D" w:rsidP="00AE5588">
      <w:pPr>
        <w:pStyle w:val="NoSpacing"/>
        <w:jc w:val="both"/>
        <w:rPr>
          <w:rFonts w:ascii="Century Gothic" w:hAnsi="Century Gothic"/>
        </w:rPr>
      </w:pPr>
      <w:r w:rsidRPr="00936E8B">
        <w:rPr>
          <w:rFonts w:ascii="Century Gothic" w:hAnsi="Century Gothic"/>
          <w:b/>
        </w:rPr>
        <w:t>9-</w:t>
      </w:r>
      <w:r w:rsidRPr="00936E8B">
        <w:rPr>
          <w:rFonts w:ascii="Century Gothic" w:hAnsi="Century Gothic"/>
        </w:rPr>
        <w:t xml:space="preserve"> İlk insanlardan elde edilen bilgilerin günümüze kadar aktarılmasında ………………………………………. etkili olmuştur.</w:t>
      </w:r>
    </w:p>
    <w:p w:rsidR="0018585D" w:rsidRPr="00936E8B" w:rsidRDefault="0018585D" w:rsidP="00AE5588">
      <w:pPr>
        <w:pStyle w:val="NoSpacing"/>
        <w:jc w:val="both"/>
        <w:rPr>
          <w:rFonts w:ascii="Century Gothic" w:hAnsi="Century Gothic"/>
        </w:rPr>
      </w:pPr>
    </w:p>
    <w:p w:rsidR="0018585D" w:rsidRPr="00936E8B" w:rsidRDefault="0018585D" w:rsidP="00AE5588">
      <w:pPr>
        <w:pStyle w:val="NoSpacing"/>
        <w:jc w:val="both"/>
        <w:rPr>
          <w:rFonts w:ascii="Century Gothic" w:hAnsi="Century Gothic"/>
        </w:rPr>
      </w:pPr>
      <w:r w:rsidRPr="00936E8B">
        <w:rPr>
          <w:rFonts w:ascii="Century Gothic" w:hAnsi="Century Gothic"/>
          <w:b/>
        </w:rPr>
        <w:t>10-</w:t>
      </w:r>
      <w:r w:rsidRPr="00936E8B">
        <w:rPr>
          <w:rFonts w:ascii="Century Gothic" w:hAnsi="Century Gothic"/>
        </w:rPr>
        <w:t xml:space="preserve"> Gök cisimlerini incelemek için ……………………………………. İcat edilmiştir.</w:t>
      </w:r>
    </w:p>
    <w:p w:rsidR="0018585D" w:rsidRDefault="0018585D" w:rsidP="00AE5588">
      <w:pPr>
        <w:pStyle w:val="NoSpacing"/>
        <w:jc w:val="both"/>
        <w:rPr>
          <w:rFonts w:ascii="Century Gothic" w:hAnsi="Century Gothic"/>
          <w:sz w:val="20"/>
          <w:szCs w:val="20"/>
        </w:rPr>
      </w:pPr>
    </w:p>
    <w:p w:rsidR="0018585D" w:rsidRDefault="0018585D" w:rsidP="0033686F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sz w:val="24"/>
          <w:szCs w:val="24"/>
        </w:rPr>
      </w:pPr>
      <w:r w:rsidRPr="0006496F">
        <w:rPr>
          <w:rFonts w:ascii="Century Gothic" w:hAnsi="Century Gothic"/>
          <w:b/>
          <w:sz w:val="24"/>
          <w:szCs w:val="24"/>
        </w:rPr>
        <w:t>B- Aşağıdaki ifadelerdeki boş kutulara doğru ise “D”, yanlış ise “Y” yazın.</w:t>
      </w:r>
      <w:r>
        <w:rPr>
          <w:rFonts w:ascii="Century Gothic" w:hAnsi="Century Gothic"/>
          <w:b/>
          <w:sz w:val="24"/>
          <w:szCs w:val="24"/>
        </w:rPr>
        <w:t xml:space="preserve"> </w:t>
      </w:r>
    </w:p>
    <w:p w:rsidR="0018585D" w:rsidRDefault="0018585D" w:rsidP="009421B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  <w:t>(10 x 3 = 30 puan)</w:t>
      </w:r>
    </w:p>
    <w:p w:rsidR="0018585D" w:rsidRPr="0006496F" w:rsidRDefault="0018585D" w:rsidP="00AE5588">
      <w:pPr>
        <w:pStyle w:val="NoSpacing"/>
        <w:jc w:val="both"/>
        <w:rPr>
          <w:rFonts w:ascii="Century Gothic" w:hAnsi="Century Gothic"/>
          <w:b/>
          <w:sz w:val="24"/>
          <w:szCs w:val="24"/>
        </w:rPr>
      </w:pPr>
    </w:p>
    <w:p w:rsidR="0018585D" w:rsidRPr="00936E8B" w:rsidRDefault="0018585D" w:rsidP="00AE5588">
      <w:pPr>
        <w:pStyle w:val="NoSpacing"/>
        <w:jc w:val="both"/>
        <w:rPr>
          <w:rFonts w:ascii="Century Gothic" w:hAnsi="Century Gothic"/>
        </w:rPr>
      </w:pPr>
      <w:r w:rsidRPr="00936E8B">
        <w:rPr>
          <w:rFonts w:ascii="Century Gothic" w:hAnsi="Century Gothic"/>
          <w:b/>
        </w:rPr>
        <w:t>1-</w:t>
      </w:r>
      <w:r w:rsidRPr="00936E8B">
        <w:rPr>
          <w:rFonts w:ascii="Century Gothic" w:hAnsi="Century Gothic"/>
        </w:rPr>
        <w:t xml:space="preserve"> (……) Beslenme ihtiyaç değil, istektir.</w:t>
      </w:r>
    </w:p>
    <w:p w:rsidR="0018585D" w:rsidRPr="00936E8B" w:rsidRDefault="0018585D" w:rsidP="00AE5588">
      <w:pPr>
        <w:pStyle w:val="NoSpacing"/>
        <w:jc w:val="both"/>
        <w:rPr>
          <w:rFonts w:ascii="Century Gothic" w:hAnsi="Century Gothic"/>
        </w:rPr>
      </w:pPr>
    </w:p>
    <w:p w:rsidR="0018585D" w:rsidRPr="00936E8B" w:rsidRDefault="0018585D" w:rsidP="0006496F">
      <w:pPr>
        <w:rPr>
          <w:rFonts w:ascii="Century Gothic" w:hAnsi="Century Gothic"/>
          <w:iCs/>
          <w:sz w:val="22"/>
          <w:szCs w:val="22"/>
        </w:rPr>
      </w:pPr>
      <w:r w:rsidRPr="00936E8B">
        <w:rPr>
          <w:rFonts w:ascii="Century Gothic" w:hAnsi="Century Gothic"/>
          <w:b/>
          <w:sz w:val="22"/>
          <w:szCs w:val="22"/>
          <w:lang w:eastAsia="en-US"/>
        </w:rPr>
        <w:t>2-</w:t>
      </w:r>
      <w:r w:rsidRPr="00936E8B">
        <w:rPr>
          <w:rFonts w:ascii="Century Gothic" w:hAnsi="Century Gothic"/>
          <w:sz w:val="22"/>
          <w:szCs w:val="22"/>
        </w:rPr>
        <w:t xml:space="preserve"> (……) </w:t>
      </w:r>
      <w:r w:rsidRPr="00936E8B">
        <w:rPr>
          <w:rFonts w:ascii="Century Gothic" w:hAnsi="Century Gothic"/>
          <w:iCs/>
          <w:sz w:val="22"/>
          <w:szCs w:val="22"/>
        </w:rPr>
        <w:t>Bir ürün alırken üretim ve son kullanma tarihlerine dikkat etmeliyiz.</w:t>
      </w:r>
    </w:p>
    <w:p w:rsidR="0018585D" w:rsidRPr="00936E8B" w:rsidRDefault="0018585D" w:rsidP="0006496F">
      <w:pPr>
        <w:rPr>
          <w:rFonts w:ascii="Century Gothic" w:hAnsi="Century Gothic"/>
          <w:iCs/>
          <w:sz w:val="22"/>
          <w:szCs w:val="22"/>
        </w:rPr>
      </w:pPr>
    </w:p>
    <w:p w:rsidR="0018585D" w:rsidRPr="00936E8B" w:rsidRDefault="0018585D" w:rsidP="0006496F">
      <w:pPr>
        <w:rPr>
          <w:rFonts w:ascii="Century Gothic" w:hAnsi="Century Gothic"/>
          <w:iCs/>
          <w:sz w:val="22"/>
          <w:szCs w:val="22"/>
        </w:rPr>
      </w:pPr>
      <w:r w:rsidRPr="00936E8B">
        <w:rPr>
          <w:rFonts w:ascii="Century Gothic" w:hAnsi="Century Gothic"/>
          <w:b/>
          <w:sz w:val="22"/>
          <w:szCs w:val="22"/>
          <w:lang w:eastAsia="en-US"/>
        </w:rPr>
        <w:t>3-</w:t>
      </w:r>
      <w:r w:rsidRPr="00936E8B">
        <w:rPr>
          <w:rFonts w:ascii="Century Gothic" w:hAnsi="Century Gothic"/>
          <w:iCs/>
          <w:sz w:val="22"/>
          <w:szCs w:val="22"/>
        </w:rPr>
        <w:t xml:space="preserve"> (……) Satın aldığımız ürünlerin standartlara uygunluğunu TSE  damgasından anlarız.</w:t>
      </w:r>
    </w:p>
    <w:p w:rsidR="0018585D" w:rsidRPr="00936E8B" w:rsidRDefault="0018585D" w:rsidP="0006496F">
      <w:pPr>
        <w:rPr>
          <w:rFonts w:ascii="Century Gothic" w:hAnsi="Century Gothic"/>
          <w:iCs/>
          <w:sz w:val="22"/>
          <w:szCs w:val="22"/>
        </w:rPr>
      </w:pPr>
    </w:p>
    <w:p w:rsidR="0018585D" w:rsidRPr="00936E8B" w:rsidRDefault="0018585D" w:rsidP="0006496F">
      <w:pPr>
        <w:rPr>
          <w:rFonts w:ascii="Century Gothic" w:hAnsi="Century Gothic"/>
          <w:iCs/>
          <w:sz w:val="22"/>
          <w:szCs w:val="22"/>
        </w:rPr>
      </w:pPr>
      <w:r w:rsidRPr="00936E8B">
        <w:rPr>
          <w:rFonts w:ascii="Century Gothic" w:hAnsi="Century Gothic"/>
          <w:b/>
          <w:sz w:val="22"/>
          <w:szCs w:val="22"/>
          <w:lang w:eastAsia="en-US"/>
        </w:rPr>
        <w:t>4-</w:t>
      </w:r>
      <w:r w:rsidRPr="00936E8B">
        <w:rPr>
          <w:rFonts w:ascii="Century Gothic" w:hAnsi="Century Gothic"/>
          <w:iCs/>
          <w:sz w:val="22"/>
          <w:szCs w:val="22"/>
        </w:rPr>
        <w:t xml:space="preserve"> (……) Önce isteklerimizi sonra ihtiyaçlarımızı karşılamalıyız.</w:t>
      </w:r>
    </w:p>
    <w:p w:rsidR="0018585D" w:rsidRPr="00936E8B" w:rsidRDefault="0018585D" w:rsidP="0006496F">
      <w:pPr>
        <w:rPr>
          <w:rFonts w:ascii="Century Gothic" w:hAnsi="Century Gothic"/>
          <w:iCs/>
          <w:sz w:val="22"/>
          <w:szCs w:val="22"/>
        </w:rPr>
      </w:pPr>
    </w:p>
    <w:p w:rsidR="0018585D" w:rsidRPr="00936E8B" w:rsidRDefault="0018585D" w:rsidP="0006496F">
      <w:pPr>
        <w:rPr>
          <w:rFonts w:ascii="Century Gothic" w:hAnsi="Century Gothic"/>
          <w:iCs/>
          <w:sz w:val="22"/>
          <w:szCs w:val="22"/>
        </w:rPr>
      </w:pPr>
      <w:r w:rsidRPr="00936E8B">
        <w:rPr>
          <w:rFonts w:ascii="Century Gothic" w:hAnsi="Century Gothic"/>
          <w:b/>
          <w:sz w:val="22"/>
          <w:szCs w:val="22"/>
          <w:lang w:eastAsia="en-US"/>
        </w:rPr>
        <w:t>5-</w:t>
      </w:r>
      <w:r w:rsidRPr="00936E8B">
        <w:rPr>
          <w:rFonts w:ascii="Century Gothic" w:hAnsi="Century Gothic"/>
          <w:iCs/>
          <w:sz w:val="22"/>
          <w:szCs w:val="22"/>
        </w:rPr>
        <w:t xml:space="preserve"> (……) Kağıdın hammaddesi ağaçlardır.</w:t>
      </w:r>
    </w:p>
    <w:p w:rsidR="0018585D" w:rsidRPr="00936E8B" w:rsidRDefault="0018585D" w:rsidP="0006496F">
      <w:pPr>
        <w:rPr>
          <w:rFonts w:ascii="Century Gothic" w:hAnsi="Century Gothic"/>
          <w:iCs/>
          <w:sz w:val="22"/>
          <w:szCs w:val="22"/>
        </w:rPr>
      </w:pPr>
    </w:p>
    <w:p w:rsidR="0018585D" w:rsidRPr="00936E8B" w:rsidRDefault="0018585D" w:rsidP="0006496F">
      <w:pPr>
        <w:rPr>
          <w:rFonts w:ascii="Century Gothic" w:hAnsi="Century Gothic"/>
          <w:iCs/>
          <w:sz w:val="22"/>
          <w:szCs w:val="22"/>
        </w:rPr>
      </w:pPr>
      <w:r w:rsidRPr="00936E8B">
        <w:rPr>
          <w:rFonts w:ascii="Century Gothic" w:hAnsi="Century Gothic"/>
          <w:b/>
          <w:sz w:val="22"/>
          <w:szCs w:val="22"/>
          <w:lang w:eastAsia="en-US"/>
        </w:rPr>
        <w:t>6-</w:t>
      </w:r>
      <w:r w:rsidRPr="00936E8B">
        <w:rPr>
          <w:rFonts w:ascii="Century Gothic" w:hAnsi="Century Gothic"/>
          <w:iCs/>
          <w:sz w:val="22"/>
          <w:szCs w:val="22"/>
        </w:rPr>
        <w:t xml:space="preserve"> (……) Kişiler ihtiyaçlarına göre çevrelerindeki teknolojiyi kullanmaktadırlar.</w:t>
      </w:r>
    </w:p>
    <w:p w:rsidR="0018585D" w:rsidRPr="00936E8B" w:rsidRDefault="0018585D" w:rsidP="0006496F">
      <w:pPr>
        <w:rPr>
          <w:rFonts w:ascii="Century Gothic" w:hAnsi="Century Gothic"/>
          <w:iCs/>
          <w:sz w:val="22"/>
          <w:szCs w:val="22"/>
        </w:rPr>
      </w:pPr>
    </w:p>
    <w:p w:rsidR="0018585D" w:rsidRPr="00936E8B" w:rsidRDefault="0018585D" w:rsidP="0006496F">
      <w:pPr>
        <w:rPr>
          <w:rFonts w:ascii="Century Gothic" w:hAnsi="Century Gothic"/>
          <w:iCs/>
          <w:sz w:val="22"/>
          <w:szCs w:val="22"/>
        </w:rPr>
      </w:pPr>
      <w:r w:rsidRPr="00936E8B">
        <w:rPr>
          <w:rFonts w:ascii="Century Gothic" w:hAnsi="Century Gothic"/>
          <w:b/>
          <w:sz w:val="22"/>
          <w:szCs w:val="22"/>
          <w:lang w:eastAsia="en-US"/>
        </w:rPr>
        <w:t>7-</w:t>
      </w:r>
      <w:r w:rsidRPr="00936E8B">
        <w:rPr>
          <w:rFonts w:ascii="Century Gothic" w:hAnsi="Century Gothic"/>
          <w:iCs/>
          <w:sz w:val="22"/>
          <w:szCs w:val="22"/>
        </w:rPr>
        <w:t xml:space="preserve"> (……) Bir ürünü ilk olarak ortaya çıkaran veya bulan kişiye mucit denir.</w:t>
      </w:r>
    </w:p>
    <w:p w:rsidR="0018585D" w:rsidRPr="00936E8B" w:rsidRDefault="0018585D" w:rsidP="0006496F">
      <w:pPr>
        <w:rPr>
          <w:rFonts w:ascii="Century Gothic" w:hAnsi="Century Gothic"/>
          <w:iCs/>
          <w:sz w:val="22"/>
          <w:szCs w:val="22"/>
        </w:rPr>
      </w:pPr>
    </w:p>
    <w:p w:rsidR="0018585D" w:rsidRPr="00936E8B" w:rsidRDefault="0018585D" w:rsidP="0006496F">
      <w:pPr>
        <w:rPr>
          <w:rFonts w:ascii="Century Gothic" w:hAnsi="Century Gothic"/>
          <w:iCs/>
          <w:sz w:val="22"/>
          <w:szCs w:val="22"/>
        </w:rPr>
      </w:pPr>
      <w:r w:rsidRPr="00936E8B">
        <w:rPr>
          <w:rFonts w:ascii="Century Gothic" w:hAnsi="Century Gothic"/>
          <w:b/>
          <w:sz w:val="22"/>
          <w:szCs w:val="22"/>
          <w:lang w:eastAsia="en-US"/>
        </w:rPr>
        <w:t>8-</w:t>
      </w:r>
      <w:r w:rsidRPr="00936E8B">
        <w:rPr>
          <w:rFonts w:ascii="Century Gothic" w:hAnsi="Century Gothic"/>
          <w:iCs/>
          <w:sz w:val="22"/>
          <w:szCs w:val="22"/>
        </w:rPr>
        <w:t xml:space="preserve"> (……) Eski insanlar haberleşmede güvercinden yararlanmışlardır.</w:t>
      </w:r>
    </w:p>
    <w:p w:rsidR="0018585D" w:rsidRPr="00936E8B" w:rsidRDefault="0018585D" w:rsidP="0006496F">
      <w:pPr>
        <w:rPr>
          <w:rFonts w:ascii="Century Gothic" w:hAnsi="Century Gothic"/>
          <w:iCs/>
          <w:sz w:val="22"/>
          <w:szCs w:val="22"/>
        </w:rPr>
      </w:pPr>
    </w:p>
    <w:p w:rsidR="0018585D" w:rsidRPr="00936E8B" w:rsidRDefault="0018585D" w:rsidP="0006496F">
      <w:pPr>
        <w:rPr>
          <w:rFonts w:ascii="Century Gothic" w:hAnsi="Century Gothic"/>
          <w:iCs/>
          <w:sz w:val="22"/>
          <w:szCs w:val="22"/>
        </w:rPr>
      </w:pPr>
      <w:r w:rsidRPr="00936E8B">
        <w:rPr>
          <w:rFonts w:ascii="Century Gothic" w:hAnsi="Century Gothic"/>
          <w:b/>
          <w:iCs/>
          <w:sz w:val="22"/>
          <w:szCs w:val="22"/>
        </w:rPr>
        <w:t>9-</w:t>
      </w:r>
      <w:r w:rsidRPr="00936E8B">
        <w:rPr>
          <w:rFonts w:ascii="Century Gothic" w:hAnsi="Century Gothic"/>
          <w:iCs/>
          <w:sz w:val="22"/>
          <w:szCs w:val="22"/>
        </w:rPr>
        <w:t xml:space="preserve"> (……) Kağıdı Çinliler bulmuştur.</w:t>
      </w:r>
    </w:p>
    <w:p w:rsidR="0018585D" w:rsidRPr="00936E8B" w:rsidRDefault="0018585D" w:rsidP="0006496F">
      <w:pPr>
        <w:rPr>
          <w:rFonts w:ascii="Century Gothic" w:hAnsi="Century Gothic"/>
          <w:iCs/>
          <w:sz w:val="22"/>
          <w:szCs w:val="22"/>
        </w:rPr>
      </w:pPr>
    </w:p>
    <w:p w:rsidR="0018585D" w:rsidRDefault="0018585D" w:rsidP="0006496F">
      <w:pPr>
        <w:rPr>
          <w:rFonts w:ascii="Century Gothic" w:hAnsi="Century Gothic"/>
          <w:iCs/>
          <w:sz w:val="22"/>
          <w:szCs w:val="22"/>
        </w:rPr>
      </w:pPr>
      <w:r w:rsidRPr="00936E8B">
        <w:rPr>
          <w:rFonts w:ascii="Century Gothic" w:hAnsi="Century Gothic"/>
          <w:b/>
          <w:iCs/>
          <w:sz w:val="22"/>
          <w:szCs w:val="22"/>
        </w:rPr>
        <w:t>10-</w:t>
      </w:r>
      <w:r w:rsidRPr="00936E8B">
        <w:rPr>
          <w:rFonts w:ascii="Century Gothic" w:hAnsi="Century Gothic"/>
          <w:iCs/>
          <w:sz w:val="22"/>
          <w:szCs w:val="22"/>
        </w:rPr>
        <w:t xml:space="preserve"> (……) Televizyon ulaşım teknolojisinin en büyük ürünüdür.</w:t>
      </w:r>
    </w:p>
    <w:p w:rsidR="0018585D" w:rsidRPr="00936E8B" w:rsidRDefault="0018585D" w:rsidP="0006496F">
      <w:pPr>
        <w:rPr>
          <w:rFonts w:ascii="Century Gothic" w:hAnsi="Century Gothic"/>
          <w:iCs/>
          <w:sz w:val="22"/>
          <w:szCs w:val="22"/>
        </w:rPr>
      </w:pPr>
    </w:p>
    <w:p w:rsidR="0018585D" w:rsidRPr="00656638" w:rsidRDefault="0018585D" w:rsidP="0006496F">
      <w:pPr>
        <w:rPr>
          <w:rFonts w:ascii="Century Gothic" w:hAnsi="Century Gothic"/>
          <w:b/>
          <w:iCs/>
        </w:rPr>
      </w:pPr>
      <w:r w:rsidRPr="00656638">
        <w:rPr>
          <w:rFonts w:ascii="Century Gothic" w:hAnsi="Century Gothic"/>
          <w:b/>
          <w:iCs/>
          <w:bdr w:val="single" w:sz="4" w:space="0" w:color="auto"/>
        </w:rPr>
        <w:t xml:space="preserve">C- Aşağıdaki test sorularını cevaplayın. </w:t>
      </w:r>
      <w:r>
        <w:rPr>
          <w:rFonts w:ascii="Century Gothic" w:hAnsi="Century Gothic"/>
          <w:b/>
          <w:iCs/>
          <w:bdr w:val="single" w:sz="4" w:space="0" w:color="auto"/>
        </w:rPr>
        <w:tab/>
      </w:r>
      <w:r w:rsidRPr="00656638">
        <w:rPr>
          <w:rFonts w:ascii="Century Gothic" w:hAnsi="Century Gothic"/>
          <w:b/>
          <w:iCs/>
          <w:bdr w:val="single" w:sz="4" w:space="0" w:color="auto"/>
        </w:rPr>
        <w:t>(10 x 4 = 40 Puan)</w:t>
      </w:r>
    </w:p>
    <w:p w:rsidR="0018585D" w:rsidRDefault="0018585D" w:rsidP="00AE5588">
      <w:pPr>
        <w:pStyle w:val="NoSpacing"/>
        <w:jc w:val="both"/>
        <w:rPr>
          <w:rFonts w:ascii="Century Gothic" w:hAnsi="Century Gothic"/>
          <w:sz w:val="20"/>
          <w:szCs w:val="20"/>
        </w:rPr>
      </w:pPr>
    </w:p>
    <w:p w:rsidR="0018585D" w:rsidRDefault="0018585D" w:rsidP="00AE5588">
      <w:pPr>
        <w:pStyle w:val="NoSpacing"/>
        <w:jc w:val="both"/>
        <w:rPr>
          <w:rFonts w:ascii="Century Gothic" w:hAnsi="Century Gothic"/>
          <w:sz w:val="20"/>
          <w:szCs w:val="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62.85pt;margin-top:4.65pt;width:229.6pt;height:119.05pt;z-index:251654656">
            <v:textbox>
              <w:txbxContent>
                <w:p w:rsidR="0018585D" w:rsidRPr="00B64307" w:rsidRDefault="0018585D" w:rsidP="00C119B0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B64307">
                    <w:rPr>
                      <w:rFonts w:ascii="Century Gothic" w:hAnsi="Century Gothic"/>
                      <w:b/>
                    </w:rPr>
                    <w:t xml:space="preserve">6- Aşağıdakilerden hangisi teknolojinin yanlış kullanımına örnek </w:t>
                  </w:r>
                  <w:r w:rsidRPr="00B64307">
                    <w:rPr>
                      <w:rFonts w:ascii="Century Gothic" w:hAnsi="Century Gothic"/>
                      <w:b/>
                      <w:i/>
                      <w:sz w:val="22"/>
                      <w:szCs w:val="22"/>
                      <w:u w:val="single"/>
                    </w:rPr>
                    <w:t>olamaz</w:t>
                  </w:r>
                  <w:r w:rsidRPr="00B6430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?</w:t>
                  </w:r>
                </w:p>
                <w:p w:rsidR="0018585D" w:rsidRPr="00B64307" w:rsidRDefault="0018585D" w:rsidP="00C119B0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18585D" w:rsidRPr="00B64307" w:rsidRDefault="0018585D" w:rsidP="00C119B0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B6430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A.</w:t>
                  </w:r>
                  <w:r w:rsidRPr="00B64307">
                    <w:rPr>
                      <w:rFonts w:ascii="Century Gothic" w:hAnsi="Century Gothic"/>
                      <w:sz w:val="22"/>
                      <w:szCs w:val="22"/>
                    </w:rPr>
                    <w:t xml:space="preserve"> Gereksiz telefon  konuşmaları</w:t>
                  </w:r>
                </w:p>
                <w:p w:rsidR="0018585D" w:rsidRPr="00B64307" w:rsidRDefault="0018585D" w:rsidP="00C119B0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B6430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B.</w:t>
                  </w:r>
                  <w:r w:rsidRPr="00B64307">
                    <w:rPr>
                      <w:rFonts w:ascii="Century Gothic" w:hAnsi="Century Gothic"/>
                      <w:sz w:val="22"/>
                      <w:szCs w:val="22"/>
                    </w:rPr>
                    <w:t xml:space="preserve"> Fabrikalardan çıkan zehirli atıkların çevreye bırakılması</w:t>
                  </w:r>
                </w:p>
                <w:p w:rsidR="0018585D" w:rsidRPr="00B64307" w:rsidRDefault="0018585D" w:rsidP="00C119B0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B6430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C.</w:t>
                  </w:r>
                  <w:r w:rsidRPr="00B64307">
                    <w:rPr>
                      <w:rFonts w:ascii="Century Gothic" w:hAnsi="Century Gothic"/>
                      <w:sz w:val="22"/>
                      <w:szCs w:val="22"/>
                    </w:rPr>
                    <w:t xml:space="preserve"> İnterneti bilgi amaçlı kullanmak</w:t>
                  </w:r>
                </w:p>
                <w:p w:rsidR="0018585D" w:rsidRPr="00B64307" w:rsidRDefault="0018585D" w:rsidP="00C119B0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B6430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D.</w:t>
                  </w:r>
                  <w:r w:rsidRPr="00B64307">
                    <w:rPr>
                      <w:rFonts w:ascii="Century Gothic" w:hAnsi="Century Gothic"/>
                      <w:sz w:val="22"/>
                      <w:szCs w:val="22"/>
                    </w:rPr>
                    <w:t xml:space="preserve"> Zamanı bilgisayar başında harcamak</w:t>
                  </w:r>
                </w:p>
                <w:p w:rsidR="0018585D" w:rsidRPr="00B64307" w:rsidRDefault="0018585D" w:rsidP="00C119B0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left:0;text-align:left;margin-left:2.05pt;margin-top:4.65pt;width:230pt;height:74.45pt;z-index:251649536">
            <v:textbox>
              <w:txbxContent>
                <w:p w:rsidR="0018585D" w:rsidRPr="00936E8B" w:rsidRDefault="0018585D" w:rsidP="00656638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936E8B">
                    <w:rPr>
                      <w:rFonts w:ascii="Century Gothic" w:hAnsi="Century Gothic"/>
                      <w:b/>
                    </w:rPr>
                    <w:t xml:space="preserve">1- Aşağıdakilerden hangisi geri dönüşüm kutusuna </w:t>
                  </w:r>
                  <w:r w:rsidRPr="00936E8B">
                    <w:rPr>
                      <w:rFonts w:ascii="Century Gothic" w:hAnsi="Century Gothic"/>
                      <w:b/>
                      <w:i/>
                      <w:sz w:val="22"/>
                      <w:szCs w:val="22"/>
                      <w:u w:val="single"/>
                    </w:rPr>
                    <w:t>atılmaz</w:t>
                  </w:r>
                  <w:r w:rsidRPr="00936E8B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?</w:t>
                  </w:r>
                </w:p>
                <w:p w:rsidR="0018585D" w:rsidRPr="00936E8B" w:rsidRDefault="0018585D" w:rsidP="00656638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18585D" w:rsidRPr="00936E8B" w:rsidRDefault="0018585D" w:rsidP="00656638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936E8B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A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.</w:t>
                  </w:r>
                  <w:r w:rsidRPr="00936E8B">
                    <w:rPr>
                      <w:rFonts w:ascii="Century Gothic" w:hAnsi="Century Gothic"/>
                      <w:sz w:val="22"/>
                      <w:szCs w:val="22"/>
                    </w:rPr>
                    <w:t xml:space="preserve"> kağıt</w:t>
                  </w:r>
                  <w:r w:rsidRPr="00936E8B"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  <w:r w:rsidRPr="00936E8B"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  <w:r w:rsidRPr="00936E8B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B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.</w:t>
                  </w:r>
                  <w:r w:rsidRPr="00936E8B">
                    <w:rPr>
                      <w:rFonts w:ascii="Century Gothic" w:hAnsi="Century Gothic"/>
                      <w:sz w:val="22"/>
                      <w:szCs w:val="22"/>
                    </w:rPr>
                    <w:t xml:space="preserve"> cam</w:t>
                  </w:r>
                </w:p>
                <w:p w:rsidR="0018585D" w:rsidRPr="00936E8B" w:rsidRDefault="0018585D" w:rsidP="00656638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936E8B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C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.</w:t>
                  </w:r>
                  <w:r w:rsidRPr="00936E8B">
                    <w:rPr>
                      <w:rFonts w:ascii="Century Gothic" w:hAnsi="Century Gothic"/>
                      <w:sz w:val="22"/>
                      <w:szCs w:val="22"/>
                    </w:rPr>
                    <w:t xml:space="preserve"> yemek artığı</w:t>
                  </w:r>
                  <w:r w:rsidRPr="00936E8B"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  <w:r w:rsidRPr="00936E8B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D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.</w:t>
                  </w:r>
                  <w:r w:rsidRPr="00936E8B">
                    <w:rPr>
                      <w:rFonts w:ascii="Century Gothic" w:hAnsi="Century Gothic"/>
                      <w:sz w:val="22"/>
                      <w:szCs w:val="22"/>
                    </w:rPr>
                    <w:t xml:space="preserve"> teneke</w:t>
                  </w:r>
                </w:p>
                <w:p w:rsidR="0018585D" w:rsidRDefault="0018585D"/>
              </w:txbxContent>
            </v:textbox>
          </v:shape>
        </w:pict>
      </w:r>
    </w:p>
    <w:p w:rsidR="0018585D" w:rsidRDefault="0018585D" w:rsidP="00AE5588">
      <w:pPr>
        <w:pStyle w:val="NoSpacing"/>
        <w:jc w:val="both"/>
        <w:rPr>
          <w:rFonts w:ascii="Century Gothic" w:hAnsi="Century Gothic"/>
          <w:sz w:val="20"/>
          <w:szCs w:val="20"/>
        </w:rPr>
      </w:pPr>
    </w:p>
    <w:p w:rsidR="0018585D" w:rsidRDefault="0018585D" w:rsidP="00AE5588">
      <w:pPr>
        <w:pStyle w:val="NoSpacing"/>
        <w:jc w:val="both"/>
        <w:rPr>
          <w:rFonts w:ascii="Century Gothic" w:hAnsi="Century Gothic"/>
          <w:sz w:val="20"/>
          <w:szCs w:val="20"/>
        </w:rPr>
      </w:pPr>
    </w:p>
    <w:p w:rsidR="0018585D" w:rsidRPr="00C119B0" w:rsidRDefault="0018585D" w:rsidP="00C119B0">
      <w:pPr>
        <w:rPr>
          <w:lang w:eastAsia="en-US"/>
        </w:rPr>
      </w:pPr>
    </w:p>
    <w:p w:rsidR="0018585D" w:rsidRPr="00C119B0" w:rsidRDefault="0018585D" w:rsidP="00C119B0">
      <w:pPr>
        <w:rPr>
          <w:lang w:eastAsia="en-US"/>
        </w:rPr>
      </w:pPr>
    </w:p>
    <w:p w:rsidR="0018585D" w:rsidRPr="00C119B0" w:rsidRDefault="0018585D" w:rsidP="00C119B0">
      <w:pPr>
        <w:rPr>
          <w:lang w:eastAsia="en-US"/>
        </w:rPr>
      </w:pPr>
    </w:p>
    <w:p w:rsidR="0018585D" w:rsidRPr="00C119B0" w:rsidRDefault="0018585D" w:rsidP="00C119B0">
      <w:pPr>
        <w:rPr>
          <w:lang w:eastAsia="en-US"/>
        </w:rPr>
      </w:pPr>
    </w:p>
    <w:p w:rsidR="0018585D" w:rsidRPr="00C119B0" w:rsidRDefault="0018585D" w:rsidP="00C119B0">
      <w:pPr>
        <w:rPr>
          <w:lang w:eastAsia="en-US"/>
        </w:rPr>
      </w:pPr>
      <w:r>
        <w:rPr>
          <w:noProof/>
        </w:rPr>
        <w:pict>
          <v:shape id="_x0000_s1028" type="#_x0000_t202" style="position:absolute;margin-left:2.55pt;margin-top:1.15pt;width:229.5pt;height:105pt;z-index:251650560">
            <v:textbox>
              <w:txbxContent>
                <w:p w:rsidR="0018585D" w:rsidRPr="00B64307" w:rsidRDefault="0018585D" w:rsidP="00656638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B6430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2- Buluş (icat) ile ilgili aşağıdakilerden hangisi </w:t>
                  </w:r>
                  <w:r w:rsidRPr="00B64307">
                    <w:rPr>
                      <w:rFonts w:ascii="Century Gothic" w:hAnsi="Century Gothic"/>
                      <w:b/>
                      <w:i/>
                      <w:sz w:val="22"/>
                      <w:szCs w:val="22"/>
                      <w:u w:val="single"/>
                    </w:rPr>
                    <w:t>yanlıştır</w:t>
                  </w:r>
                  <w:r w:rsidRPr="00B6430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?</w:t>
                  </w:r>
                </w:p>
                <w:p w:rsidR="0018585D" w:rsidRPr="00B64307" w:rsidRDefault="0018585D" w:rsidP="00656638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18585D" w:rsidRPr="00B64307" w:rsidRDefault="0018585D" w:rsidP="00656638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B6430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A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.</w:t>
                  </w:r>
                  <w:r w:rsidRPr="00B64307">
                    <w:rPr>
                      <w:rFonts w:ascii="Century Gothic" w:hAnsi="Century Gothic"/>
                      <w:sz w:val="22"/>
                      <w:szCs w:val="22"/>
                    </w:rPr>
                    <w:t xml:space="preserve"> Buluşlar araştırmayla ortaya çıkar.</w:t>
                  </w:r>
                </w:p>
                <w:p w:rsidR="0018585D" w:rsidRPr="00B64307" w:rsidRDefault="0018585D" w:rsidP="00656638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B6430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B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.</w:t>
                  </w:r>
                  <w:r w:rsidRPr="00B64307">
                    <w:rPr>
                      <w:rFonts w:ascii="Century Gothic" w:hAnsi="Century Gothic"/>
                      <w:sz w:val="22"/>
                      <w:szCs w:val="22"/>
                    </w:rPr>
                    <w:t xml:space="preserve"> Buluşlar zamanla geliştirilebilir.</w:t>
                  </w:r>
                </w:p>
                <w:p w:rsidR="0018585D" w:rsidRPr="00B64307" w:rsidRDefault="0018585D" w:rsidP="00656638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B6430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C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.</w:t>
                  </w:r>
                  <w:r w:rsidRPr="00B64307">
                    <w:rPr>
                      <w:rFonts w:ascii="Century Gothic" w:hAnsi="Century Gothic"/>
                      <w:sz w:val="22"/>
                      <w:szCs w:val="22"/>
                    </w:rPr>
                    <w:t xml:space="preserve"> Buluşlar hayatı kolaylaştırır.</w:t>
                  </w:r>
                </w:p>
                <w:p w:rsidR="0018585D" w:rsidRPr="00B64307" w:rsidRDefault="0018585D" w:rsidP="00656638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B6430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D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. </w:t>
                  </w:r>
                  <w:r w:rsidRPr="00B64307">
                    <w:rPr>
                      <w:rFonts w:ascii="Century Gothic" w:hAnsi="Century Gothic"/>
                      <w:sz w:val="22"/>
                      <w:szCs w:val="22"/>
                    </w:rPr>
                    <w:t>Her üretilen ürün bir  buluştur.</w:t>
                  </w:r>
                </w:p>
                <w:p w:rsidR="0018585D" w:rsidRDefault="0018585D" w:rsidP="00656638"/>
              </w:txbxContent>
            </v:textbox>
          </v:shape>
        </w:pict>
      </w:r>
    </w:p>
    <w:p w:rsidR="0018585D" w:rsidRPr="00C119B0" w:rsidRDefault="0018585D" w:rsidP="00C119B0">
      <w:pPr>
        <w:rPr>
          <w:lang w:eastAsia="en-US"/>
        </w:rPr>
      </w:pPr>
    </w:p>
    <w:p w:rsidR="0018585D" w:rsidRPr="00C119B0" w:rsidRDefault="0018585D" w:rsidP="00C119B0">
      <w:pPr>
        <w:rPr>
          <w:lang w:eastAsia="en-US"/>
        </w:rPr>
      </w:pPr>
    </w:p>
    <w:p w:rsidR="0018585D" w:rsidRPr="00C119B0" w:rsidRDefault="0018585D" w:rsidP="00C119B0">
      <w:pPr>
        <w:rPr>
          <w:lang w:eastAsia="en-US"/>
        </w:rPr>
      </w:pPr>
      <w:r>
        <w:rPr>
          <w:noProof/>
        </w:rPr>
        <w:pict>
          <v:shape id="_x0000_s1029" type="#_x0000_t202" style="position:absolute;margin-left:263.35pt;margin-top:9.25pt;width:229.1pt;height:87.8pt;z-index:251655680">
            <v:textbox>
              <w:txbxContent>
                <w:p w:rsidR="0018585D" w:rsidRPr="00B64307" w:rsidRDefault="0018585D" w:rsidP="00C119B0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B6430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7- Aşağıdakilerden hangisi aile bütçesi hazırlanırken </w:t>
                  </w:r>
                  <w:r w:rsidRPr="00821935">
                    <w:rPr>
                      <w:rFonts w:ascii="Century Gothic" w:hAnsi="Century Gothic"/>
                      <w:b/>
                      <w:sz w:val="22"/>
                      <w:szCs w:val="22"/>
                      <w:u w:val="single"/>
                    </w:rPr>
                    <w:t>en son</w:t>
                  </w:r>
                  <w:r w:rsidRPr="00B6430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düşünülmesi gerekendir ?</w:t>
                  </w:r>
                </w:p>
                <w:p w:rsidR="0018585D" w:rsidRPr="00B64307" w:rsidRDefault="0018585D" w:rsidP="00C119B0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18585D" w:rsidRPr="00B64307" w:rsidRDefault="0018585D" w:rsidP="00C119B0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B6430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A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.</w:t>
                  </w:r>
                  <w:r w:rsidRPr="00B64307">
                    <w:rPr>
                      <w:rFonts w:ascii="Century Gothic" w:hAnsi="Century Gothic"/>
                      <w:sz w:val="22"/>
                      <w:szCs w:val="22"/>
                    </w:rPr>
                    <w:t xml:space="preserve"> beslenme</w:t>
                  </w:r>
                  <w:r w:rsidRPr="00B64307"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  <w:r w:rsidRPr="00B64307"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  <w:r w:rsidRPr="00B6430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B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.</w:t>
                  </w:r>
                  <w:r w:rsidRPr="00B6430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</w:t>
                  </w:r>
                  <w:r w:rsidRPr="00B64307">
                    <w:rPr>
                      <w:rFonts w:ascii="Century Gothic" w:hAnsi="Century Gothic"/>
                      <w:sz w:val="22"/>
                      <w:szCs w:val="22"/>
                    </w:rPr>
                    <w:t>kira</w:t>
                  </w:r>
                </w:p>
                <w:p w:rsidR="0018585D" w:rsidRPr="00B64307" w:rsidRDefault="0018585D" w:rsidP="00C119B0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B6430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C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.</w:t>
                  </w:r>
                  <w:r w:rsidRPr="00B64307">
                    <w:rPr>
                      <w:rFonts w:ascii="Century Gothic" w:hAnsi="Century Gothic"/>
                      <w:sz w:val="22"/>
                      <w:szCs w:val="22"/>
                    </w:rPr>
                    <w:t xml:space="preserve"> giyim</w:t>
                  </w:r>
                  <w:r w:rsidRPr="00B64307"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  <w:r w:rsidRPr="00B64307"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  <w:r w:rsidRPr="00B6430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D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.</w:t>
                  </w:r>
                  <w:r w:rsidRPr="00B64307">
                    <w:rPr>
                      <w:rFonts w:ascii="Century Gothic" w:hAnsi="Century Gothic"/>
                      <w:sz w:val="22"/>
                      <w:szCs w:val="22"/>
                    </w:rPr>
                    <w:t xml:space="preserve"> gezi</w:t>
                  </w:r>
                </w:p>
                <w:p w:rsidR="0018585D" w:rsidRDefault="0018585D" w:rsidP="00C119B0"/>
              </w:txbxContent>
            </v:textbox>
          </v:shape>
        </w:pict>
      </w:r>
    </w:p>
    <w:p w:rsidR="0018585D" w:rsidRPr="00C119B0" w:rsidRDefault="0018585D" w:rsidP="00C119B0">
      <w:pPr>
        <w:rPr>
          <w:lang w:eastAsia="en-US"/>
        </w:rPr>
      </w:pPr>
    </w:p>
    <w:p w:rsidR="0018585D" w:rsidRPr="00C119B0" w:rsidRDefault="0018585D" w:rsidP="00C119B0">
      <w:pPr>
        <w:rPr>
          <w:lang w:eastAsia="en-US"/>
        </w:rPr>
      </w:pPr>
    </w:p>
    <w:p w:rsidR="0018585D" w:rsidRPr="00C119B0" w:rsidRDefault="0018585D" w:rsidP="00C119B0">
      <w:pPr>
        <w:rPr>
          <w:lang w:eastAsia="en-US"/>
        </w:rPr>
      </w:pPr>
    </w:p>
    <w:p w:rsidR="0018585D" w:rsidRPr="00C119B0" w:rsidRDefault="0018585D" w:rsidP="00C119B0">
      <w:pPr>
        <w:rPr>
          <w:lang w:eastAsia="en-US"/>
        </w:rPr>
      </w:pPr>
    </w:p>
    <w:p w:rsidR="0018585D" w:rsidRPr="00C119B0" w:rsidRDefault="0018585D" w:rsidP="00C119B0">
      <w:pPr>
        <w:rPr>
          <w:lang w:eastAsia="en-US"/>
        </w:rPr>
      </w:pPr>
    </w:p>
    <w:p w:rsidR="0018585D" w:rsidRPr="00C119B0" w:rsidRDefault="0018585D" w:rsidP="00821935">
      <w:pPr>
        <w:tabs>
          <w:tab w:val="center" w:pos="4960"/>
        </w:tabs>
        <w:rPr>
          <w:lang w:eastAsia="en-US"/>
        </w:rPr>
      </w:pPr>
      <w:r>
        <w:rPr>
          <w:noProof/>
        </w:rPr>
        <w:pict>
          <v:shape id="_x0000_s1030" type="#_x0000_t202" style="position:absolute;margin-left:2.55pt;margin-top:5.2pt;width:229.5pt;height:96.75pt;z-index:251651584">
            <v:textbox>
              <w:txbxContent>
                <w:p w:rsidR="0018585D" w:rsidRPr="00B64307" w:rsidRDefault="0018585D" w:rsidP="00656638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B6430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3- Aşağıdaki araştırmacılardan hangisi diğerlerine göre teknolojiye </w:t>
                  </w:r>
                  <w:r w:rsidRPr="00E109C8">
                    <w:rPr>
                      <w:rFonts w:ascii="Century Gothic" w:hAnsi="Century Gothic"/>
                      <w:b/>
                      <w:sz w:val="22"/>
                      <w:szCs w:val="22"/>
                      <w:u w:val="single"/>
                    </w:rPr>
                    <w:t>daha az</w:t>
                  </w:r>
                  <w:r w:rsidRPr="00B6430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muhtaçtır ?</w:t>
                  </w:r>
                </w:p>
                <w:p w:rsidR="0018585D" w:rsidRPr="00B64307" w:rsidRDefault="0018585D" w:rsidP="00656638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18585D" w:rsidRPr="00B64307" w:rsidRDefault="0018585D" w:rsidP="00656638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B6430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A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.</w:t>
                  </w:r>
                  <w:r w:rsidRPr="00B64307">
                    <w:rPr>
                      <w:rFonts w:ascii="Century Gothic" w:hAnsi="Century Gothic"/>
                      <w:sz w:val="22"/>
                      <w:szCs w:val="22"/>
                    </w:rPr>
                    <w:t xml:space="preserve"> arkeolog</w:t>
                  </w:r>
                  <w:r w:rsidRPr="00B64307"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  <w:r w:rsidRPr="00B6430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B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.</w:t>
                  </w:r>
                  <w:r w:rsidRPr="00B64307">
                    <w:rPr>
                      <w:rFonts w:ascii="Century Gothic" w:hAnsi="Century Gothic"/>
                      <w:sz w:val="22"/>
                      <w:szCs w:val="22"/>
                    </w:rPr>
                    <w:t xml:space="preserve"> su altı </w:t>
                  </w:r>
                  <w:bookmarkStart w:id="0" w:name="_GoBack"/>
                  <w:bookmarkEnd w:id="0"/>
                  <w:r w:rsidRPr="00B64307">
                    <w:rPr>
                      <w:rFonts w:ascii="Century Gothic" w:hAnsi="Century Gothic"/>
                      <w:sz w:val="22"/>
                      <w:szCs w:val="22"/>
                    </w:rPr>
                    <w:t>araştırmacısı</w:t>
                  </w:r>
                </w:p>
                <w:p w:rsidR="0018585D" w:rsidRPr="00B64307" w:rsidRDefault="0018585D" w:rsidP="00656638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B6430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C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. </w:t>
                  </w:r>
                  <w:r w:rsidRPr="00B64307">
                    <w:rPr>
                      <w:rFonts w:ascii="Century Gothic" w:hAnsi="Century Gothic"/>
                      <w:sz w:val="22"/>
                      <w:szCs w:val="22"/>
                    </w:rPr>
                    <w:t>astronot</w:t>
                  </w:r>
                  <w:r w:rsidRPr="00B64307"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  <w:r w:rsidRPr="00B6430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D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.</w:t>
                  </w:r>
                  <w:r w:rsidRPr="00B64307">
                    <w:rPr>
                      <w:rFonts w:ascii="Century Gothic" w:hAnsi="Century Gothic"/>
                      <w:sz w:val="22"/>
                      <w:szCs w:val="22"/>
                    </w:rPr>
                    <w:t xml:space="preserve"> petrol araştırmacısı</w:t>
                  </w:r>
                  <w:r w:rsidRPr="00B64307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</w:p>
                <w:p w:rsidR="0018585D" w:rsidRDefault="0018585D" w:rsidP="00656638"/>
              </w:txbxContent>
            </v:textbox>
          </v:shape>
        </w:pict>
      </w:r>
      <w:r>
        <w:rPr>
          <w:lang w:eastAsia="en-US"/>
        </w:rPr>
        <w:tab/>
      </w:r>
    </w:p>
    <w:p w:rsidR="0018585D" w:rsidRPr="00C119B0" w:rsidRDefault="0018585D" w:rsidP="00C119B0">
      <w:pPr>
        <w:rPr>
          <w:lang w:eastAsia="en-US"/>
        </w:rPr>
      </w:pPr>
    </w:p>
    <w:p w:rsidR="0018585D" w:rsidRPr="00C119B0" w:rsidRDefault="0018585D" w:rsidP="00C119B0">
      <w:pPr>
        <w:rPr>
          <w:lang w:eastAsia="en-US"/>
        </w:rPr>
      </w:pPr>
      <w:r>
        <w:rPr>
          <w:noProof/>
        </w:rPr>
        <w:pict>
          <v:shape id="_x0000_s1031" type="#_x0000_t202" style="position:absolute;margin-left:263.35pt;margin-top:9.85pt;width:229.1pt;height:131.25pt;z-index:251656704">
            <v:textbox>
              <w:txbxContent>
                <w:p w:rsidR="0018585D" w:rsidRDefault="0018585D" w:rsidP="00B64307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8-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EC776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1.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 xml:space="preserve"> Stetoskop</w:t>
                  </w:r>
                </w:p>
                <w:p w:rsidR="0018585D" w:rsidRDefault="0018585D" w:rsidP="00B64307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  <w:r w:rsidRPr="00EC776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2.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 xml:space="preserve"> Enjektör</w:t>
                  </w:r>
                </w:p>
                <w:p w:rsidR="0018585D" w:rsidRDefault="0018585D" w:rsidP="00B64307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  <w:r w:rsidRPr="00EC776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3.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 xml:space="preserve"> Röntgen</w:t>
                  </w:r>
                </w:p>
                <w:p w:rsidR="0018585D" w:rsidRDefault="0018585D" w:rsidP="00B64307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18585D" w:rsidRDefault="0018585D" w:rsidP="00B64307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18585D" w:rsidRDefault="0018585D" w:rsidP="00B64307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18585D" w:rsidRPr="00EC776D" w:rsidRDefault="0018585D" w:rsidP="00B64307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EC776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Yukarıda verilenler hangi alanda kullanılan teknolojik aletlerdir ?</w:t>
                  </w:r>
                </w:p>
                <w:p w:rsidR="0018585D" w:rsidRDefault="0018585D" w:rsidP="00B64307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18585D" w:rsidRDefault="0018585D" w:rsidP="00B64307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EC776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A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.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 xml:space="preserve"> eğitim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  <w:r w:rsidRPr="00EC776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B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.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 xml:space="preserve"> sağlık</w:t>
                  </w:r>
                </w:p>
                <w:p w:rsidR="0018585D" w:rsidRDefault="0018585D" w:rsidP="00B64307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EC776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C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. 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>ulaşım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  <w:r w:rsidRPr="00EC776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D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. 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>iletişim</w:t>
                  </w:r>
                </w:p>
                <w:p w:rsidR="0018585D" w:rsidRPr="00C119B0" w:rsidRDefault="0018585D" w:rsidP="00B64307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8585D" w:rsidRDefault="0018585D" w:rsidP="00C119B0"/>
              </w:txbxContent>
            </v:textbox>
          </v:shape>
        </w:pict>
      </w:r>
    </w:p>
    <w:p w:rsidR="0018585D" w:rsidRDefault="0018585D" w:rsidP="00C119B0">
      <w:pPr>
        <w:rPr>
          <w:lang w:eastAsia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8" o:spid="_x0000_s1032" type="#_x0000_t75" style="position:absolute;margin-left:371.55pt;margin-top:-.2pt;width:60pt;height:75pt;z-index:251664896;visibility:visible">
            <v:imagedata r:id="rId4" o:title=""/>
          </v:shape>
        </w:pict>
      </w:r>
    </w:p>
    <w:p w:rsidR="0018585D" w:rsidRDefault="0018585D" w:rsidP="00C119B0">
      <w:pPr>
        <w:rPr>
          <w:lang w:eastAsia="en-US"/>
        </w:rPr>
      </w:pPr>
      <w:r>
        <w:rPr>
          <w:noProof/>
        </w:rPr>
        <w:pict>
          <v:shape id="Resim 9" o:spid="_x0000_s1033" type="#_x0000_t75" style="position:absolute;margin-left:421.05pt;margin-top:18.1pt;width:61.25pt;height:42.9pt;z-index:251665920;visibility:visible">
            <v:imagedata r:id="rId5" o:title=""/>
            <w10:wrap type="topAndBottom"/>
          </v:shape>
        </w:pict>
      </w:r>
    </w:p>
    <w:p w:rsidR="0018585D" w:rsidRDefault="0018585D" w:rsidP="00C119B0">
      <w:pPr>
        <w:tabs>
          <w:tab w:val="left" w:pos="6345"/>
        </w:tabs>
        <w:rPr>
          <w:lang w:eastAsia="en-US"/>
        </w:rPr>
      </w:pPr>
      <w:r>
        <w:rPr>
          <w:noProof/>
        </w:rPr>
        <w:pict>
          <v:shape id="_x0000_s1034" type="#_x0000_t202" style="position:absolute;margin-left:2.05pt;margin-top:54.7pt;width:224.75pt;height:143.25pt;z-index:251652608">
            <v:textbox>
              <w:txbxContent>
                <w:p w:rsidR="0018585D" w:rsidRPr="00B64307" w:rsidRDefault="0018585D" w:rsidP="00DB6176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B6430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4- Takvimlerle ilgili hangisi </w:t>
                  </w:r>
                  <w:r w:rsidRPr="00B64307">
                    <w:rPr>
                      <w:rFonts w:ascii="Century Gothic" w:hAnsi="Century Gothic"/>
                      <w:b/>
                      <w:i/>
                      <w:sz w:val="22"/>
                      <w:szCs w:val="22"/>
                      <w:u w:val="single"/>
                    </w:rPr>
                    <w:t>yanlıştır</w:t>
                  </w:r>
                  <w:r w:rsidRPr="00B6430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?</w:t>
                  </w:r>
                </w:p>
                <w:p w:rsidR="0018585D" w:rsidRPr="00B64307" w:rsidRDefault="0018585D" w:rsidP="00DB6176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18585D" w:rsidRPr="00B64307" w:rsidRDefault="0018585D" w:rsidP="00DB6176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B6430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A.</w:t>
                  </w:r>
                  <w:r w:rsidRPr="00B64307">
                    <w:rPr>
                      <w:rFonts w:ascii="Century Gothic" w:hAnsi="Century Gothic"/>
                      <w:sz w:val="22"/>
                      <w:szCs w:val="22"/>
                    </w:rPr>
                    <w:t xml:space="preserve"> Miladi takvim güneş yılı  hesabına göre oluşmuştur.</w:t>
                  </w:r>
                </w:p>
                <w:p w:rsidR="0018585D" w:rsidRPr="00B64307" w:rsidRDefault="0018585D" w:rsidP="00DB6176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B6430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B.</w:t>
                  </w:r>
                  <w:r w:rsidRPr="00B64307">
                    <w:rPr>
                      <w:rFonts w:ascii="Century Gothic" w:hAnsi="Century Gothic"/>
                      <w:sz w:val="22"/>
                      <w:szCs w:val="22"/>
                    </w:rPr>
                    <w:t xml:space="preserve"> Hicri takvim ay yılı hesabına göre oluşmuştur.</w:t>
                  </w:r>
                </w:p>
                <w:p w:rsidR="0018585D" w:rsidRPr="00B64307" w:rsidRDefault="0018585D" w:rsidP="00DB6176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B6430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C.</w:t>
                  </w:r>
                  <w:r w:rsidRPr="00B64307">
                    <w:rPr>
                      <w:rFonts w:ascii="Century Gothic" w:hAnsi="Century Gothic"/>
                      <w:sz w:val="22"/>
                      <w:szCs w:val="22"/>
                    </w:rPr>
                    <w:t xml:space="preserve"> Ülkemizde miladi  takvim kullanılmaktadır.</w:t>
                  </w:r>
                </w:p>
                <w:p w:rsidR="0018585D" w:rsidRPr="00B64307" w:rsidRDefault="0018585D" w:rsidP="00DB6176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B6430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D.</w:t>
                  </w:r>
                  <w:r w:rsidRPr="00B64307">
                    <w:rPr>
                      <w:rFonts w:ascii="Century Gothic" w:hAnsi="Century Gothic"/>
                      <w:sz w:val="22"/>
                      <w:szCs w:val="22"/>
                    </w:rPr>
                    <w:t xml:space="preserve"> Takvimler  gün</w:t>
                  </w:r>
                  <w:r>
                    <w:rPr>
                      <w:rFonts w:ascii="Century Gothic" w:hAnsi="Century Gothic"/>
                      <w:sz w:val="22"/>
                      <w:szCs w:val="22"/>
                    </w:rPr>
                    <w:t>ümüzde fazla ilgi görmemektedir.</w:t>
                  </w:r>
                </w:p>
                <w:p w:rsidR="0018585D" w:rsidRDefault="0018585D" w:rsidP="00DB6176"/>
              </w:txbxContent>
            </v:textbox>
          </v:shape>
        </w:pict>
      </w:r>
      <w:r>
        <w:rPr>
          <w:lang w:eastAsia="en-US"/>
        </w:rPr>
        <w:tab/>
      </w:r>
    </w:p>
    <w:p w:rsidR="0018585D" w:rsidRPr="00B64307" w:rsidRDefault="0018585D" w:rsidP="00B64307">
      <w:pPr>
        <w:rPr>
          <w:lang w:eastAsia="en-US"/>
        </w:rPr>
      </w:pPr>
    </w:p>
    <w:p w:rsidR="0018585D" w:rsidRDefault="0018585D" w:rsidP="00B64307">
      <w:pPr>
        <w:rPr>
          <w:lang w:eastAsia="en-US"/>
        </w:rPr>
      </w:pPr>
    </w:p>
    <w:p w:rsidR="0018585D" w:rsidRPr="00B64307" w:rsidRDefault="0018585D" w:rsidP="00B64307">
      <w:pPr>
        <w:jc w:val="center"/>
        <w:rPr>
          <w:lang w:eastAsia="en-US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5" type="#_x0000_t136" style="position:absolute;left:0;text-align:left;margin-left:2.55pt;margin-top:286.8pt;width:471.65pt;height:40.35pt;z-index:251659776" fillcolor="#ffc000" strokeweight="1.5pt">
            <v:shadow on="t" opacity="52429f"/>
            <v:textpath style="font-family:&quot;Arial Black&quot;;font-size:10pt;font-style:italic;v-text-kern:t" trim="t" fitpath="t" string="ALİ  TAMER  -  FATİH  CEYLAN&#10;www.sorubak.com"/>
          </v:shape>
        </w:pict>
      </w:r>
      <w:r>
        <w:rPr>
          <w:noProof/>
        </w:rPr>
        <w:pict>
          <v:shape id="_x0000_s1036" type="#_x0000_t202" style="position:absolute;left:0;text-align:left;margin-left:263.35pt;margin-top:156.6pt;width:229.6pt;height:73.4pt;z-index:251658752">
            <v:textbox>
              <w:txbxContent>
                <w:p w:rsidR="0018585D" w:rsidRPr="00821935" w:rsidRDefault="0018585D" w:rsidP="00BB76CB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82193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10- Aşağıdakilerden hangisi iletişim amaçlı </w:t>
                  </w:r>
                  <w:r w:rsidRPr="00821935">
                    <w:rPr>
                      <w:rFonts w:ascii="Century Gothic" w:hAnsi="Century Gothic"/>
                      <w:b/>
                      <w:i/>
                      <w:sz w:val="22"/>
                      <w:szCs w:val="22"/>
                      <w:u w:val="single"/>
                    </w:rPr>
                    <w:t>kullanılmaz</w:t>
                  </w:r>
                  <w:r w:rsidRPr="0082193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?</w:t>
                  </w:r>
                </w:p>
                <w:p w:rsidR="0018585D" w:rsidRPr="00821935" w:rsidRDefault="0018585D" w:rsidP="00BB76CB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18585D" w:rsidRPr="00821935" w:rsidRDefault="0018585D" w:rsidP="00BB76CB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82193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A.</w:t>
                  </w:r>
                  <w:r w:rsidRPr="00821935">
                    <w:rPr>
                      <w:rFonts w:ascii="Century Gothic" w:hAnsi="Century Gothic"/>
                      <w:sz w:val="22"/>
                      <w:szCs w:val="22"/>
                    </w:rPr>
                    <w:t xml:space="preserve"> telefon</w:t>
                  </w:r>
                  <w:r w:rsidRPr="00821935"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  <w:r w:rsidRPr="00821935"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  <w:r w:rsidRPr="0082193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B.</w:t>
                  </w:r>
                  <w:r w:rsidRPr="00821935">
                    <w:rPr>
                      <w:rFonts w:ascii="Century Gothic" w:hAnsi="Century Gothic"/>
                      <w:sz w:val="22"/>
                      <w:szCs w:val="22"/>
                    </w:rPr>
                    <w:t xml:space="preserve"> internet</w:t>
                  </w:r>
                </w:p>
                <w:p w:rsidR="0018585D" w:rsidRPr="00821935" w:rsidRDefault="0018585D" w:rsidP="00BB76CB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82193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C.</w:t>
                  </w:r>
                  <w:r w:rsidRPr="00821935">
                    <w:rPr>
                      <w:rFonts w:ascii="Century Gothic" w:hAnsi="Century Gothic"/>
                      <w:sz w:val="22"/>
                      <w:szCs w:val="22"/>
                    </w:rPr>
                    <w:t xml:space="preserve"> saat</w:t>
                  </w:r>
                  <w:r w:rsidRPr="00821935"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  <w:r w:rsidRPr="00821935"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  <w:r w:rsidRPr="0082193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D. </w:t>
                  </w:r>
                  <w:r w:rsidRPr="00821935">
                    <w:rPr>
                      <w:rFonts w:ascii="Century Gothic" w:hAnsi="Century Gothic"/>
                      <w:sz w:val="22"/>
                      <w:szCs w:val="22"/>
                    </w:rPr>
                    <w:t>telsiz</w:t>
                  </w:r>
                </w:p>
                <w:p w:rsidR="0018585D" w:rsidRPr="00C119B0" w:rsidRDefault="0018585D" w:rsidP="00BB76C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8585D" w:rsidRDefault="0018585D" w:rsidP="00C119B0"/>
              </w:txbxContent>
            </v:textbox>
          </v:shape>
        </w:pict>
      </w:r>
      <w:r>
        <w:rPr>
          <w:noProof/>
        </w:rPr>
        <w:pict>
          <v:shape id="_x0000_s1037" type="#_x0000_t202" style="position:absolute;left:0;text-align:left;margin-left:263.35pt;margin-top:29.1pt;width:229.6pt;height:102pt;z-index:251657728">
            <v:textbox>
              <w:txbxContent>
                <w:p w:rsidR="0018585D" w:rsidRPr="00821935" w:rsidRDefault="0018585D" w:rsidP="00C119B0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82193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9- İnsanlığın ulaşım için bulduğu </w:t>
                  </w:r>
                  <w:r w:rsidRPr="00821935">
                    <w:rPr>
                      <w:rFonts w:ascii="Century Gothic" w:hAnsi="Century Gothic"/>
                      <w:b/>
                      <w:sz w:val="22"/>
                      <w:szCs w:val="22"/>
                      <w:u w:val="single"/>
                    </w:rPr>
                    <w:t>en önemli</w:t>
                  </w:r>
                  <w:r w:rsidRPr="0082193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icat aşağıdakilerden hangisidir ?</w:t>
                  </w:r>
                </w:p>
                <w:p w:rsidR="0018585D" w:rsidRPr="00821935" w:rsidRDefault="0018585D" w:rsidP="00C119B0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18585D" w:rsidRDefault="0018585D" w:rsidP="00C119B0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82193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A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.</w:t>
                  </w:r>
                  <w:r w:rsidRPr="00821935">
                    <w:rPr>
                      <w:rFonts w:ascii="Century Gothic" w:hAnsi="Century Gothic"/>
                      <w:sz w:val="22"/>
                      <w:szCs w:val="22"/>
                    </w:rPr>
                    <w:t xml:space="preserve"> tekerleğin icadı</w:t>
                  </w:r>
                  <w:r w:rsidRPr="00821935"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</w:p>
                <w:p w:rsidR="0018585D" w:rsidRPr="00821935" w:rsidRDefault="0018585D" w:rsidP="00C119B0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82193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B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.</w:t>
                  </w:r>
                  <w:r w:rsidRPr="00821935">
                    <w:rPr>
                      <w:rFonts w:ascii="Century Gothic" w:hAnsi="Century Gothic"/>
                      <w:sz w:val="22"/>
                      <w:szCs w:val="22"/>
                    </w:rPr>
                    <w:t xml:space="preserve"> yazının icadı</w:t>
                  </w:r>
                </w:p>
                <w:p w:rsidR="0018585D" w:rsidRDefault="0018585D" w:rsidP="00C119B0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82193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C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.</w:t>
                  </w:r>
                  <w:r w:rsidRPr="00821935">
                    <w:rPr>
                      <w:rFonts w:ascii="Century Gothic" w:hAnsi="Century Gothic"/>
                      <w:sz w:val="22"/>
                      <w:szCs w:val="22"/>
                    </w:rPr>
                    <w:t xml:space="preserve"> helikopterin icadı</w:t>
                  </w:r>
                  <w:r w:rsidRPr="00821935">
                    <w:rPr>
                      <w:rFonts w:ascii="Century Gothic" w:hAnsi="Century Gothic"/>
                      <w:sz w:val="22"/>
                      <w:szCs w:val="22"/>
                    </w:rPr>
                    <w:tab/>
                  </w:r>
                </w:p>
                <w:p w:rsidR="0018585D" w:rsidRPr="00821935" w:rsidRDefault="0018585D" w:rsidP="00C119B0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82193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D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. </w:t>
                  </w:r>
                  <w:r w:rsidRPr="00821935">
                    <w:rPr>
                      <w:rFonts w:ascii="Century Gothic" w:hAnsi="Century Gothic"/>
                      <w:sz w:val="22"/>
                      <w:szCs w:val="22"/>
                    </w:rPr>
                    <w:t>otomobilin icadı</w:t>
                  </w:r>
                </w:p>
                <w:p w:rsidR="0018585D" w:rsidRDefault="0018585D" w:rsidP="00C119B0"/>
              </w:txbxContent>
            </v:textbox>
          </v:shape>
        </w:pict>
      </w:r>
      <w:r>
        <w:rPr>
          <w:noProof/>
        </w:rPr>
        <w:pict>
          <v:shape id="Resim 5" o:spid="_x0000_s1038" type="#_x0000_t75" style="position:absolute;left:0;text-align:left;margin-left:32.55pt;margin-top:236.8pt;width:54pt;height:54pt;z-index:251663872;visibility:visible">
            <v:imagedata r:id="rId6" o:title=""/>
          </v:shape>
        </w:pict>
      </w:r>
      <w:r>
        <w:rPr>
          <w:noProof/>
        </w:rPr>
        <w:pict>
          <v:shape id="Resim 3" o:spid="_x0000_s1039" type="#_x0000_t75" style="position:absolute;left:0;text-align:left;margin-left:139.8pt;margin-top:230.05pt;width:49.5pt;height:49.5pt;z-index:251662848;visibility:visible">
            <v:imagedata r:id="rId7" o:title=""/>
          </v:shape>
        </w:pict>
      </w:r>
      <w:r>
        <w:rPr>
          <w:noProof/>
        </w:rPr>
        <w:pict>
          <v:shape id="Resim 1" o:spid="_x0000_s1040" type="#_x0000_t75" style="position:absolute;left:0;text-align:left;margin-left:22.8pt;margin-top:166.3pt;width:70.5pt;height:70.5pt;z-index:251660800;visibility:visible">
            <v:imagedata r:id="rId8" o:title=""/>
          </v:shape>
        </w:pict>
      </w:r>
      <w:r>
        <w:rPr>
          <w:noProof/>
        </w:rPr>
        <w:pict>
          <v:shape id="Resim 2" o:spid="_x0000_s1041" type="#_x0000_t75" style="position:absolute;left:0;text-align:left;margin-left:136.05pt;margin-top:167pt;width:61pt;height:54.75pt;z-index:251661824;visibility:visible">
            <v:imagedata r:id="rId9" o:title=""/>
          </v:shape>
        </w:pict>
      </w:r>
      <w:r>
        <w:rPr>
          <w:noProof/>
        </w:rPr>
        <w:pict>
          <v:shape id="_x0000_s1042" type="#_x0000_t202" style="position:absolute;left:0;text-align:left;margin-left:2.05pt;margin-top:131.1pt;width:224.25pt;height:162pt;z-index:251653632">
            <v:textbox style="mso-next-textbox:#_x0000_s1042">
              <w:txbxContent>
                <w:p w:rsidR="0018585D" w:rsidRPr="00B64307" w:rsidRDefault="0018585D" w:rsidP="00BB76CB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B6430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5- Bilinçli kullanılmadığında  hangisi zaman israfına yol açar ?</w:t>
                  </w:r>
                </w:p>
                <w:p w:rsidR="0018585D" w:rsidRPr="00B64307" w:rsidRDefault="0018585D" w:rsidP="00BB76CB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</w:p>
                <w:p w:rsidR="0018585D" w:rsidRDefault="0018585D" w:rsidP="00BB76CB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  <w:r w:rsidRPr="00B6430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A.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ab/>
                  </w:r>
                  <w:r w:rsidRPr="00B6430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ab/>
                  </w:r>
                  <w:r w:rsidRPr="00B6430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ab/>
                    <w:t xml:space="preserve">B. </w:t>
                  </w:r>
                </w:p>
                <w:p w:rsidR="0018585D" w:rsidRDefault="0018585D" w:rsidP="00BB76CB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18585D" w:rsidRDefault="0018585D" w:rsidP="00BB76CB">
                  <w:pPr>
                    <w:jc w:val="both"/>
                    <w:rPr>
                      <w:rFonts w:ascii="Century Gothic" w:hAnsi="Century Gothic"/>
                      <w:sz w:val="22"/>
                      <w:szCs w:val="22"/>
                    </w:rPr>
                  </w:pPr>
                </w:p>
                <w:p w:rsidR="0018585D" w:rsidRDefault="0018585D" w:rsidP="00BB76CB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</w:p>
                <w:p w:rsidR="0018585D" w:rsidRPr="00B64307" w:rsidRDefault="0018585D" w:rsidP="00BB76CB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</w:p>
                <w:p w:rsidR="0018585D" w:rsidRPr="00B64307" w:rsidRDefault="0018585D" w:rsidP="00BB76CB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B6430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C.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ab/>
                  </w:r>
                  <w:r w:rsidRPr="00B6430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ab/>
                    <w:t xml:space="preserve">D. </w:t>
                  </w:r>
                </w:p>
                <w:p w:rsidR="0018585D" w:rsidRPr="00C119B0" w:rsidRDefault="0018585D" w:rsidP="00BB76C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18585D" w:rsidRDefault="0018585D" w:rsidP="00DB6176"/>
              </w:txbxContent>
            </v:textbox>
          </v:shape>
        </w:pict>
      </w:r>
    </w:p>
    <w:sectPr w:rsidR="0018585D" w:rsidRPr="00B64307" w:rsidSect="008F1850">
      <w:pgSz w:w="11906" w:h="16838"/>
      <w:pgMar w:top="1418" w:right="851" w:bottom="851" w:left="1134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altName w:val="Futura Bk BT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5588"/>
    <w:rsid w:val="0006496F"/>
    <w:rsid w:val="0018585D"/>
    <w:rsid w:val="001D1191"/>
    <w:rsid w:val="00237F07"/>
    <w:rsid w:val="0033686F"/>
    <w:rsid w:val="0040312B"/>
    <w:rsid w:val="00414D5A"/>
    <w:rsid w:val="005909EE"/>
    <w:rsid w:val="00596BE2"/>
    <w:rsid w:val="00656638"/>
    <w:rsid w:val="00725FBB"/>
    <w:rsid w:val="00773E1F"/>
    <w:rsid w:val="00784CD2"/>
    <w:rsid w:val="007B7D0B"/>
    <w:rsid w:val="00821935"/>
    <w:rsid w:val="008F1850"/>
    <w:rsid w:val="00936E8B"/>
    <w:rsid w:val="009421BD"/>
    <w:rsid w:val="00987B2A"/>
    <w:rsid w:val="009A1DA0"/>
    <w:rsid w:val="009A2FBB"/>
    <w:rsid w:val="00A60D7E"/>
    <w:rsid w:val="00AE5588"/>
    <w:rsid w:val="00B64307"/>
    <w:rsid w:val="00BB76CB"/>
    <w:rsid w:val="00BD7F97"/>
    <w:rsid w:val="00C119B0"/>
    <w:rsid w:val="00C406D1"/>
    <w:rsid w:val="00C73396"/>
    <w:rsid w:val="00DB40BB"/>
    <w:rsid w:val="00DB6176"/>
    <w:rsid w:val="00DF4F19"/>
    <w:rsid w:val="00E109C8"/>
    <w:rsid w:val="00E55843"/>
    <w:rsid w:val="00EC776D"/>
    <w:rsid w:val="00ED1ACA"/>
    <w:rsid w:val="00EE7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96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E5588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566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6638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6566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301</Words>
  <Characters>1717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ŞİŞLİ  ÖZEL  UFUK  İ</dc:title>
  <dc:subject/>
  <dc:creator>atamer</dc:creator>
  <cp:keywords/>
  <dc:description/>
  <cp:lastModifiedBy>edanur</cp:lastModifiedBy>
  <cp:revision>3</cp:revision>
  <dcterms:created xsi:type="dcterms:W3CDTF">2012-03-08T18:24:00Z</dcterms:created>
  <dcterms:modified xsi:type="dcterms:W3CDTF">2012-03-18T20:10:00Z</dcterms:modified>
</cp:coreProperties>
</file>