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57" w:rsidRPr="00B31ED3" w:rsidRDefault="00136057" w:rsidP="0086517F">
      <w:pPr>
        <w:pStyle w:val="NoSpacing"/>
        <w:jc w:val="center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8pt;margin-top:-18.05pt;width:69.95pt;height:59.05pt;z-index:251660288;mso-wrap-style:none" stroked="f">
            <v:textbox style="mso-next-textbox:#_x0000_s1026;mso-fit-shape-to-text:t">
              <w:txbxContent>
                <w:p w:rsidR="00136057" w:rsidRDefault="00136057" w:rsidP="000D3D00">
                  <w:pPr>
                    <w:rPr>
                      <w:rFonts w:ascii="Tahoma" w:hAnsi="Tahoma" w:cs="Tahoma"/>
                    </w:rPr>
                  </w:pPr>
                  <w:r w:rsidRPr="00853171">
                    <w:rPr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4pt;height:50.25pt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AL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 xml:space="preserve"> RIZA ERO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 xml:space="preserve">LU 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ÖO. 5/C SINIFI 2011/2012 E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Ğİ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T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M Ö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RET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 xml:space="preserve">M YILI </w:t>
      </w:r>
    </w:p>
    <w:p w:rsidR="00136057" w:rsidRPr="00B31ED3" w:rsidRDefault="00136057" w:rsidP="0086517F">
      <w:pPr>
        <w:pStyle w:val="NoSpacing"/>
        <w:jc w:val="center"/>
        <w:rPr>
          <w:rFonts w:ascii="Ecofont Vera Sans" w:hAnsi="Ecofont Vera Sans" w:cs="Ecofont Vera Sans"/>
          <w:b/>
          <w:bCs/>
          <w:sz w:val="20"/>
          <w:szCs w:val="20"/>
        </w:rPr>
      </w:pP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SOSYAL B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LG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LER DERS</w:t>
      </w:r>
      <w:r w:rsidRPr="00B31ED3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 xml:space="preserve"> 2. DÖNEM 1. YAZILI SINAVI</w:t>
      </w:r>
    </w:p>
    <w:p w:rsidR="00136057" w:rsidRPr="00B31ED3" w:rsidRDefault="00136057" w:rsidP="0086517F">
      <w:pPr>
        <w:pStyle w:val="NoSpacing"/>
        <w:rPr>
          <w:rFonts w:ascii="Ecofont Vera Sans" w:hAnsi="Ecofont Vera Sans" w:cs="Ecofont Vera Sans"/>
          <w:b/>
          <w:bCs/>
          <w:sz w:val="20"/>
          <w:szCs w:val="20"/>
        </w:rPr>
      </w:pP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Adı Soyadı:</w:t>
      </w:r>
      <w:r>
        <w:rPr>
          <w:rFonts w:ascii="Ecofont Vera Sans" w:hAnsi="Ecofont Vera Sans" w:cs="Ecofont Vera Sans"/>
          <w:b/>
          <w:bCs/>
          <w:sz w:val="20"/>
          <w:szCs w:val="20"/>
        </w:rPr>
        <w:t>……………..</w:t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  <w:t xml:space="preserve">                     </w:t>
      </w: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Puan:</w:t>
      </w:r>
      <w:r>
        <w:rPr>
          <w:rFonts w:ascii="Ecofont Vera Sans" w:hAnsi="Ecofont Vera Sans" w:cs="Ecofont Vera Sans"/>
          <w:b/>
          <w:bCs/>
          <w:sz w:val="20"/>
          <w:szCs w:val="20"/>
        </w:rPr>
        <w:t>……….</w:t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</w:r>
      <w:r>
        <w:rPr>
          <w:rFonts w:ascii="Ecofont Vera Sans" w:hAnsi="Ecofont Vera Sans" w:cs="Ecofont Vera Sans"/>
          <w:b/>
          <w:bCs/>
          <w:sz w:val="20"/>
          <w:szCs w:val="20"/>
        </w:rPr>
        <w:tab/>
        <w:t xml:space="preserve">        </w:t>
      </w:r>
    </w:p>
    <w:p w:rsidR="00136057" w:rsidRPr="00B31ED3" w:rsidRDefault="00136057" w:rsidP="0086517F">
      <w:pPr>
        <w:pStyle w:val="NoSpacing"/>
        <w:rPr>
          <w:rFonts w:ascii="Ecofont Vera Sans" w:hAnsi="Ecofont Vera Sans" w:cs="Ecofont Vera Sans"/>
          <w:b/>
          <w:bCs/>
          <w:sz w:val="20"/>
          <w:szCs w:val="20"/>
        </w:rPr>
      </w:pPr>
      <w:r w:rsidRPr="00B31ED3">
        <w:rPr>
          <w:rFonts w:ascii="Ecofont Vera Sans" w:hAnsi="Ecofont Vera Sans" w:cs="Ecofont Vera Sans"/>
          <w:b/>
          <w:bCs/>
          <w:sz w:val="20"/>
          <w:szCs w:val="20"/>
        </w:rPr>
        <w:t>No:</w:t>
      </w:r>
      <w:r>
        <w:rPr>
          <w:rFonts w:ascii="Ecofont Vera Sans" w:hAnsi="Ecofont Vera Sans" w:cs="Ecofont Vera Sans"/>
          <w:b/>
          <w:bCs/>
          <w:sz w:val="20"/>
          <w:szCs w:val="20"/>
        </w:rPr>
        <w:t>…..</w:t>
      </w:r>
    </w:p>
    <w:p w:rsidR="00136057" w:rsidRPr="00B31ED3" w:rsidRDefault="00136057" w:rsidP="00716E0F">
      <w:pPr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D06EE0" w:rsidRDefault="00136057" w:rsidP="00716E0F">
      <w:pPr>
        <w:rPr>
          <w:rFonts w:ascii="Ecofont Vera Sans" w:hAnsi="Ecofont Vera Sans" w:cs="Ecofont Vera Sans"/>
          <w:b/>
          <w:bCs/>
          <w:u w:val="single"/>
        </w:rPr>
      </w:pPr>
      <w:r w:rsidRPr="003B1B9B">
        <w:rPr>
          <w:rFonts w:ascii="Ecofont Vera Sans" w:hAnsi="Ecofont Vera Sans" w:cs="Ecofont Vera Sans"/>
          <w:b/>
          <w:bCs/>
        </w:rPr>
        <w:t xml:space="preserve">A) </w:t>
      </w:r>
      <w:r w:rsidRPr="00D06EE0">
        <w:rPr>
          <w:rFonts w:ascii="Ecofont Vera Sans" w:hAnsi="Ecofont Vera Sans" w:cs="Ecofont Vera Sans"/>
          <w:b/>
          <w:bCs/>
          <w:u w:val="single"/>
        </w:rPr>
        <w:t>Do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ğ</w:t>
      </w:r>
      <w:r w:rsidRPr="00D06EE0">
        <w:rPr>
          <w:rFonts w:ascii="Ecofont Vera Sans" w:hAnsi="Ecofont Vera Sans" w:cs="Ecofont Vera Sans"/>
          <w:b/>
          <w:bCs/>
          <w:u w:val="single"/>
        </w:rPr>
        <w:t>ru olanların ba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>ına (D), yanlı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 xml:space="preserve"> olanların ba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>ına (Y) koyunuz. ( 8 x2=16 Puan )</w:t>
      </w:r>
    </w:p>
    <w:p w:rsidR="00136057" w:rsidRPr="003B1B9B" w:rsidRDefault="00136057" w:rsidP="00B3413C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</w:t>
      </w:r>
      <w:r w:rsidRPr="003B1B9B">
        <w:rPr>
          <w:rFonts w:ascii="MS Gothic" w:eastAsia="MS Gothic" w:hAnsi="MS Gothic" w:cs="MS Gothic" w:hint="eastAsia"/>
          <w:b/>
          <w:bCs/>
        </w:rPr>
        <w:t>İ</w:t>
      </w:r>
      <w:r w:rsidRPr="003B1B9B">
        <w:rPr>
          <w:rFonts w:ascii="Ecofont Vera Sans" w:hAnsi="Ecofont Vera Sans" w:cs="Ecofont Vera Sans"/>
          <w:b/>
          <w:bCs/>
        </w:rPr>
        <w:t>lk Dünya haritasını Piri Reis çizmi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tir..</w:t>
      </w:r>
    </w:p>
    <w:p w:rsidR="00136057" w:rsidRPr="003B1B9B" w:rsidRDefault="00136057" w:rsidP="00B3413C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Edebiyat alanında Nobel ödülü alan ilk Türk  Orhan Pamuk’tur.</w:t>
      </w:r>
    </w:p>
    <w:p w:rsidR="00136057" w:rsidRPr="003B1B9B" w:rsidRDefault="00136057" w:rsidP="00B3413C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Teknolojik geli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 xml:space="preserve">melerin hiçbir olumsuz etkisi yoktur. </w:t>
      </w:r>
    </w:p>
    <w:p w:rsidR="00136057" w:rsidRPr="003B1B9B" w:rsidRDefault="00136057" w:rsidP="00B3413C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Bilim, bilimsel yöntemlerle elde edilen sistemli bilgiler bütünüdür.</w:t>
      </w:r>
    </w:p>
    <w:p w:rsidR="00136057" w:rsidRPr="003B1B9B" w:rsidRDefault="00136057" w:rsidP="00B3413C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Gazi Ya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argil astronomi alanında bulu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 xml:space="preserve"> yapan Türk bilim adamıdır.</w:t>
      </w:r>
    </w:p>
    <w:p w:rsidR="00136057" w:rsidRPr="003B1B9B" w:rsidRDefault="00136057" w:rsidP="00B3413C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Bilim insanlarının emeklerine saygı göstermek insanların görevi ve sorumlulu</w:t>
      </w:r>
      <w:r w:rsidRPr="003B1B9B">
        <w:rPr>
          <w:rFonts w:ascii="MS Gothic" w:eastAsia="MS Gothic" w:hAnsi="MS Gothic" w:cs="MS Gothic" w:hint="eastAsia"/>
          <w:b/>
          <w:bCs/>
        </w:rPr>
        <w:t>ğ</w:t>
      </w:r>
      <w:r w:rsidRPr="003B1B9B">
        <w:rPr>
          <w:rFonts w:ascii="Ecofont Vera Sans" w:hAnsi="Ecofont Vera Sans" w:cs="Ecofont Vera Sans"/>
          <w:b/>
          <w:bCs/>
        </w:rPr>
        <w:t>udur.</w:t>
      </w:r>
    </w:p>
    <w:p w:rsidR="00136057" w:rsidRPr="003B1B9B" w:rsidRDefault="00136057" w:rsidP="00B11193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Geli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mi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 xml:space="preserve"> teleskop ve termometre Galileo’nun icadıdır.</w:t>
      </w:r>
    </w:p>
    <w:p w:rsidR="00136057" w:rsidRPr="003B1B9B" w:rsidRDefault="00136057" w:rsidP="007D3A02">
      <w:pPr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 (….)  Televizyon Alexander Graham Bell’in icadıdır..</w:t>
      </w:r>
    </w:p>
    <w:p w:rsidR="00136057" w:rsidRPr="003B1B9B" w:rsidRDefault="00136057" w:rsidP="002818F9">
      <w:pPr>
        <w:rPr>
          <w:rFonts w:ascii="Ecofont Vera Sans" w:hAnsi="Ecofont Vera Sans" w:cs="Ecofont Vera Sans"/>
          <w:b/>
          <w:bCs/>
        </w:rPr>
      </w:pPr>
      <w:r>
        <w:rPr>
          <w:noProof/>
        </w:rPr>
        <w:pict>
          <v:roundrect id="_x0000_s1027" style="position:absolute;margin-left:36pt;margin-top:22.15pt;width:486pt;height:58.6pt;z-index:251659264" arcsize="19539f" fillcolor="#ff9" strokecolor="#333" strokeweight="1.25pt">
            <v:fill opacity="0"/>
            <v:textbox style="mso-next-textbox:#_x0000_s1027">
              <w:txbxContent>
                <w:p w:rsidR="00136057" w:rsidRPr="003B1B9B" w:rsidRDefault="00136057" w:rsidP="003B1B9B">
                  <w:pPr>
                    <w:pStyle w:val="ListParagraph"/>
                    <w:ind w:left="284"/>
                    <w:rPr>
                      <w:rFonts w:ascii="Ecofont Vera Sans" w:hAnsi="Ecofont Vera Sans" w:cs="Ecofont Vera Sans"/>
                      <w:b/>
                      <w:bCs/>
                    </w:rPr>
                  </w:pPr>
                  <w:r w:rsidRPr="003B1B9B">
                    <w:rPr>
                      <w:rFonts w:ascii="Ecofont Vera Sans" w:hAnsi="Ecofont Vera Sans" w:cs="Ecofont Vera Sans"/>
                      <w:b/>
                      <w:bCs/>
                    </w:rPr>
                    <w:t xml:space="preserve">Mademe Curie –--   </w:t>
                  </w:r>
                  <w:r w:rsidRPr="003B1B9B">
                    <w:rPr>
                      <w:rFonts w:ascii="MS Gothic" w:eastAsia="MS Gothic" w:hAnsi="MS Gothic" w:cs="MS Gothic" w:hint="eastAsia"/>
                      <w:b/>
                      <w:bCs/>
                    </w:rPr>
                    <w:t>İ</w:t>
                  </w:r>
                  <w:r w:rsidRPr="003B1B9B">
                    <w:rPr>
                      <w:rFonts w:ascii="Ecofont Vera Sans" w:hAnsi="Ecofont Vera Sans" w:cs="Ecofont Vera Sans"/>
                      <w:b/>
                      <w:bCs/>
                    </w:rPr>
                    <w:t xml:space="preserve">brahim Müteferrika –--- Samuel Morse ---- geometri------ </w:t>
                  </w:r>
                </w:p>
                <w:p w:rsidR="00136057" w:rsidRDefault="00136057" w:rsidP="003B1B9B">
                  <w:pPr>
                    <w:pStyle w:val="ListParagraph"/>
                    <w:ind w:left="284"/>
                    <w:rPr>
                      <w:rFonts w:ascii="Ecofont Vera Sans" w:hAnsi="Ecofont Vera Sans" w:cs="Ecofont Vera Sans"/>
                      <w:b/>
                      <w:bCs/>
                    </w:rPr>
                  </w:pPr>
                  <w:r w:rsidRPr="003B1B9B">
                    <w:rPr>
                      <w:rFonts w:ascii="Ecofont Vera Sans" w:hAnsi="Ecofont Vera Sans" w:cs="Ecofont Vera Sans"/>
                      <w:b/>
                      <w:bCs/>
                    </w:rPr>
                    <w:t xml:space="preserve">            </w:t>
                  </w:r>
                </w:p>
                <w:p w:rsidR="00136057" w:rsidRPr="003B1B9B" w:rsidRDefault="00136057" w:rsidP="003B1B9B">
                  <w:pPr>
                    <w:pStyle w:val="ListParagraph"/>
                    <w:ind w:left="284"/>
                    <w:rPr>
                      <w:rFonts w:ascii="Ecofont Vera Sans" w:hAnsi="Ecofont Vera Sans" w:cs="Ecofont Vera Sans"/>
                      <w:b/>
                      <w:bCs/>
                    </w:rPr>
                  </w:pPr>
                  <w:r>
                    <w:rPr>
                      <w:rFonts w:ascii="Ecofont Vera Sans" w:hAnsi="Ecofont Vera Sans" w:cs="Ecofont Vera Sans"/>
                      <w:b/>
                      <w:bCs/>
                    </w:rPr>
                    <w:t xml:space="preserve">                       </w:t>
                  </w:r>
                  <w:r w:rsidRPr="003B1B9B">
                    <w:rPr>
                      <w:rFonts w:ascii="Ecofont Vera Sans" w:hAnsi="Ecofont Vera Sans" w:cs="Ecofont Vera Sans"/>
                      <w:b/>
                      <w:bCs/>
                    </w:rPr>
                    <w:t xml:space="preserve"> korsan –   Tübitak-----süreli-------kaynakça</w:t>
                  </w:r>
                </w:p>
                <w:p w:rsidR="00136057" w:rsidRPr="006551EA" w:rsidRDefault="00136057" w:rsidP="003B1B9B">
                  <w:pPr>
                    <w:jc w:val="center"/>
                    <w:rPr>
                      <w:rFonts w:ascii="Ecofont Vera Sans" w:hAnsi="Ecofont Vera Sans" w:cs="Ecofont Vera Sans"/>
                      <w:b/>
                      <w:bCs/>
                    </w:rPr>
                  </w:pPr>
                </w:p>
              </w:txbxContent>
            </v:textbox>
          </v:roundrect>
        </w:pict>
      </w:r>
      <w:r w:rsidRPr="003B1B9B">
        <w:rPr>
          <w:rFonts w:ascii="Ecofont Vera Sans" w:hAnsi="Ecofont Vera Sans" w:cs="Ecofont Vera Sans"/>
          <w:b/>
          <w:bCs/>
        </w:rPr>
        <w:t xml:space="preserve"> B) </w:t>
      </w:r>
      <w:r w:rsidRPr="00D06EE0">
        <w:rPr>
          <w:rFonts w:ascii="Ecofont Vera Sans" w:hAnsi="Ecofont Vera Sans" w:cs="Ecofont Vera Sans"/>
          <w:b/>
          <w:bCs/>
          <w:u w:val="single"/>
        </w:rPr>
        <w:t>A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>a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ğ</w:t>
      </w:r>
      <w:r w:rsidRPr="00D06EE0">
        <w:rPr>
          <w:rFonts w:ascii="Ecofont Vera Sans" w:hAnsi="Ecofont Vera Sans" w:cs="Ecofont Vera Sans"/>
          <w:b/>
          <w:bCs/>
          <w:u w:val="single"/>
        </w:rPr>
        <w:t>ıdaki bo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>lukları uygun kelimelerle doldurun. (16 Puan)</w:t>
      </w:r>
    </w:p>
    <w:p w:rsidR="00136057" w:rsidRPr="003B1B9B" w:rsidRDefault="00136057" w:rsidP="002818F9">
      <w:pPr>
        <w:rPr>
          <w:rFonts w:ascii="Ecofont Vera Sans" w:hAnsi="Ecofont Vera Sans" w:cs="Ecofont Vera Sans"/>
          <w:b/>
          <w:bCs/>
        </w:rPr>
      </w:pPr>
    </w:p>
    <w:p w:rsidR="00136057" w:rsidRPr="003B1B9B" w:rsidRDefault="00136057" w:rsidP="00864172">
      <w:pPr>
        <w:pStyle w:val="ListParagraph"/>
        <w:ind w:left="0"/>
        <w:rPr>
          <w:rFonts w:ascii="Ecofont Vera Sans" w:hAnsi="Ecofont Vera Sans" w:cs="Ecofont Vera Sans"/>
          <w:b/>
          <w:bCs/>
        </w:rPr>
      </w:pPr>
    </w:p>
    <w:p w:rsidR="00136057" w:rsidRPr="003B1B9B" w:rsidRDefault="00136057" w:rsidP="00864172">
      <w:pPr>
        <w:pStyle w:val="ListParagraph"/>
        <w:ind w:left="0"/>
        <w:rPr>
          <w:rFonts w:ascii="Ecofont Vera Sans" w:hAnsi="Ecofont Vera Sans" w:cs="Ecofont Vera Sans"/>
          <w:b/>
          <w:bCs/>
        </w:rPr>
      </w:pPr>
    </w:p>
    <w:p w:rsidR="00136057" w:rsidRPr="003B1B9B" w:rsidRDefault="00136057" w:rsidP="00864172">
      <w:pPr>
        <w:pStyle w:val="ListParagraph"/>
        <w:ind w:left="0"/>
        <w:rPr>
          <w:rFonts w:ascii="Ecofont Vera Sans" w:hAnsi="Ecofont Vera Sans" w:cs="Ecofont Vera Sans"/>
          <w:b/>
          <w:bCs/>
        </w:rPr>
      </w:pPr>
    </w:p>
    <w:p w:rsidR="00136057" w:rsidRPr="003B1B9B" w:rsidRDefault="00136057" w:rsidP="003B1B9B">
      <w:pPr>
        <w:pStyle w:val="ListParagraph"/>
        <w:spacing w:after="240"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 </w:t>
      </w:r>
      <w:r w:rsidRPr="003B1B9B">
        <w:rPr>
          <w:rFonts w:ascii="Ecofont Vera Sans" w:hAnsi="Ecofont Vera Sans" w:cs="Ecofont Vera Sans"/>
          <w:b/>
          <w:bCs/>
        </w:rPr>
        <w:t>Ülkemizde Devlet kurumu olan  ……………… çocuklara yönelik Bilim Çocuk ve Meraklı Minik adlı süreli yayınlar çıkarmı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tır.</w:t>
      </w:r>
    </w:p>
    <w:p w:rsidR="00136057" w:rsidRPr="003B1B9B" w:rsidRDefault="00136057" w:rsidP="003B1B9B">
      <w:pPr>
        <w:pStyle w:val="ListParagraph"/>
        <w:spacing w:after="240"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</w:t>
      </w:r>
      <w:r w:rsidRPr="003B1B9B">
        <w:rPr>
          <w:rFonts w:ascii="Ecofont Vera Sans" w:hAnsi="Ecofont Vera Sans" w:cs="Ecofont Vera Sans"/>
          <w:b/>
          <w:bCs/>
        </w:rPr>
        <w:t>………………………… ilk telgrafı kullanmı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 xml:space="preserve">tır. </w:t>
      </w:r>
    </w:p>
    <w:p w:rsidR="00136057" w:rsidRPr="003B1B9B" w:rsidRDefault="00136057" w:rsidP="003B1B9B">
      <w:pPr>
        <w:pStyle w:val="ListParagraph"/>
        <w:spacing w:after="240"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 </w:t>
      </w:r>
      <w:r w:rsidRPr="003B1B9B">
        <w:rPr>
          <w:rFonts w:ascii="Ecofont Vera Sans" w:hAnsi="Ecofont Vera Sans" w:cs="Ecofont Vera Sans"/>
          <w:b/>
          <w:bCs/>
        </w:rPr>
        <w:t>Matbaayı kullanan ilk Türk  ………………………………………….. dır.</w:t>
      </w:r>
    </w:p>
    <w:p w:rsidR="00136057" w:rsidRPr="003B1B9B" w:rsidRDefault="00136057" w:rsidP="003B1B9B">
      <w:pPr>
        <w:pStyle w:val="ListParagraph"/>
        <w:spacing w:after="240"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</w:t>
      </w:r>
      <w:r w:rsidRPr="003B1B9B">
        <w:rPr>
          <w:rFonts w:ascii="Ecofont Vera Sans" w:hAnsi="Ecofont Vera Sans" w:cs="Ecofont Vera Sans"/>
          <w:b/>
          <w:bCs/>
        </w:rPr>
        <w:t>Belirli zaman aralıklarıyla yayınlanan yayınlara  …………………….yayın denir</w:t>
      </w:r>
    </w:p>
    <w:p w:rsidR="00136057" w:rsidRPr="003B1B9B" w:rsidRDefault="00136057" w:rsidP="003B1B9B">
      <w:pPr>
        <w:pStyle w:val="ListParagraph"/>
        <w:spacing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</w:t>
      </w:r>
      <w:r w:rsidRPr="003B1B9B">
        <w:rPr>
          <w:rFonts w:ascii="Ecofont Vera Sans" w:hAnsi="Ecofont Vera Sans" w:cs="Ecofont Vera Sans"/>
          <w:b/>
          <w:bCs/>
        </w:rPr>
        <w:t>Yazılı ve görsel kaynakların izinsiz ço</w:t>
      </w:r>
      <w:r w:rsidRPr="003B1B9B">
        <w:rPr>
          <w:rFonts w:ascii="MS Gothic" w:eastAsia="MS Gothic" w:hAnsi="MS Gothic" w:cs="MS Gothic" w:hint="eastAsia"/>
          <w:b/>
          <w:bCs/>
        </w:rPr>
        <w:t>ğ</w:t>
      </w:r>
      <w:r w:rsidRPr="003B1B9B">
        <w:rPr>
          <w:rFonts w:ascii="Ecofont Vera Sans" w:hAnsi="Ecofont Vera Sans" w:cs="Ecofont Vera Sans"/>
          <w:b/>
          <w:bCs/>
        </w:rPr>
        <w:t>altılmasına halk arasında …………………denir.</w:t>
      </w:r>
    </w:p>
    <w:p w:rsidR="00136057" w:rsidRPr="003B1B9B" w:rsidRDefault="00136057" w:rsidP="003B1B9B">
      <w:pPr>
        <w:pStyle w:val="ListParagraph"/>
        <w:spacing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</w:t>
      </w:r>
      <w:r w:rsidRPr="003B1B9B">
        <w:rPr>
          <w:rFonts w:ascii="Ecofont Vera Sans" w:hAnsi="Ecofont Vera Sans" w:cs="Ecofont Vera Sans"/>
          <w:b/>
          <w:bCs/>
        </w:rPr>
        <w:t>Ara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tırma raporlarında kullanılan bilgiler …………………………bölümünde belirtilir.</w:t>
      </w:r>
    </w:p>
    <w:p w:rsidR="00136057" w:rsidRPr="003B1B9B" w:rsidRDefault="00136057" w:rsidP="003B1B9B">
      <w:pPr>
        <w:pStyle w:val="ListParagraph"/>
        <w:spacing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</w:t>
      </w:r>
      <w:r w:rsidRPr="003B1B9B">
        <w:rPr>
          <w:rFonts w:ascii="Ecofont Vera Sans" w:hAnsi="Ecofont Vera Sans" w:cs="Ecofont Vera Sans"/>
          <w:b/>
          <w:bCs/>
        </w:rPr>
        <w:t>Atatürk bilime katkı yapmak amacıyla ………………… kitabı yazmı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tır.</w:t>
      </w:r>
    </w:p>
    <w:p w:rsidR="00136057" w:rsidRPr="003B1B9B" w:rsidRDefault="00136057" w:rsidP="003B1B9B">
      <w:pPr>
        <w:pStyle w:val="ListParagraph"/>
        <w:spacing w:line="360" w:lineRule="auto"/>
        <w:ind w:left="675"/>
        <w:rPr>
          <w:rFonts w:ascii="Ecofont Vera Sans" w:hAnsi="Ecofont Vera Sans" w:cs="Ecofont Vera Sans"/>
          <w:b/>
          <w:bCs/>
        </w:rPr>
      </w:pPr>
      <w:r>
        <w:rPr>
          <w:rFonts w:ascii="WebLetterer BB" w:hAnsi="WebLetterer BB" w:cs="WebLetterer BB"/>
          <w:b/>
          <w:bCs/>
        </w:rPr>
        <w:t xml:space="preserve">*  </w:t>
      </w:r>
      <w:r w:rsidRPr="003B1B9B">
        <w:rPr>
          <w:rFonts w:ascii="Ecofont Vera Sans" w:hAnsi="Ecofont Vera Sans" w:cs="Ecofont Vera Sans"/>
        </w:rPr>
        <w:t xml:space="preserve">………………………………….. </w:t>
      </w:r>
      <w:r w:rsidRPr="003B1B9B">
        <w:rPr>
          <w:rFonts w:ascii="Ecofont Vera Sans" w:hAnsi="Ecofont Vera Sans" w:cs="Ecofont Vera Sans"/>
          <w:b/>
          <w:bCs/>
        </w:rPr>
        <w:t>Kanser hastalı</w:t>
      </w:r>
      <w:r w:rsidRPr="003B1B9B">
        <w:rPr>
          <w:rFonts w:ascii="MS Gothic" w:eastAsia="MS Gothic" w:hAnsi="MS Gothic" w:cs="MS Gothic" w:hint="eastAsia"/>
          <w:b/>
          <w:bCs/>
        </w:rPr>
        <w:t>ğ</w:t>
      </w:r>
      <w:r w:rsidRPr="003B1B9B">
        <w:rPr>
          <w:rFonts w:ascii="Ecofont Vera Sans" w:hAnsi="Ecofont Vera Sans" w:cs="Ecofont Vera Sans"/>
          <w:b/>
          <w:bCs/>
        </w:rPr>
        <w:t>ını tedavi eden radyoaktivite ı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ınlarını bulmu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tur.Bilim alanında iki kez Nobel ödülü</w:t>
      </w:r>
      <w:r w:rsidRPr="003B1B9B">
        <w:rPr>
          <w:rFonts w:ascii="Ecofont Vera Sans" w:hAnsi="Ecofont Vera Sans" w:cs="Ecofont Vera Sans"/>
        </w:rPr>
        <w:t xml:space="preserve"> almı</w:t>
      </w:r>
      <w:r w:rsidRPr="003B1B9B">
        <w:rPr>
          <w:rFonts w:ascii="MS Gothic" w:eastAsia="MS Gothic" w:hAnsi="MS Gothic" w:cs="MS Gothic" w:hint="eastAsia"/>
        </w:rPr>
        <w:t>ş</w:t>
      </w:r>
      <w:r w:rsidRPr="003B1B9B">
        <w:rPr>
          <w:rFonts w:ascii="Ecofont Vera Sans" w:hAnsi="Ecofont Vera Sans" w:cs="Ecofont Vera Sans"/>
        </w:rPr>
        <w:t>tır.</w:t>
      </w:r>
    </w:p>
    <w:p w:rsidR="00136057" w:rsidRPr="003B1B9B" w:rsidRDefault="00136057" w:rsidP="00DD076C">
      <w:pPr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C- </w:t>
      </w:r>
      <w:r w:rsidRPr="00D06EE0">
        <w:rPr>
          <w:rFonts w:ascii="Ecofont Vera Sans" w:hAnsi="Ecofont Vera Sans" w:cs="Ecofont Vera Sans"/>
          <w:b/>
          <w:bCs/>
          <w:u w:val="single"/>
        </w:rPr>
        <w:t>A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>a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ğ</w:t>
      </w:r>
      <w:r w:rsidRPr="00D06EE0">
        <w:rPr>
          <w:rFonts w:ascii="Ecofont Vera Sans" w:hAnsi="Ecofont Vera Sans" w:cs="Ecofont Vera Sans"/>
          <w:b/>
          <w:bCs/>
          <w:u w:val="single"/>
        </w:rPr>
        <w:t>ıdaki kavram ve özelliklerini e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>le</w:t>
      </w:r>
      <w:r w:rsidRPr="00D06EE0">
        <w:rPr>
          <w:rFonts w:ascii="MS Gothic" w:eastAsia="MS Gothic" w:hAnsi="MS Gothic" w:cs="MS Gothic" w:hint="eastAsia"/>
          <w:b/>
          <w:bCs/>
          <w:u w:val="single"/>
        </w:rPr>
        <w:t>ş</w:t>
      </w:r>
      <w:r w:rsidRPr="00D06EE0">
        <w:rPr>
          <w:rFonts w:ascii="Ecofont Vera Sans" w:hAnsi="Ecofont Vera Sans" w:cs="Ecofont Vera Sans"/>
          <w:b/>
          <w:bCs/>
          <w:u w:val="single"/>
        </w:rPr>
        <w:t>tiriniz. (12 Puan)</w:t>
      </w:r>
      <w:r w:rsidRPr="003B1B9B">
        <w:rPr>
          <w:rFonts w:ascii="Ecofont Vera Sans" w:hAnsi="Ecofont Vera Sans" w:cs="Ecofont Vera Sans"/>
          <w:b/>
          <w:bCs/>
        </w:rPr>
        <w:t xml:space="preserve"> </w:t>
      </w:r>
    </w:p>
    <w:p w:rsidR="00136057" w:rsidRPr="003B1B9B" w:rsidRDefault="00136057" w:rsidP="00864172">
      <w:pPr>
        <w:pStyle w:val="ListParagraph"/>
        <w:numPr>
          <w:ilvl w:val="0"/>
          <w:numId w:val="10"/>
        </w:numPr>
        <w:tabs>
          <w:tab w:val="left" w:pos="900"/>
        </w:tabs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>Matematik</w:t>
      </w:r>
      <w:r w:rsidRPr="003B1B9B">
        <w:rPr>
          <w:rFonts w:ascii="Ecofont Vera Sans" w:hAnsi="Ecofont Vera Sans" w:cs="Ecofont Vera Sans"/>
          <w:b/>
          <w:bCs/>
        </w:rPr>
        <w:tab/>
        <w:t xml:space="preserve">                  1- Mehmet ÖZ</w:t>
      </w:r>
      <w:r w:rsidRPr="003B1B9B">
        <w:rPr>
          <w:rFonts w:ascii="Ecofont Vera Sans" w:hAnsi="Ecofont Vera Sans" w:cs="Ecofont Vera Sans"/>
          <w:b/>
          <w:bCs/>
        </w:rPr>
        <w:tab/>
      </w:r>
    </w:p>
    <w:p w:rsidR="00136057" w:rsidRPr="003B1B9B" w:rsidRDefault="00136057" w:rsidP="00864172">
      <w:pPr>
        <w:pStyle w:val="ListParagraph"/>
        <w:numPr>
          <w:ilvl w:val="0"/>
          <w:numId w:val="10"/>
        </w:numPr>
        <w:tabs>
          <w:tab w:val="left" w:pos="900"/>
        </w:tabs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>Kuduz a</w:t>
      </w:r>
      <w:r w:rsidRPr="003B1B9B">
        <w:rPr>
          <w:rFonts w:ascii="MS Gothic" w:eastAsia="MS Gothic" w:hAnsi="MS Gothic" w:cs="MS Gothic" w:hint="eastAsia"/>
          <w:b/>
          <w:bCs/>
        </w:rPr>
        <w:t>ş</w:t>
      </w:r>
      <w:r w:rsidRPr="003B1B9B">
        <w:rPr>
          <w:rFonts w:ascii="Ecofont Vera Sans" w:hAnsi="Ecofont Vera Sans" w:cs="Ecofont Vera Sans"/>
          <w:b/>
          <w:bCs/>
        </w:rPr>
        <w:t>ısı</w:t>
      </w:r>
      <w:r w:rsidRPr="003B1B9B">
        <w:rPr>
          <w:rFonts w:ascii="Ecofont Vera Sans" w:hAnsi="Ecofont Vera Sans" w:cs="Ecofont Vera Sans"/>
          <w:b/>
          <w:bCs/>
        </w:rPr>
        <w:tab/>
        <w:t xml:space="preserve">                  2- Gutenberg</w:t>
      </w:r>
    </w:p>
    <w:p w:rsidR="00136057" w:rsidRPr="003B1B9B" w:rsidRDefault="00136057" w:rsidP="00864172">
      <w:pPr>
        <w:pStyle w:val="ListParagraph"/>
        <w:numPr>
          <w:ilvl w:val="0"/>
          <w:numId w:val="10"/>
        </w:numPr>
        <w:tabs>
          <w:tab w:val="left" w:pos="900"/>
        </w:tabs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>Matbaa</w:t>
      </w:r>
      <w:r w:rsidRPr="003B1B9B">
        <w:rPr>
          <w:rFonts w:ascii="Ecofont Vera Sans" w:hAnsi="Ecofont Vera Sans" w:cs="Ecofont Vera Sans"/>
          <w:b/>
          <w:bCs/>
        </w:rPr>
        <w:tab/>
        <w:t xml:space="preserve">                  3- Alfred Nobel</w:t>
      </w:r>
    </w:p>
    <w:p w:rsidR="00136057" w:rsidRPr="003B1B9B" w:rsidRDefault="00136057" w:rsidP="00864172">
      <w:pPr>
        <w:pStyle w:val="ListParagraph"/>
        <w:numPr>
          <w:ilvl w:val="0"/>
          <w:numId w:val="10"/>
        </w:numPr>
        <w:tabs>
          <w:tab w:val="left" w:pos="900"/>
        </w:tabs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>Dünya haritası</w:t>
      </w:r>
      <w:r w:rsidRPr="003B1B9B">
        <w:rPr>
          <w:rFonts w:ascii="Ecofont Vera Sans" w:hAnsi="Ecofont Vera Sans" w:cs="Ecofont Vera Sans"/>
          <w:b/>
          <w:bCs/>
        </w:rPr>
        <w:tab/>
        <w:t xml:space="preserve">         4- Cahit Arf</w:t>
      </w:r>
    </w:p>
    <w:p w:rsidR="00136057" w:rsidRPr="003B1B9B" w:rsidRDefault="00136057" w:rsidP="00864172">
      <w:pPr>
        <w:pStyle w:val="ListParagraph"/>
        <w:numPr>
          <w:ilvl w:val="0"/>
          <w:numId w:val="10"/>
        </w:numPr>
        <w:tabs>
          <w:tab w:val="left" w:pos="900"/>
        </w:tabs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>Dinamit</w:t>
      </w:r>
      <w:r w:rsidRPr="003B1B9B">
        <w:rPr>
          <w:rFonts w:ascii="Ecofont Vera Sans" w:hAnsi="Ecofont Vera Sans" w:cs="Ecofont Vera Sans"/>
          <w:b/>
          <w:bCs/>
        </w:rPr>
        <w:tab/>
        <w:t xml:space="preserve">                   5- Louis Pasteur</w:t>
      </w:r>
    </w:p>
    <w:p w:rsidR="00136057" w:rsidRPr="003B1B9B" w:rsidRDefault="00136057" w:rsidP="00864172">
      <w:pPr>
        <w:pStyle w:val="ListParagraph"/>
        <w:numPr>
          <w:ilvl w:val="0"/>
          <w:numId w:val="10"/>
        </w:numPr>
        <w:tabs>
          <w:tab w:val="left" w:pos="900"/>
        </w:tabs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>Kalp cerrahı</w:t>
      </w:r>
      <w:r w:rsidRPr="003B1B9B">
        <w:rPr>
          <w:rFonts w:ascii="Ecofont Vera Sans" w:hAnsi="Ecofont Vera Sans" w:cs="Ecofont Vera Sans"/>
          <w:b/>
          <w:bCs/>
        </w:rPr>
        <w:tab/>
        <w:t xml:space="preserve">         6- Piri -Reis</w:t>
      </w:r>
    </w:p>
    <w:p w:rsidR="00136057" w:rsidRPr="003B1B9B" w:rsidRDefault="00136057" w:rsidP="00DD076C">
      <w:pPr>
        <w:spacing w:line="360" w:lineRule="auto"/>
        <w:rPr>
          <w:rFonts w:ascii="Ecofont Vera Sans" w:hAnsi="Ecofont Vera Sans" w:cs="Ecofont Vera Sans"/>
          <w:b/>
          <w:bCs/>
        </w:rPr>
      </w:pPr>
      <w:r w:rsidRPr="003B1B9B">
        <w:rPr>
          <w:rFonts w:ascii="Ecofont Vera Sans" w:hAnsi="Ecofont Vera Sans" w:cs="Ecofont Vera Sans"/>
          <w:b/>
          <w:bCs/>
        </w:rPr>
        <w:t xml:space="preserve">      </w:t>
      </w:r>
      <w:r w:rsidRPr="003B1B9B">
        <w:rPr>
          <w:rFonts w:ascii="Ecofont Vera Sans" w:hAnsi="Ecofont Vera Sans" w:cs="Ecofont Vera Sans"/>
          <w:b/>
          <w:bCs/>
          <w:u w:val="single"/>
        </w:rPr>
        <w:t xml:space="preserve">a </w:t>
      </w:r>
      <w:r>
        <w:rPr>
          <w:rFonts w:ascii="Ecofont Vera Sans" w:hAnsi="Ecofont Vera Sans" w:cs="Ecofont Vera Sans"/>
          <w:b/>
          <w:bCs/>
          <w:u w:val="single"/>
        </w:rPr>
        <w:t>(    )</w:t>
      </w:r>
      <w:r>
        <w:rPr>
          <w:rFonts w:ascii="Ecofont Vera Sans" w:hAnsi="Ecofont Vera Sans" w:cs="Ecofont Vera Sans"/>
          <w:b/>
          <w:bCs/>
        </w:rPr>
        <w:t xml:space="preserve">         </w:t>
      </w:r>
      <w:r w:rsidRPr="003B1B9B">
        <w:rPr>
          <w:rFonts w:ascii="Ecofont Vera Sans" w:hAnsi="Ecofont Vera Sans" w:cs="Ecofont Vera Sans"/>
          <w:b/>
          <w:bCs/>
        </w:rPr>
        <w:t xml:space="preserve"> </w:t>
      </w:r>
      <w:r w:rsidRPr="003B1B9B">
        <w:rPr>
          <w:rFonts w:ascii="Ecofont Vera Sans" w:hAnsi="Ecofont Vera Sans" w:cs="Ecofont Vera Sans"/>
          <w:b/>
          <w:bCs/>
          <w:u w:val="single"/>
        </w:rPr>
        <w:t>b</w:t>
      </w:r>
      <w:r>
        <w:rPr>
          <w:rFonts w:ascii="Ecofont Vera Sans" w:hAnsi="Ecofont Vera Sans" w:cs="Ecofont Vera Sans"/>
          <w:b/>
          <w:bCs/>
          <w:u w:val="single"/>
        </w:rPr>
        <w:t xml:space="preserve"> (   ) </w:t>
      </w:r>
      <w:r>
        <w:rPr>
          <w:rFonts w:ascii="Ecofont Vera Sans" w:hAnsi="Ecofont Vera Sans" w:cs="Ecofont Vera Sans"/>
          <w:b/>
          <w:bCs/>
        </w:rPr>
        <w:t xml:space="preserve">       </w:t>
      </w:r>
      <w:r w:rsidRPr="003B1B9B">
        <w:rPr>
          <w:rFonts w:ascii="Ecofont Vera Sans" w:hAnsi="Ecofont Vera Sans" w:cs="Ecofont Vera Sans"/>
          <w:b/>
          <w:bCs/>
        </w:rPr>
        <w:t xml:space="preserve">  </w:t>
      </w:r>
      <w:r w:rsidRPr="003B1B9B">
        <w:rPr>
          <w:rFonts w:ascii="Ecofont Vera Sans" w:hAnsi="Ecofont Vera Sans" w:cs="Ecofont Vera Sans"/>
          <w:b/>
          <w:bCs/>
          <w:u w:val="single"/>
        </w:rPr>
        <w:t>c</w:t>
      </w:r>
      <w:r w:rsidRPr="003B1B9B">
        <w:rPr>
          <w:rFonts w:ascii="Ecofont Vera Sans" w:hAnsi="Ecofont Vera Sans" w:cs="Ecofont Vera Sans"/>
          <w:b/>
          <w:bCs/>
        </w:rPr>
        <w:t xml:space="preserve"> </w:t>
      </w:r>
      <w:r>
        <w:rPr>
          <w:rFonts w:ascii="Ecofont Vera Sans" w:hAnsi="Ecofont Vera Sans" w:cs="Ecofont Vera Sans"/>
          <w:b/>
          <w:bCs/>
        </w:rPr>
        <w:t xml:space="preserve">(   )        </w:t>
      </w:r>
      <w:r w:rsidRPr="003B1B9B">
        <w:rPr>
          <w:rFonts w:ascii="Ecofont Vera Sans" w:hAnsi="Ecofont Vera Sans" w:cs="Ecofont Vera Sans"/>
          <w:b/>
          <w:bCs/>
        </w:rPr>
        <w:t xml:space="preserve">  </w:t>
      </w:r>
      <w:r w:rsidRPr="003B1B9B">
        <w:rPr>
          <w:rFonts w:ascii="Ecofont Vera Sans" w:hAnsi="Ecofont Vera Sans" w:cs="Ecofont Vera Sans"/>
          <w:b/>
          <w:bCs/>
          <w:u w:val="single"/>
        </w:rPr>
        <w:t>d</w:t>
      </w:r>
      <w:r>
        <w:rPr>
          <w:rFonts w:ascii="Ecofont Vera Sans" w:hAnsi="Ecofont Vera Sans" w:cs="Ecofont Vera Sans"/>
          <w:b/>
          <w:bCs/>
          <w:u w:val="single"/>
        </w:rPr>
        <w:t xml:space="preserve"> (   )</w:t>
      </w:r>
      <w:r>
        <w:rPr>
          <w:rFonts w:ascii="Ecofont Vera Sans" w:hAnsi="Ecofont Vera Sans" w:cs="Ecofont Vera Sans"/>
          <w:b/>
          <w:bCs/>
        </w:rPr>
        <w:t xml:space="preserve">       </w:t>
      </w:r>
      <w:r w:rsidRPr="003B1B9B">
        <w:rPr>
          <w:rFonts w:ascii="Ecofont Vera Sans" w:hAnsi="Ecofont Vera Sans" w:cs="Ecofont Vera Sans"/>
          <w:b/>
          <w:bCs/>
        </w:rPr>
        <w:t xml:space="preserve">   </w:t>
      </w:r>
      <w:r w:rsidRPr="003B1B9B">
        <w:rPr>
          <w:rFonts w:ascii="Ecofont Vera Sans" w:hAnsi="Ecofont Vera Sans" w:cs="Ecofont Vera Sans"/>
          <w:b/>
          <w:bCs/>
          <w:u w:val="single"/>
        </w:rPr>
        <w:t xml:space="preserve">e </w:t>
      </w:r>
      <w:r>
        <w:rPr>
          <w:rFonts w:ascii="Ecofont Vera Sans" w:hAnsi="Ecofont Vera Sans" w:cs="Ecofont Vera Sans"/>
          <w:b/>
          <w:bCs/>
          <w:u w:val="single"/>
        </w:rPr>
        <w:t>(  )</w:t>
      </w:r>
      <w:r w:rsidRPr="003B1B9B">
        <w:rPr>
          <w:rFonts w:ascii="Ecofont Vera Sans" w:hAnsi="Ecofont Vera Sans" w:cs="Ecofont Vera Sans"/>
          <w:b/>
          <w:bCs/>
        </w:rPr>
        <w:t xml:space="preserve">            </w:t>
      </w:r>
      <w:r w:rsidRPr="003B1B9B">
        <w:rPr>
          <w:rFonts w:ascii="Ecofont Vera Sans" w:hAnsi="Ecofont Vera Sans" w:cs="Ecofont Vera Sans"/>
          <w:b/>
          <w:bCs/>
          <w:u w:val="single"/>
        </w:rPr>
        <w:t>f</w:t>
      </w:r>
      <w:r>
        <w:rPr>
          <w:rFonts w:ascii="Ecofont Vera Sans" w:hAnsi="Ecofont Vera Sans" w:cs="Ecofont Vera Sans"/>
          <w:b/>
          <w:bCs/>
          <w:u w:val="single"/>
        </w:rPr>
        <w:t xml:space="preserve"> (   )</w:t>
      </w:r>
    </w:p>
    <w:p w:rsidR="00136057" w:rsidRPr="000608A8" w:rsidRDefault="00136057" w:rsidP="00DD076C">
      <w:pPr>
        <w:spacing w:line="360" w:lineRule="auto"/>
        <w:rPr>
          <w:rFonts w:ascii="Arial" w:hAnsi="Arial" w:cs="Arial"/>
          <w:sz w:val="24"/>
          <w:szCs w:val="24"/>
        </w:rPr>
        <w:sectPr w:rsidR="00136057" w:rsidRPr="000608A8" w:rsidSect="007B0D14">
          <w:type w:val="continuous"/>
          <w:pgSz w:w="11906" w:h="16838"/>
          <w:pgMar w:top="568" w:right="849" w:bottom="284" w:left="567" w:header="708" w:footer="708" w:gutter="0"/>
          <w:cols w:sep="1" w:space="566"/>
          <w:docGrid w:linePitch="360"/>
        </w:sectPr>
      </w:pPr>
    </w:p>
    <w:p w:rsidR="00136057" w:rsidRDefault="00136057" w:rsidP="00B31ED3">
      <w:pPr>
        <w:spacing w:after="0" w:line="240" w:lineRule="auto"/>
        <w:ind w:left="180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" o:spid="_x0000_s1028" type="#_x0000_t62" style="position:absolute;left:0;text-align:left;margin-left:99pt;margin-top:-9pt;width:158.45pt;height:63.65pt;z-index:251658240;visibility:visible;v-text-anchor:middle" adj="-2781,9875" filled="f" fillcolor="#ffa2a1" strokecolor="#333">
            <v:fill rotate="t"/>
            <v:shadow on="t" color="black" opacity="24903f" origin=",.5" offset="0,.55556mm"/>
            <v:textbox>
              <w:txbxContent>
                <w:p w:rsidR="00136057" w:rsidRPr="00B31ED3" w:rsidRDefault="00136057" w:rsidP="00B31ED3">
                  <w:pPr>
                    <w:rPr>
                      <w:b/>
                      <w:bCs/>
                    </w:rPr>
                  </w:pPr>
                  <w:r w:rsidRPr="00B31ED3">
                    <w:rPr>
                      <w:b/>
                      <w:bCs/>
                    </w:rPr>
                    <w:t>“Bilim ve teknik nerde ise gidip alacağız.Bilim ve teknik için kayıt ve şart yoktur?</w:t>
                  </w:r>
                </w:p>
              </w:txbxContent>
            </v:textbox>
          </v:shape>
        </w:pict>
      </w:r>
      <w:r w:rsidRPr="00B3771F">
        <w:rPr>
          <w:rFonts w:ascii="Arial" w:hAnsi="Arial" w:cs="Arial"/>
          <w:b/>
          <w:bCs/>
          <w:sz w:val="20"/>
          <w:szCs w:val="20"/>
        </w:rPr>
        <w:t xml:space="preserve">1-  </w:t>
      </w:r>
      <w:r w:rsidRPr="00853171">
        <w:rPr>
          <w:rFonts w:ascii="Arial" w:hAnsi="Arial" w:cs="Arial"/>
          <w:color w:val="0000FF"/>
          <w:sz w:val="27"/>
          <w:szCs w:val="27"/>
          <w:bdr w:val="none" w:sz="0" w:space="0" w:color="auto" w:frame="1"/>
          <w:shd w:val="clear" w:color="auto" w:fill="FFFFFF"/>
        </w:rPr>
        <w:pict>
          <v:shape id="rg_hi" o:spid="_x0000_i1027" type="#_x0000_t75" alt="" href="http://www.google.com.tr/imgres?q=atat%C3%BCrk&amp;hl=tr&amp;sa=X&amp;biw=1152&amp;bih=673&amp;tbm=isch&amp;prmd=imvnsb&amp;tbnid=U8CCouQIaiVeTM:&amp;imgrefurl=http://www.forumdas.net/resimlerle-ataturk/ataturk-portresi-80269/&amp;docid=4b6fsAoxtQDAPM&amp;imgurl=http://img46.imageshack.us/img46/7028/ataturkportresi6.jpg&amp;w=320&amp;h=480&amp;ei=YZ1OT6zVFoazhAef7pgL&amp;zoo" style="width:66pt;height:60pt" o:button="t">
            <v:imagedata r:id="rId6" r:href="rId7"/>
          </v:shape>
        </w:pict>
      </w:r>
    </w:p>
    <w:p w:rsidR="00136057" w:rsidRPr="00B3771F" w:rsidRDefault="00136057" w:rsidP="001377D7">
      <w:pPr>
        <w:spacing w:after="0" w:line="240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Atatürk bu sözü ile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ıdakilerden hangisini vurgulamı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tır?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a) teknik 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itimin süreklili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b) bilim ve teknolojinin evrenselli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c) 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catların ülkemizde yapılması gerekti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d) bütün bilimleri ö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renmenin zorunlulu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u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…………………………………………………………………..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2) Teknolojik geli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melerin yol açtı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 bazı olumsuz sonuçlar vardır.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ıdakilerden hangisi sözü edilen sonuçlardan biri de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ildir?</w:t>
      </w:r>
    </w:p>
    <w:p w:rsidR="00136057" w:rsidRPr="00017A35" w:rsidRDefault="00136057" w:rsidP="001377D7">
      <w:pPr>
        <w:pStyle w:val="ListParagraph"/>
        <w:numPr>
          <w:ilvl w:val="0"/>
          <w:numId w:val="14"/>
        </w:numPr>
        <w:spacing w:after="0" w:line="240" w:lineRule="auto"/>
        <w:ind w:left="45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Haberle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menin kolayla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ması </w:t>
      </w:r>
    </w:p>
    <w:p w:rsidR="00136057" w:rsidRPr="00017A35" w:rsidRDefault="00136057" w:rsidP="001377D7">
      <w:pPr>
        <w:pStyle w:val="ListParagraph"/>
        <w:numPr>
          <w:ilvl w:val="0"/>
          <w:numId w:val="14"/>
        </w:numPr>
        <w:spacing w:after="0" w:line="240" w:lineRule="auto"/>
        <w:ind w:left="45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Kulak rahatsızlıklarının artması</w:t>
      </w:r>
    </w:p>
    <w:p w:rsidR="00136057" w:rsidRPr="00017A35" w:rsidRDefault="00136057" w:rsidP="001377D7">
      <w:pPr>
        <w:pStyle w:val="ListParagraph"/>
        <w:numPr>
          <w:ilvl w:val="0"/>
          <w:numId w:val="14"/>
        </w:numPr>
        <w:spacing w:after="0" w:line="240" w:lineRule="auto"/>
        <w:ind w:left="45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Do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al Dengenin bozulması</w:t>
      </w:r>
    </w:p>
    <w:p w:rsidR="00136057" w:rsidRPr="00017A35" w:rsidRDefault="00136057" w:rsidP="001377D7">
      <w:pPr>
        <w:pStyle w:val="ListParagraph"/>
        <w:numPr>
          <w:ilvl w:val="0"/>
          <w:numId w:val="14"/>
        </w:numPr>
        <w:spacing w:after="0" w:line="240" w:lineRule="auto"/>
        <w:ind w:left="45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Çevre sorunlarının ya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anması</w:t>
      </w:r>
    </w:p>
    <w:p w:rsidR="00136057" w:rsidRPr="00017A35" w:rsidRDefault="00136057" w:rsidP="001377D7">
      <w:pPr>
        <w:pStyle w:val="ListParagraph"/>
        <w:spacing w:after="0" w:line="240" w:lineRule="auto"/>
        <w:ind w:left="405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3) “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lim tercüme ile olmaz, inceleme ile olur” Atatürk’ün bu sözü ile çeli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en cümle hangisidir?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a) 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limde ke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if vardır       b) 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limde ara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tırma vardır.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c) 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lim anlatılarak ö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renilir  d) 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limde icat vardır.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…………………………………………………………………..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4)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ıdakilerden hangisi bir icat (Bulu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) de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ildir?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a) Matbaanın bulunması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b) Kuduz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ısının bulunması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c) Antartika kıtasının bulunması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d) Yazının bulunması</w:t>
      </w:r>
    </w:p>
    <w:p w:rsidR="00136057" w:rsidRPr="00017A35" w:rsidRDefault="00136057" w:rsidP="003B1B9B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…………………………………………………………………..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                                    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5)  Newton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acın altında dururken ba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ına elma dü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tü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ünde yerçekimi kanununu buldu.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ıdakilerden hangisi Newton’un bu bulu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u yapmasında ön plana çıkmı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tır?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          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a) deney          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b) yaratıcılı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  c) gözlem                d) çalı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kanlık</w:t>
      </w:r>
    </w:p>
    <w:p w:rsidR="00136057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6) I.Hayatı kolayla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tırdı.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II.Fiziksel hareketlili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 azalttı.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III. Çevre sorunları arttı.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IV. Üretimi artırdı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V. Haberle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meyi kolayla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tırdı.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Yukarıdakilerden hangileri Teknolojik geli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melerin </w:t>
      </w:r>
      <w:r w:rsidRPr="00017A35">
        <w:rPr>
          <w:rFonts w:ascii="Ecofont Vera Sans" w:hAnsi="Ecofont Vera Sans" w:cs="Ecofont Vera Sans"/>
          <w:b/>
          <w:bCs/>
          <w:i/>
          <w:iCs/>
          <w:sz w:val="20"/>
          <w:szCs w:val="20"/>
          <w:u w:val="single"/>
        </w:rPr>
        <w:t>olumsuz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sonuçlarındandır?</w:t>
      </w:r>
    </w:p>
    <w:p w:rsidR="00136057" w:rsidRPr="00017A35" w:rsidRDefault="00136057" w:rsidP="008B2AD3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</w:p>
    <w:p w:rsidR="00136057" w:rsidRPr="00017A35" w:rsidRDefault="00136057" w:rsidP="008B2AD3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a)  II--III                      b)  II-- V</w:t>
      </w:r>
    </w:p>
    <w:p w:rsidR="00136057" w:rsidRPr="00017A35" w:rsidRDefault="00136057" w:rsidP="008B2AD3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c) yalnız III             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d) I—II--IV</w:t>
      </w:r>
    </w:p>
    <w:p w:rsidR="00136057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…………………………………………………………………..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7) Bazı mucitler Dünya’ca ünlü bulu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larını denemelerini yüzlerce defa tekrarladıktan sonra gerçekle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tirmi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lerdir. Bilim insanlarının bu yönlerini,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 özelliklerden hangisi daha iyi ifade eder?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a) Ara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tırmacılık   b) tarafsızlık 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c) kararlılık            d) Sorgulayıcılık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8)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ıdakilerden hangisi Atatürk’ün eserleri arasında yer almaz?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a) Nutuk                       b) Bilim Çocuk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c) Geometri kitabı        d) Cumalı Ordugahı  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…………………………………………………………………..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9)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ıdakilerden hangisi Atatürk’ün 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itim, bilim ve kültürün geli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mesi için yaptı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 çalı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malardan de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ildir?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a) Türk Tarih Kurumunu kurması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b) 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İ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stanbul Üniversitesini açması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c) Dil Tarih Co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rafya fakültesini açması</w:t>
      </w:r>
    </w:p>
    <w:p w:rsidR="00136057" w:rsidRPr="00017A35" w:rsidRDefault="00136057" w:rsidP="001377D7">
      <w:pPr>
        <w:spacing w:after="0" w:line="240" w:lineRule="auto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d) Bilimsel dergiler çıkarması</w:t>
      </w:r>
    </w:p>
    <w:p w:rsidR="00136057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…………………………………………………………………….</w:t>
      </w: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10) Bilgilerin depolandı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 kitaplar, önceden elle ve tek tek yazılırdı. Bu durumu kolayla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tırmak için yapılan bulu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ıdakilerden hangisidr?</w:t>
      </w: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</w:t>
      </w:r>
      <w:r>
        <w:rPr>
          <w:rFonts w:ascii="Ecofont Vera Sans" w:hAnsi="Ecofont Vera Sans" w:cs="Ecofont Vera Sans"/>
          <w:b/>
          <w:bCs/>
          <w:sz w:val="20"/>
          <w:szCs w:val="20"/>
        </w:rPr>
        <w:t>a) Tekerlek     b) Matbaa   c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) Barut  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d) Cam</w:t>
      </w:r>
    </w:p>
    <w:p w:rsidR="00136057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…………………………………………………………………….</w:t>
      </w: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11) I. Yüksek özgüvene sahip olmalı</w:t>
      </w: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II.Çalı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malarını bireysel yürütmeli</w:t>
      </w: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III.Tutarlı dü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ünmeli</w:t>
      </w:r>
    </w:p>
    <w:p w:rsidR="00136057" w:rsidRPr="00017A35" w:rsidRDefault="00136057" w:rsidP="001377D7">
      <w:pPr>
        <w:spacing w:after="0" w:line="240" w:lineRule="auto"/>
        <w:ind w:hanging="142"/>
        <w:jc w:val="both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IV.Sorgulayıcı olmalı</w:t>
      </w: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Yukarıdakilerden hangileri bilim insanının özelliklerinden biri </w:t>
      </w:r>
      <w:r w:rsidRPr="00017A35">
        <w:rPr>
          <w:rFonts w:ascii="Ecofont Vera Sans" w:hAnsi="Ecofont Vera Sans" w:cs="Ecofont Vera Sans"/>
          <w:b/>
          <w:bCs/>
          <w:i/>
          <w:iCs/>
          <w:sz w:val="20"/>
          <w:szCs w:val="20"/>
          <w:u w:val="single"/>
        </w:rPr>
        <w:t>de</w:t>
      </w:r>
      <w:r w:rsidRPr="00017A35">
        <w:rPr>
          <w:rFonts w:ascii="MS Gothic" w:eastAsia="MS Gothic" w:hAnsi="MS Gothic" w:cs="MS Gothic" w:hint="eastAsia"/>
          <w:b/>
          <w:bCs/>
          <w:i/>
          <w:iCs/>
          <w:sz w:val="20"/>
          <w:szCs w:val="20"/>
          <w:u w:val="single"/>
        </w:rPr>
        <w:t>ğ</w:t>
      </w:r>
      <w:r w:rsidRPr="00017A35">
        <w:rPr>
          <w:rFonts w:ascii="Ecofont Vera Sans" w:hAnsi="Ecofont Vera Sans" w:cs="Ecofont Vera Sans"/>
          <w:b/>
          <w:bCs/>
          <w:i/>
          <w:iCs/>
          <w:sz w:val="20"/>
          <w:szCs w:val="20"/>
          <w:u w:val="single"/>
        </w:rPr>
        <w:t>ildir?</w:t>
      </w:r>
    </w:p>
    <w:p w:rsidR="00136057" w:rsidRDefault="00136057" w:rsidP="000D3D00">
      <w:pPr>
        <w:pStyle w:val="ListParagraph"/>
        <w:spacing w:after="0" w:line="240" w:lineRule="auto"/>
        <w:ind w:left="360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</w:p>
    <w:p w:rsidR="00136057" w:rsidRPr="00017A35" w:rsidRDefault="00136057" w:rsidP="000D3D00">
      <w:pPr>
        <w:pStyle w:val="ListParagraph"/>
        <w:spacing w:after="0" w:line="240" w:lineRule="auto"/>
        <w:ind w:left="360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a)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III--IV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           b)  II---IV     </w:t>
      </w:r>
    </w:p>
    <w:p w:rsidR="00136057" w:rsidRPr="00017A35" w:rsidRDefault="00136057" w:rsidP="000D3D00">
      <w:pPr>
        <w:pStyle w:val="ListParagraph"/>
        <w:spacing w:after="0" w:line="240" w:lineRule="auto"/>
        <w:ind w:left="0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    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c) I- III 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    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d)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yalnız  II     </w:t>
      </w:r>
    </w:p>
    <w:p w:rsidR="00136057" w:rsidRPr="00017A35" w:rsidRDefault="00136057" w:rsidP="00D06EE0">
      <w:pPr>
        <w:pStyle w:val="ListParagraph"/>
        <w:spacing w:after="0" w:line="240" w:lineRule="auto"/>
        <w:ind w:left="0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</w:t>
      </w:r>
    </w:p>
    <w:p w:rsidR="00136057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noProof/>
        </w:rPr>
        <w:pict>
          <v:shape id="Resim 3" o:spid="_x0000_s1029" type="#_x0000_t75" style="position:absolute;margin-left:174.15pt;margin-top:2pt;width:64.5pt;height:75.75pt;z-index:-251659264;visibility:visible">
            <v:imagedata r:id="rId8" o:title=""/>
          </v:shape>
        </w:pic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12) Ben atomu insanlı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a hizmet </w:t>
      </w:r>
    </w:p>
    <w:p w:rsidR="00136057" w:rsidRPr="00017A35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için buldum, onlar bomba yapıp </w:t>
      </w:r>
    </w:p>
    <w:p w:rsidR="00136057" w:rsidRPr="00017A35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bir birini yok ettiler.</w:t>
      </w:r>
    </w:p>
    <w:p w:rsidR="00136057" w:rsidRPr="00017A35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Bu açıklamaya göre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</w:t>
      </w:r>
    </w:p>
    <w:p w:rsidR="00136057" w:rsidRPr="00017A35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Yargılardan hangisine ula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ılabilir?</w:t>
      </w:r>
    </w:p>
    <w:p w:rsidR="00136057" w:rsidRPr="00017A35" w:rsidRDefault="00136057" w:rsidP="001377D7">
      <w:pPr>
        <w:spacing w:after="0"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A7409D">
      <w:pPr>
        <w:pStyle w:val="ListParagraph"/>
        <w:numPr>
          <w:ilvl w:val="0"/>
          <w:numId w:val="16"/>
        </w:numPr>
        <w:spacing w:line="240" w:lineRule="auto"/>
        <w:ind w:left="142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Teknolojik geli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melerin zamanla yava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ladı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ına.</w:t>
      </w:r>
    </w:p>
    <w:p w:rsidR="00136057" w:rsidRPr="00017A35" w:rsidRDefault="00136057" w:rsidP="00A7409D">
      <w:pPr>
        <w:pStyle w:val="ListParagraph"/>
        <w:numPr>
          <w:ilvl w:val="0"/>
          <w:numId w:val="16"/>
        </w:numPr>
        <w:spacing w:line="240" w:lineRule="auto"/>
        <w:ind w:left="142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Bilimsel çalı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maları kötü amaçlı kullananların oldu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una.</w:t>
      </w:r>
    </w:p>
    <w:p w:rsidR="00136057" w:rsidRPr="00017A35" w:rsidRDefault="00136057" w:rsidP="00A7409D">
      <w:pPr>
        <w:pStyle w:val="ListParagraph"/>
        <w:numPr>
          <w:ilvl w:val="0"/>
          <w:numId w:val="16"/>
        </w:numPr>
        <w:spacing w:line="240" w:lineRule="auto"/>
        <w:ind w:left="142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Bilimsel geli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melerin faydasından çok zararının oldu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una.</w:t>
      </w:r>
    </w:p>
    <w:p w:rsidR="00136057" w:rsidRPr="00017A35" w:rsidRDefault="00136057" w:rsidP="00A7409D">
      <w:pPr>
        <w:pStyle w:val="ListParagraph"/>
        <w:numPr>
          <w:ilvl w:val="0"/>
          <w:numId w:val="16"/>
        </w:numPr>
        <w:spacing w:line="240" w:lineRule="auto"/>
        <w:ind w:left="142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Bilim insanlarının tarafsız davranmadıklarına.</w:t>
      </w:r>
    </w:p>
    <w:p w:rsidR="00136057" w:rsidRDefault="00136057" w:rsidP="00C76FAA">
      <w:pPr>
        <w:pStyle w:val="ListParagraph"/>
        <w:spacing w:line="240" w:lineRule="auto"/>
        <w:ind w:left="142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……………………………………………………………..</w:t>
      </w:r>
    </w:p>
    <w:p w:rsidR="00136057" w:rsidRPr="00017A35" w:rsidRDefault="00136057" w:rsidP="00C76FAA">
      <w:pPr>
        <w:pStyle w:val="ListParagraph"/>
        <w:spacing w:line="240" w:lineRule="auto"/>
        <w:ind w:left="142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C76FAA">
      <w:pPr>
        <w:pStyle w:val="ListParagraph"/>
        <w:spacing w:line="240" w:lineRule="auto"/>
        <w:ind w:left="142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13) Bir kitapta veya çalı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mada kaynak neyi göstermektedir? </w:t>
      </w:r>
    </w:p>
    <w:p w:rsidR="00136057" w:rsidRPr="00017A35" w:rsidRDefault="00136057" w:rsidP="001A76AB">
      <w:pPr>
        <w:pStyle w:val="ListParagraph"/>
        <w:spacing w:line="240" w:lineRule="auto"/>
        <w:ind w:left="340" w:hanging="284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Pr="00017A35" w:rsidRDefault="00136057" w:rsidP="001A76AB">
      <w:pPr>
        <w:pStyle w:val="ListParagraph"/>
        <w:spacing w:line="240" w:lineRule="auto"/>
        <w:ind w:left="340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a) Bilim adamının do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um yerini.</w:t>
      </w:r>
    </w:p>
    <w:p w:rsidR="00136057" w:rsidRPr="00017A35" w:rsidRDefault="00136057" w:rsidP="001A76AB">
      <w:pPr>
        <w:pStyle w:val="ListParagraph"/>
        <w:spacing w:line="240" w:lineRule="auto"/>
        <w:ind w:left="340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b) Çalı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mada nelerden yararlanıldı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ını.</w:t>
      </w:r>
    </w:p>
    <w:p w:rsidR="00136057" w:rsidRPr="00017A35" w:rsidRDefault="00136057" w:rsidP="001A76AB">
      <w:pPr>
        <w:pStyle w:val="ListParagraph"/>
        <w:spacing w:line="240" w:lineRule="auto"/>
        <w:ind w:left="340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c) Çalı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manın maliyetini</w:t>
      </w:r>
    </w:p>
    <w:p w:rsidR="00136057" w:rsidRDefault="00136057" w:rsidP="001A76AB">
      <w:pPr>
        <w:pStyle w:val="ListParagraph"/>
        <w:spacing w:line="240" w:lineRule="auto"/>
        <w:ind w:left="340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d) Bilim adamının ya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am hikayesini.</w:t>
      </w:r>
    </w:p>
    <w:p w:rsidR="00136057" w:rsidRPr="00017A35" w:rsidRDefault="00136057" w:rsidP="001A76AB">
      <w:pPr>
        <w:pStyle w:val="ListParagraph"/>
        <w:spacing w:line="240" w:lineRule="auto"/>
        <w:ind w:left="340" w:hanging="284"/>
        <w:rPr>
          <w:rFonts w:ascii="Ecofont Vera Sans" w:hAnsi="Ecofont Vera Sans" w:cs="Ecofont Vera Sans"/>
          <w:b/>
          <w:bCs/>
          <w:sz w:val="20"/>
          <w:szCs w:val="20"/>
        </w:rPr>
      </w:pPr>
      <w:r>
        <w:rPr>
          <w:rFonts w:ascii="Ecofont Vera Sans" w:hAnsi="Ecofont Vera Sans" w:cs="Ecofont Vera Sans"/>
          <w:b/>
          <w:bCs/>
          <w:sz w:val="20"/>
          <w:szCs w:val="20"/>
        </w:rPr>
        <w:t>…………………………………………………………………</w:t>
      </w:r>
    </w:p>
    <w:p w:rsidR="00136057" w:rsidRPr="00017A35" w:rsidRDefault="00136057" w:rsidP="00283E5F">
      <w:pPr>
        <w:spacing w:line="240" w:lineRule="auto"/>
        <w:ind w:hanging="142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14)  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ıdakil bilgi kaynaklarından  hangisi bilgiye en kolay ve hızlı ula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mamızı sa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lar? </w:t>
      </w:r>
    </w:p>
    <w:p w:rsidR="00136057" w:rsidRPr="00017A35" w:rsidRDefault="00136057" w:rsidP="00C76FAA">
      <w:pPr>
        <w:pStyle w:val="ListParagraph"/>
        <w:spacing w:line="240" w:lineRule="auto"/>
        <w:ind w:left="142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a) süreli yayınlar           b) kitap  </w:t>
      </w:r>
    </w:p>
    <w:p w:rsidR="00136057" w:rsidRPr="00017A35" w:rsidRDefault="00136057" w:rsidP="00D06EE0">
      <w:pPr>
        <w:pStyle w:val="ListParagraph"/>
        <w:spacing w:line="240" w:lineRule="auto"/>
        <w:ind w:left="142" w:hanging="284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c) ansiklopedi          </w:t>
      </w:r>
      <w:r>
        <w:rPr>
          <w:rFonts w:ascii="Ecofont Vera Sans" w:hAnsi="Ecofont Vera Sans" w:cs="Ecofont Vera Sans"/>
          <w:b/>
          <w:bCs/>
          <w:sz w:val="20"/>
          <w:szCs w:val="20"/>
        </w:rPr>
        <w:t xml:space="preserve"> 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d) internet</w:t>
      </w:r>
    </w:p>
    <w:p w:rsidR="00136057" w:rsidRPr="00017A35" w:rsidRDefault="00136057" w:rsidP="00716124">
      <w:pPr>
        <w:spacing w:after="0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BA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ARILAR</w:t>
      </w:r>
      <w:r>
        <w:rPr>
          <w:rFonts w:ascii="Ecofont Vera Sans" w:hAnsi="Ecofont Vera Sans" w:cs="Ecofont Vera Sans"/>
          <w:b/>
          <w:bCs/>
          <w:sz w:val="20"/>
          <w:szCs w:val="20"/>
        </w:rPr>
        <w:t>………</w:t>
      </w:r>
    </w:p>
    <w:p w:rsidR="00136057" w:rsidRPr="00017A35" w:rsidRDefault="00136057" w:rsidP="00716124">
      <w:pPr>
        <w:spacing w:after="0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                                    Mustafa YÜKSEL</w:t>
      </w:r>
    </w:p>
    <w:p w:rsidR="00136057" w:rsidRPr="00017A35" w:rsidRDefault="00136057" w:rsidP="00716124">
      <w:pPr>
        <w:spacing w:after="0"/>
        <w:rPr>
          <w:rFonts w:ascii="Ecofont Vera Sans" w:hAnsi="Ecofont Vera Sans" w:cs="Ecofont Vera Sans"/>
          <w:b/>
          <w:bCs/>
          <w:sz w:val="20"/>
          <w:szCs w:val="20"/>
        </w:rPr>
      </w:pP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 xml:space="preserve">                                            5/C Sınıf Ö</w:t>
      </w:r>
      <w:r w:rsidRPr="00017A35">
        <w:rPr>
          <w:rFonts w:ascii="MS Gothic" w:eastAsia="MS Gothic" w:hAnsi="MS Gothic" w:cs="MS Gothic" w:hint="eastAsia"/>
          <w:b/>
          <w:bCs/>
          <w:sz w:val="20"/>
          <w:szCs w:val="20"/>
        </w:rPr>
        <w:t>ğ</w:t>
      </w:r>
      <w:r w:rsidRPr="00017A35">
        <w:rPr>
          <w:rFonts w:ascii="Ecofont Vera Sans" w:hAnsi="Ecofont Vera Sans" w:cs="Ecofont Vera Sans"/>
          <w:b/>
          <w:bCs/>
          <w:sz w:val="20"/>
          <w:szCs w:val="20"/>
        </w:rPr>
        <w:t>retmeni</w:t>
      </w:r>
    </w:p>
    <w:p w:rsidR="00136057" w:rsidRPr="00017A35" w:rsidRDefault="00136057" w:rsidP="00716124">
      <w:pPr>
        <w:spacing w:after="0"/>
        <w:rPr>
          <w:rFonts w:ascii="Ecofont Vera Sans" w:hAnsi="Ecofont Vera Sans" w:cs="Ecofont Vera Sans"/>
          <w:b/>
          <w:bCs/>
          <w:sz w:val="20"/>
          <w:szCs w:val="20"/>
        </w:rPr>
      </w:pPr>
    </w:p>
    <w:p w:rsidR="00136057" w:rsidRDefault="00136057" w:rsidP="00716124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136057" w:rsidRPr="00B3771F" w:rsidRDefault="00136057" w:rsidP="00716124">
      <w:pPr>
        <w:spacing w:after="0"/>
        <w:rPr>
          <w:rFonts w:ascii="Arial" w:hAnsi="Arial" w:cs="Arial"/>
          <w:b/>
          <w:bCs/>
          <w:sz w:val="20"/>
          <w:szCs w:val="20"/>
        </w:rPr>
        <w:sectPr w:rsidR="00136057" w:rsidRPr="00B3771F" w:rsidSect="00B31ED3">
          <w:type w:val="continuous"/>
          <w:pgSz w:w="11906" w:h="16838"/>
          <w:pgMar w:top="454" w:right="624" w:bottom="284" w:left="567" w:header="709" w:footer="709" w:gutter="0"/>
          <w:cols w:num="2" w:sep="1" w:space="566"/>
          <w:docGrid w:linePitch="360"/>
        </w:sectPr>
      </w:pPr>
    </w:p>
    <w:p w:rsidR="00136057" w:rsidRPr="000608A8" w:rsidRDefault="00136057" w:rsidP="004549CC">
      <w:pPr>
        <w:rPr>
          <w:rFonts w:ascii="Arial" w:hAnsi="Arial" w:cs="Arial"/>
        </w:rPr>
      </w:pPr>
      <w:r w:rsidRPr="000608A8">
        <w:rPr>
          <w:rFonts w:ascii="Arial" w:hAnsi="Arial" w:cs="Arial"/>
        </w:rPr>
        <w:t xml:space="preserve">                </w:t>
      </w:r>
    </w:p>
    <w:p w:rsidR="00136057" w:rsidRPr="000608A8" w:rsidRDefault="00136057" w:rsidP="009E2A19">
      <w:pPr>
        <w:pStyle w:val="ListParagraph"/>
        <w:spacing w:after="0"/>
        <w:rPr>
          <w:rFonts w:ascii="Arial" w:hAnsi="Arial" w:cs="Arial"/>
        </w:rPr>
      </w:pPr>
      <w:r w:rsidRPr="000608A8">
        <w:rPr>
          <w:rFonts w:ascii="Arial" w:hAnsi="Arial" w:cs="Arial"/>
        </w:rPr>
        <w:t xml:space="preserve">                                                                                      </w:t>
      </w:r>
    </w:p>
    <w:p w:rsidR="00136057" w:rsidRPr="000608A8" w:rsidRDefault="00136057" w:rsidP="00B10833">
      <w:pPr>
        <w:rPr>
          <w:rFonts w:ascii="Arial" w:hAnsi="Arial" w:cs="Arial"/>
        </w:rPr>
      </w:pPr>
      <w:r w:rsidRPr="000608A8">
        <w:rPr>
          <w:rFonts w:ascii="Arial" w:hAnsi="Arial" w:cs="Arial"/>
        </w:rPr>
        <w:t xml:space="preserve">                                                                                                                                     </w:t>
      </w:r>
    </w:p>
    <w:p w:rsidR="00136057" w:rsidRPr="000608A8" w:rsidRDefault="00136057" w:rsidP="00B10833">
      <w:pPr>
        <w:pStyle w:val="ListParagraph"/>
        <w:rPr>
          <w:rFonts w:ascii="Arial" w:hAnsi="Arial" w:cs="Arial"/>
        </w:rPr>
      </w:pPr>
    </w:p>
    <w:p w:rsidR="00136057" w:rsidRPr="000608A8" w:rsidRDefault="00136057" w:rsidP="000566B0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</w:p>
    <w:p w:rsidR="00136057" w:rsidRPr="000608A8" w:rsidRDefault="00136057" w:rsidP="0064296B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28.35pt;margin-top:22.3pt;width:334.8pt;height:133.15pt;z-index:251656192" adj="18848,14209" strokecolor="#f60">
            <v:textbox style="mso-next-textbox:#_x0000_s1030">
              <w:txbxContent>
                <w:p w:rsidR="00136057" w:rsidRPr="000D2A3B" w:rsidRDefault="00136057" w:rsidP="0064296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2060"/>
                      <w:sz w:val="26"/>
                      <w:szCs w:val="26"/>
                    </w:rPr>
                  </w:pPr>
                  <w:r w:rsidRPr="000D2A3B">
                    <w:rPr>
                      <w:rFonts w:ascii="Arial" w:hAnsi="Arial" w:cs="Arial"/>
                      <w:b/>
                      <w:bCs/>
                      <w:color w:val="002060"/>
                      <w:sz w:val="26"/>
                      <w:szCs w:val="26"/>
                    </w:rPr>
                    <w:t>ARKADAŞLAR YANITLARINIZI TEKRAR GÖZDEN GEÇİRİNİZ!</w:t>
                  </w:r>
                </w:p>
                <w:p w:rsidR="00136057" w:rsidRDefault="00136057" w:rsidP="0064296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2060"/>
                    </w:rPr>
                  </w:pPr>
                  <w:r w:rsidRPr="000D2A3B">
                    <w:rPr>
                      <w:rFonts w:ascii="Arial" w:hAnsi="Arial" w:cs="Arial"/>
                      <w:b/>
                      <w:bCs/>
                      <w:color w:val="002060"/>
                    </w:rPr>
                    <w:t>HEPİNİZE BAŞARILAR</w:t>
                  </w:r>
                  <w:r>
                    <w:rPr>
                      <w:rFonts w:ascii="Arial" w:hAnsi="Arial" w:cs="Arial"/>
                      <w:b/>
                      <w:bCs/>
                      <w:color w:val="002060"/>
                    </w:rPr>
                    <w:t>…..</w:t>
                  </w:r>
                </w:p>
                <w:p w:rsidR="00136057" w:rsidRPr="000D2A3B" w:rsidRDefault="00136057" w:rsidP="0064296B">
                  <w:pPr>
                    <w:jc w:val="center"/>
                    <w:rPr>
                      <w:rFonts w:ascii="Arial" w:hAnsi="Arial" w:cs="Arial"/>
                      <w:color w:val="002060"/>
                    </w:rPr>
                  </w:pPr>
                  <w:hyperlink r:id="rId9" w:history="1">
                    <w:r w:rsidRPr="00123E35">
                      <w:rPr>
                        <w:rStyle w:val="Hyperlink"/>
                        <w:rFonts w:ascii="Arial" w:hAnsi="Arial" w:cs="Arial"/>
                        <w:b/>
                        <w:bCs/>
                      </w:rPr>
                      <w:t>www.sorubak.com</w:t>
                    </w:r>
                  </w:hyperlink>
                  <w:r>
                    <w:rPr>
                      <w:rFonts w:ascii="Arial" w:hAnsi="Arial" w:cs="Arial"/>
                      <w:b/>
                      <w:bCs/>
                      <w:color w:val="002060"/>
                    </w:rPr>
                    <w:t xml:space="preserve"> </w:t>
                  </w:r>
                </w:p>
              </w:txbxContent>
            </v:textbox>
          </v:shape>
        </w:pict>
      </w:r>
    </w:p>
    <w:p w:rsidR="00136057" w:rsidRPr="000608A8" w:rsidRDefault="00136057" w:rsidP="0064296B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  <w:r>
        <w:rPr>
          <w:noProof/>
        </w:rPr>
        <w:pict>
          <v:shape id="Resim 29" o:spid="_x0000_s1031" type="#_x0000_t75" alt="http://www.knowingtheworld.com/clipart/disney/mickey/10.gif" style="position:absolute;margin-left:357.9pt;margin-top:5.7pt;width:103.45pt;height:130.5pt;z-index:251655168;visibility:visible">
            <v:imagedata r:id="rId10" o:title=""/>
            <w10:wrap type="square"/>
          </v:shape>
        </w:pict>
      </w:r>
    </w:p>
    <w:p w:rsidR="00136057" w:rsidRPr="000608A8" w:rsidRDefault="00136057" w:rsidP="0064296B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</w:p>
    <w:p w:rsidR="00136057" w:rsidRPr="000608A8" w:rsidRDefault="00136057" w:rsidP="0064296B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</w:p>
    <w:p w:rsidR="00136057" w:rsidRPr="000608A8" w:rsidRDefault="00136057" w:rsidP="0064296B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</w:p>
    <w:p w:rsidR="00136057" w:rsidRPr="000608A8" w:rsidRDefault="00136057" w:rsidP="0064296B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  <w:sectPr w:rsidR="00136057" w:rsidRPr="000608A8" w:rsidSect="007B0D14">
          <w:type w:val="continuous"/>
          <w:pgSz w:w="11906" w:h="16838"/>
          <w:pgMar w:top="568" w:right="849" w:bottom="284" w:left="567" w:header="708" w:footer="708" w:gutter="0"/>
          <w:cols w:sep="1" w:space="566"/>
          <w:docGrid w:linePitch="360"/>
        </w:sectPr>
      </w:pPr>
    </w:p>
    <w:p w:rsidR="00136057" w:rsidRPr="000608A8" w:rsidRDefault="00136057" w:rsidP="00E76364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</w:p>
    <w:p w:rsidR="00136057" w:rsidRPr="000608A8" w:rsidRDefault="00136057">
      <w:pPr>
        <w:tabs>
          <w:tab w:val="left" w:pos="2340"/>
          <w:tab w:val="center" w:pos="4536"/>
          <w:tab w:val="right" w:pos="9072"/>
        </w:tabs>
        <w:rPr>
          <w:rFonts w:ascii="Arial" w:hAnsi="Arial" w:cs="Arial"/>
        </w:rPr>
      </w:pPr>
    </w:p>
    <w:sectPr w:rsidR="00136057" w:rsidRPr="000608A8" w:rsidSect="00410083">
      <w:type w:val="continuous"/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bLetterer BB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58B"/>
    <w:multiLevelType w:val="hybridMultilevel"/>
    <w:tmpl w:val="A9CCA5AA"/>
    <w:lvl w:ilvl="0" w:tplc="FE1057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E39E5"/>
    <w:multiLevelType w:val="hybridMultilevel"/>
    <w:tmpl w:val="2544F6B4"/>
    <w:lvl w:ilvl="0" w:tplc="2644523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3857EB"/>
    <w:multiLevelType w:val="hybridMultilevel"/>
    <w:tmpl w:val="973C6D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813231"/>
    <w:multiLevelType w:val="hybridMultilevel"/>
    <w:tmpl w:val="60C02EB6"/>
    <w:lvl w:ilvl="0" w:tplc="374CADF6">
      <w:start w:val="2"/>
      <w:numFmt w:val="bullet"/>
      <w:lvlText w:val="-"/>
      <w:lvlJc w:val="left"/>
      <w:pPr>
        <w:ind w:left="103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>
    <w:nsid w:val="20CF58AC"/>
    <w:multiLevelType w:val="hybridMultilevel"/>
    <w:tmpl w:val="F5A8CD68"/>
    <w:lvl w:ilvl="0" w:tplc="3FB0B73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5335B1"/>
    <w:multiLevelType w:val="hybridMultilevel"/>
    <w:tmpl w:val="67DA76AA"/>
    <w:lvl w:ilvl="0" w:tplc="C1882FB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9074C2"/>
    <w:multiLevelType w:val="hybridMultilevel"/>
    <w:tmpl w:val="CD70CC4C"/>
    <w:lvl w:ilvl="0" w:tplc="F2D0CE66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3D03534F"/>
    <w:multiLevelType w:val="hybridMultilevel"/>
    <w:tmpl w:val="1A16211E"/>
    <w:lvl w:ilvl="0" w:tplc="4896392E">
      <w:start w:val="2"/>
      <w:numFmt w:val="bullet"/>
      <w:lvlText w:val=""/>
      <w:lvlJc w:val="left"/>
      <w:pPr>
        <w:ind w:left="139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>
    <w:nsid w:val="432522C5"/>
    <w:multiLevelType w:val="hybridMultilevel"/>
    <w:tmpl w:val="C2A48E5A"/>
    <w:lvl w:ilvl="0" w:tplc="CF9E610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0D14F4"/>
    <w:multiLevelType w:val="hybridMultilevel"/>
    <w:tmpl w:val="A9CCA5AA"/>
    <w:lvl w:ilvl="0" w:tplc="FE1057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CA21EF"/>
    <w:multiLevelType w:val="hybridMultilevel"/>
    <w:tmpl w:val="608AF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764A06"/>
    <w:multiLevelType w:val="hybridMultilevel"/>
    <w:tmpl w:val="7BA4CA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4387818"/>
    <w:multiLevelType w:val="hybridMultilevel"/>
    <w:tmpl w:val="4CD2768E"/>
    <w:lvl w:ilvl="0" w:tplc="9174BA86">
      <w:start w:val="3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6765F02"/>
    <w:multiLevelType w:val="hybridMultilevel"/>
    <w:tmpl w:val="E7E607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63311F"/>
    <w:multiLevelType w:val="hybridMultilevel"/>
    <w:tmpl w:val="17BE2DCE"/>
    <w:lvl w:ilvl="0" w:tplc="FE1057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E35785F"/>
    <w:multiLevelType w:val="hybridMultilevel"/>
    <w:tmpl w:val="AE6CE8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9"/>
  </w:num>
  <w:num w:numId="5">
    <w:abstractNumId w:val="2"/>
  </w:num>
  <w:num w:numId="6">
    <w:abstractNumId w:val="14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4"/>
  </w:num>
  <w:num w:numId="12">
    <w:abstractNumId w:val="8"/>
  </w:num>
  <w:num w:numId="13">
    <w:abstractNumId w:val="10"/>
  </w:num>
  <w:num w:numId="14">
    <w:abstractNumId w:val="6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805"/>
    <w:rsid w:val="00017A35"/>
    <w:rsid w:val="000205D9"/>
    <w:rsid w:val="000533D0"/>
    <w:rsid w:val="000566B0"/>
    <w:rsid w:val="000608A8"/>
    <w:rsid w:val="00075CC6"/>
    <w:rsid w:val="000A7426"/>
    <w:rsid w:val="000D2A3B"/>
    <w:rsid w:val="000D3D00"/>
    <w:rsid w:val="000E3319"/>
    <w:rsid w:val="0011457A"/>
    <w:rsid w:val="0011458E"/>
    <w:rsid w:val="00123E35"/>
    <w:rsid w:val="00136057"/>
    <w:rsid w:val="001377D7"/>
    <w:rsid w:val="00141FDC"/>
    <w:rsid w:val="00176828"/>
    <w:rsid w:val="001965CC"/>
    <w:rsid w:val="00197385"/>
    <w:rsid w:val="001A76AB"/>
    <w:rsid w:val="001C5F99"/>
    <w:rsid w:val="001C6A5F"/>
    <w:rsid w:val="001D4A0D"/>
    <w:rsid w:val="0026192E"/>
    <w:rsid w:val="00262373"/>
    <w:rsid w:val="002733D7"/>
    <w:rsid w:val="002818F9"/>
    <w:rsid w:val="00283E5F"/>
    <w:rsid w:val="002A0491"/>
    <w:rsid w:val="002B56D0"/>
    <w:rsid w:val="002C0EE8"/>
    <w:rsid w:val="002E0353"/>
    <w:rsid w:val="002E42C6"/>
    <w:rsid w:val="00306A2E"/>
    <w:rsid w:val="003363AA"/>
    <w:rsid w:val="00340222"/>
    <w:rsid w:val="003463BF"/>
    <w:rsid w:val="00362DC2"/>
    <w:rsid w:val="00386887"/>
    <w:rsid w:val="003B1B9B"/>
    <w:rsid w:val="003D5805"/>
    <w:rsid w:val="003E0927"/>
    <w:rsid w:val="00403EC2"/>
    <w:rsid w:val="00410083"/>
    <w:rsid w:val="00432DDA"/>
    <w:rsid w:val="00444930"/>
    <w:rsid w:val="004549CC"/>
    <w:rsid w:val="00463631"/>
    <w:rsid w:val="00481B7B"/>
    <w:rsid w:val="004D08D7"/>
    <w:rsid w:val="005044C9"/>
    <w:rsid w:val="00544F2D"/>
    <w:rsid w:val="00553B63"/>
    <w:rsid w:val="00580D9B"/>
    <w:rsid w:val="005870A3"/>
    <w:rsid w:val="005B413F"/>
    <w:rsid w:val="005C6F66"/>
    <w:rsid w:val="005E77FF"/>
    <w:rsid w:val="005F6754"/>
    <w:rsid w:val="006071E5"/>
    <w:rsid w:val="00607A5C"/>
    <w:rsid w:val="0061447F"/>
    <w:rsid w:val="00615AE1"/>
    <w:rsid w:val="00620606"/>
    <w:rsid w:val="0064296B"/>
    <w:rsid w:val="00645FB6"/>
    <w:rsid w:val="006551EA"/>
    <w:rsid w:val="00675D7B"/>
    <w:rsid w:val="0068071F"/>
    <w:rsid w:val="006836F5"/>
    <w:rsid w:val="00690A93"/>
    <w:rsid w:val="006A0BF5"/>
    <w:rsid w:val="006A12F6"/>
    <w:rsid w:val="006B2D47"/>
    <w:rsid w:val="006B4BFE"/>
    <w:rsid w:val="006C03A8"/>
    <w:rsid w:val="006C41E6"/>
    <w:rsid w:val="006D4369"/>
    <w:rsid w:val="006E4880"/>
    <w:rsid w:val="00707603"/>
    <w:rsid w:val="00716124"/>
    <w:rsid w:val="00716E0F"/>
    <w:rsid w:val="0072572D"/>
    <w:rsid w:val="0072699E"/>
    <w:rsid w:val="00752BFD"/>
    <w:rsid w:val="00772523"/>
    <w:rsid w:val="0078477E"/>
    <w:rsid w:val="007A7092"/>
    <w:rsid w:val="007B0D14"/>
    <w:rsid w:val="007B5DFC"/>
    <w:rsid w:val="007D3A02"/>
    <w:rsid w:val="007D5747"/>
    <w:rsid w:val="007E11FD"/>
    <w:rsid w:val="007E7DEE"/>
    <w:rsid w:val="007E7F62"/>
    <w:rsid w:val="00803D8C"/>
    <w:rsid w:val="008056B4"/>
    <w:rsid w:val="008310B1"/>
    <w:rsid w:val="00833A6C"/>
    <w:rsid w:val="00853171"/>
    <w:rsid w:val="00855623"/>
    <w:rsid w:val="00864172"/>
    <w:rsid w:val="0086517F"/>
    <w:rsid w:val="00867D89"/>
    <w:rsid w:val="0087418F"/>
    <w:rsid w:val="00880037"/>
    <w:rsid w:val="00896C62"/>
    <w:rsid w:val="008A5838"/>
    <w:rsid w:val="008A5F07"/>
    <w:rsid w:val="008B2AD3"/>
    <w:rsid w:val="008B2C63"/>
    <w:rsid w:val="008E1732"/>
    <w:rsid w:val="008F56A3"/>
    <w:rsid w:val="009052FD"/>
    <w:rsid w:val="00940604"/>
    <w:rsid w:val="0097584C"/>
    <w:rsid w:val="009C3119"/>
    <w:rsid w:val="009D1E0C"/>
    <w:rsid w:val="009E15E9"/>
    <w:rsid w:val="009E2A19"/>
    <w:rsid w:val="009E4D1D"/>
    <w:rsid w:val="009F0E66"/>
    <w:rsid w:val="00A13139"/>
    <w:rsid w:val="00A6345B"/>
    <w:rsid w:val="00A719AF"/>
    <w:rsid w:val="00A7409D"/>
    <w:rsid w:val="00A7432B"/>
    <w:rsid w:val="00A80AA4"/>
    <w:rsid w:val="00A93471"/>
    <w:rsid w:val="00A96BA7"/>
    <w:rsid w:val="00A979E3"/>
    <w:rsid w:val="00AD439C"/>
    <w:rsid w:val="00AE0A9F"/>
    <w:rsid w:val="00B050D5"/>
    <w:rsid w:val="00B10833"/>
    <w:rsid w:val="00B10839"/>
    <w:rsid w:val="00B11193"/>
    <w:rsid w:val="00B16808"/>
    <w:rsid w:val="00B17F39"/>
    <w:rsid w:val="00B31ED3"/>
    <w:rsid w:val="00B3413C"/>
    <w:rsid w:val="00B3771F"/>
    <w:rsid w:val="00B65627"/>
    <w:rsid w:val="00B7440F"/>
    <w:rsid w:val="00BA674C"/>
    <w:rsid w:val="00BD0F32"/>
    <w:rsid w:val="00BD4B11"/>
    <w:rsid w:val="00BE033D"/>
    <w:rsid w:val="00BE4C3D"/>
    <w:rsid w:val="00BF284D"/>
    <w:rsid w:val="00C05EC4"/>
    <w:rsid w:val="00C22D1F"/>
    <w:rsid w:val="00C31E7D"/>
    <w:rsid w:val="00C32482"/>
    <w:rsid w:val="00C36563"/>
    <w:rsid w:val="00C74081"/>
    <w:rsid w:val="00C76DA8"/>
    <w:rsid w:val="00C76FAA"/>
    <w:rsid w:val="00C85D2D"/>
    <w:rsid w:val="00C928EA"/>
    <w:rsid w:val="00CC152F"/>
    <w:rsid w:val="00CD45EC"/>
    <w:rsid w:val="00D0647D"/>
    <w:rsid w:val="00D06EE0"/>
    <w:rsid w:val="00D13A79"/>
    <w:rsid w:val="00D177F7"/>
    <w:rsid w:val="00D74130"/>
    <w:rsid w:val="00D82DE3"/>
    <w:rsid w:val="00D82FA1"/>
    <w:rsid w:val="00DA1D04"/>
    <w:rsid w:val="00DA4135"/>
    <w:rsid w:val="00DA6761"/>
    <w:rsid w:val="00DA6CD1"/>
    <w:rsid w:val="00DB1B56"/>
    <w:rsid w:val="00DC241F"/>
    <w:rsid w:val="00DD076C"/>
    <w:rsid w:val="00DD2681"/>
    <w:rsid w:val="00DE601C"/>
    <w:rsid w:val="00DF04C4"/>
    <w:rsid w:val="00DF059A"/>
    <w:rsid w:val="00E149CC"/>
    <w:rsid w:val="00E23EBC"/>
    <w:rsid w:val="00E47E64"/>
    <w:rsid w:val="00E54D4A"/>
    <w:rsid w:val="00E62476"/>
    <w:rsid w:val="00E76364"/>
    <w:rsid w:val="00E81C7D"/>
    <w:rsid w:val="00E82D19"/>
    <w:rsid w:val="00E90FB4"/>
    <w:rsid w:val="00E94273"/>
    <w:rsid w:val="00EB22B9"/>
    <w:rsid w:val="00EB7C15"/>
    <w:rsid w:val="00EC2C47"/>
    <w:rsid w:val="00EC5F11"/>
    <w:rsid w:val="00EE1AB8"/>
    <w:rsid w:val="00EF6D53"/>
    <w:rsid w:val="00F24094"/>
    <w:rsid w:val="00F27F10"/>
    <w:rsid w:val="00F33F3D"/>
    <w:rsid w:val="00F3448C"/>
    <w:rsid w:val="00F376C7"/>
    <w:rsid w:val="00F37FED"/>
    <w:rsid w:val="00F64BD3"/>
    <w:rsid w:val="00F65039"/>
    <w:rsid w:val="00F7159A"/>
    <w:rsid w:val="00F746EA"/>
    <w:rsid w:val="00F75E4A"/>
    <w:rsid w:val="00F83D34"/>
    <w:rsid w:val="00F9149A"/>
    <w:rsid w:val="00F91D94"/>
    <w:rsid w:val="00FA6756"/>
    <w:rsid w:val="00FF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47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4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413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6517F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5E77F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03EC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http://t2.gstatic.com/images?q=tbn:ANd9GcTIYuhH9J6UQ9v-pCNpoMUZPKlEGm8n-N37iD9kX9kvoa_Y_E7T7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314</TotalTime>
  <Pages>4</Pages>
  <Words>942</Words>
  <Characters>5372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aslan-pc</dc:creator>
  <cp:keywords/>
  <dc:description/>
  <cp:lastModifiedBy>edanur</cp:lastModifiedBy>
  <cp:revision>96</cp:revision>
  <cp:lastPrinted>2012-01-01T10:03:00Z</cp:lastPrinted>
  <dcterms:created xsi:type="dcterms:W3CDTF">2012-02-26T19:29:00Z</dcterms:created>
  <dcterms:modified xsi:type="dcterms:W3CDTF">2012-03-03T09:13:00Z</dcterms:modified>
</cp:coreProperties>
</file>