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AE9" w:rsidRDefault="00506AE9"/>
    <w:p w:rsidR="00506AE9" w:rsidRPr="001472A9" w:rsidRDefault="00506AE9" w:rsidP="00831D61">
      <w:pPr>
        <w:rPr>
          <w:rFonts w:ascii="Times New Roman" w:hAnsi="Times New Roman"/>
        </w:rPr>
      </w:pPr>
      <w:r w:rsidRPr="001472A9">
        <w:rPr>
          <w:rFonts w:ascii="Times New Roman" w:hAnsi="Times New Roman"/>
        </w:rPr>
        <w:t>Adı-S</w:t>
      </w:r>
      <w:r>
        <w:rPr>
          <w:rFonts w:ascii="Times New Roman" w:hAnsi="Times New Roman"/>
        </w:rPr>
        <w:t>oyadı:………………………………………………</w:t>
      </w:r>
      <w:r w:rsidRPr="001472A9">
        <w:rPr>
          <w:rFonts w:ascii="Times New Roman" w:hAnsi="Times New Roman"/>
        </w:rPr>
        <w:t xml:space="preserve"> Sınıf/No:…………………./………………          </w:t>
      </w:r>
    </w:p>
    <w:p w:rsidR="00506AE9" w:rsidRPr="001472A9" w:rsidRDefault="00506AE9" w:rsidP="00831D61">
      <w:pPr>
        <w:spacing w:after="0" w:line="240" w:lineRule="auto"/>
        <w:jc w:val="center"/>
        <w:rPr>
          <w:rFonts w:ascii="Times New Roman" w:hAnsi="Times New Roman"/>
        </w:rPr>
      </w:pPr>
      <w:r w:rsidRPr="001472A9">
        <w:rPr>
          <w:rFonts w:ascii="Times New Roman" w:hAnsi="Times New Roman"/>
        </w:rPr>
        <w:t xml:space="preserve">ALİ İHSAN KALMAZ İLKÖĞRETİM OKULU 2011-2012  4. SINIFLAR </w:t>
      </w:r>
    </w:p>
    <w:p w:rsidR="00506AE9" w:rsidRPr="001472A9" w:rsidRDefault="00506AE9" w:rsidP="00831D61">
      <w:pPr>
        <w:spacing w:after="0" w:line="240" w:lineRule="auto"/>
        <w:jc w:val="center"/>
        <w:rPr>
          <w:rFonts w:ascii="Times New Roman" w:hAnsi="Times New Roman"/>
        </w:rPr>
      </w:pPr>
      <w:r w:rsidRPr="001472A9">
        <w:rPr>
          <w:rFonts w:ascii="Times New Roman" w:hAnsi="Times New Roman"/>
        </w:rPr>
        <w:t xml:space="preserve">SOSYAL BİLGİLER DERSİ </w:t>
      </w:r>
      <w:r>
        <w:rPr>
          <w:rFonts w:ascii="Times New Roman" w:hAnsi="Times New Roman"/>
        </w:rPr>
        <w:t xml:space="preserve">2. DÖNEM </w:t>
      </w:r>
      <w:r w:rsidRPr="001472A9">
        <w:rPr>
          <w:rFonts w:ascii="Times New Roman" w:hAnsi="Times New Roman"/>
        </w:rPr>
        <w:t>I. YAZILI SINAVI</w:t>
      </w:r>
    </w:p>
    <w:p w:rsidR="00506AE9" w:rsidRDefault="00506AE9">
      <w:r>
        <w:t>S.1. Aşağıdakilerden hangisi temel ihtiyaçlarımız arasında yer almaz?</w:t>
      </w:r>
    </w:p>
    <w:p w:rsidR="00506AE9" w:rsidRDefault="00506AE9">
      <w:r>
        <w:t>a)Barınma               b) Yemek yeme                c)Giyinme         d)Gezmek</w:t>
      </w:r>
    </w:p>
    <w:p w:rsidR="00506AE9" w:rsidRDefault="00506AE9">
      <w:r>
        <w:t xml:space="preserve">S.2. </w:t>
      </w:r>
      <w:r>
        <w:sym w:font="Wingdings" w:char="F08C"/>
      </w:r>
      <w:r>
        <w:t xml:space="preserve">Temel ihtiyaçlarımızı mutlaka karşılamalıyız.        </w:t>
      </w:r>
      <w:r>
        <w:sym w:font="Wingdings" w:char="F08D"/>
      </w:r>
      <w:r>
        <w:t>İhtiyaçlar ve istekler aynı oranda önemlidir.</w:t>
      </w:r>
    </w:p>
    <w:p w:rsidR="00506AE9" w:rsidRDefault="00506AE9">
      <w:r>
        <w:t>Verilen bilgilerin doğruluğu ile ilgili olarak ne söylenebilir?</w:t>
      </w:r>
    </w:p>
    <w:p w:rsidR="00506AE9" w:rsidRDefault="00506AE9">
      <w:r>
        <w:t xml:space="preserve">a)Yalnız </w:t>
      </w:r>
      <w:r>
        <w:sym w:font="Wingdings" w:char="F08C"/>
      </w:r>
      <w:r>
        <w:t xml:space="preserve"> doğrudur.    b) Yalnız </w:t>
      </w:r>
      <w:r>
        <w:sym w:font="Wingdings" w:char="F08D"/>
      </w:r>
      <w:r>
        <w:t xml:space="preserve"> doğrudur.       c) Her ikisi de doğrudur.     d) Her ikisi de yanlıştır.</w:t>
      </w:r>
    </w:p>
    <w:p w:rsidR="00506AE9" w:rsidRDefault="00506AE9">
      <w:r>
        <w:t>S.3. Bilinçli bir tüketici aşağıdakilerden hangisini yapmaz?</w:t>
      </w:r>
    </w:p>
    <w:p w:rsidR="00506AE9" w:rsidRDefault="00506AE9">
      <w:r>
        <w:t>a) Reklamı yapılan ürünleri tercih eder.      b) Alacağı ürünün son kullanma tarihine bakar.</w:t>
      </w:r>
    </w:p>
    <w:p w:rsidR="00506AE9" w:rsidRDefault="00506AE9">
      <w:r>
        <w:t>c) Fiş veya fatura alır.                                      d) Alacağı ürünün TSE damgası olup olmadığına bakar.</w:t>
      </w:r>
    </w:p>
    <w:p w:rsidR="00506AE9" w:rsidRDefault="00506AE9">
      <w:r>
        <w:t>S.4. Aşağıda verilen ham madde ürün eşleşmelerinden hangisi yanlıştır?</w:t>
      </w:r>
    </w:p>
    <w:p w:rsidR="00506AE9" w:rsidRDefault="00506AE9">
      <w:r>
        <w:t xml:space="preserve">a)Buğday-Ekmek         b) Ağaç-Kağıt        c) Pamuk-Cam         d) Süt-Peynir        </w:t>
      </w:r>
    </w:p>
    <w:p w:rsidR="00506AE9" w:rsidRDefault="00506AE9">
      <w:r>
        <w:t>S.5. Toplumda farklı meslek dalları oluşmuştur.Farklı meslek dallarının oluşmasının en büyük nedeni aşağıdakilerden hangisidir?</w:t>
      </w:r>
    </w:p>
    <w:p w:rsidR="00506AE9" w:rsidRDefault="00506AE9">
      <w:r w:rsidRPr="002C1126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Öğretmen 1" style="width:42pt;height:26.25pt;visibility:visible">
            <v:imagedata r:id="rId4" o:title=""/>
          </v:shape>
        </w:pict>
      </w:r>
      <w:r>
        <w:t xml:space="preserve">   </w:t>
      </w:r>
      <w:r w:rsidRPr="002C1126">
        <w:rPr>
          <w:noProof/>
          <w:lang w:eastAsia="tr-TR"/>
        </w:rPr>
        <w:pict>
          <v:shape id="Resim 7" o:spid="_x0000_i1026" type="#_x0000_t75" alt="http://t3.gstatic.com/images?q=tbn:ANd9GcQcZgXfnjz-Wnz33tE8oS0WC2liW6adP6OfSEpKT2nG2oPjk0zPCw" style="width:62.25pt;height:26.25pt;visibility:visible">
            <v:imagedata r:id="rId5" o:title=""/>
          </v:shape>
        </w:pict>
      </w:r>
      <w:r>
        <w:t xml:space="preserve">  </w:t>
      </w:r>
      <w:r w:rsidRPr="002C1126">
        <w:rPr>
          <w:noProof/>
          <w:lang w:eastAsia="tr-TR"/>
        </w:rPr>
        <w:pict>
          <v:shape id="Resim 10" o:spid="_x0000_i1027" type="#_x0000_t75" alt="http://t1.gstatic.com/images?q=tbn:ANd9GcRoLDz-0gIdrs8Q3Sd5iNz0uzQC2mTVn7vpPvlgLxVp_bvPJE2awQ" style="width:63.75pt;height:26.25pt;visibility:visible">
            <v:imagedata r:id="rId6" o:title=""/>
          </v:shape>
        </w:pict>
      </w:r>
      <w:r w:rsidRPr="002C1126">
        <w:rPr>
          <w:noProof/>
          <w:lang w:eastAsia="tr-TR"/>
        </w:rPr>
        <w:pict>
          <v:shape id="Resim 13" o:spid="_x0000_i1028" type="#_x0000_t75" alt="http://t0.gstatic.com/images?q=tbn:ANd9GcTMkfowhSpS_S7sXSQVA7dyQzyWHbyhYRfkT-dvn34Fo6rYPQ4gHA" style="width:47.25pt;height:26.25pt;visibility:visible">
            <v:imagedata r:id="rId7" o:title=""/>
          </v:shape>
        </w:pict>
      </w:r>
    </w:p>
    <w:p w:rsidR="00506AE9" w:rsidRDefault="00506AE9">
      <w:r>
        <w:t>a) Toplumda iş bölümünün gerekliliği                b) İnsanların çalışma isteği</w:t>
      </w:r>
    </w:p>
    <w:p w:rsidR="00506AE9" w:rsidRDefault="00506AE9">
      <w:r>
        <w:t>c) İnsanların para kazanma isteği                        d) İnsanların boş vakitlerini geçirme isteği</w:t>
      </w:r>
    </w:p>
    <w:p w:rsidR="00506AE9" w:rsidRDefault="00506AE9">
      <w:r>
        <w:t>S.6.  Aşağıdaki nesneleri tarih içindeki değişimleri göz önüne alarak eşleştiriniz.</w:t>
      </w:r>
    </w:p>
    <w:p w:rsidR="00506AE9" w:rsidRDefault="00506AE9">
      <w:r w:rsidRPr="002C1126">
        <w:rPr>
          <w:noProof/>
          <w:lang w:eastAsia="tr-TR"/>
        </w:rPr>
        <w:pict>
          <v:shape id="Resim 16" o:spid="_x0000_i1029" type="#_x0000_t75" alt="http://t3.gstatic.com/images?q=tbn:ANd9GcRwlI2JYdw2eHdfgem3kevDYRiOwZkv8fRVCasYvRcyCA-58qYPcw" style="width:63.75pt;height:47.25pt;visibility:visible">
            <v:imagedata r:id="rId8" o:title=""/>
          </v:shape>
        </w:pict>
      </w:r>
      <w:r>
        <w:t xml:space="preserve">       </w:t>
      </w:r>
      <w:r w:rsidRPr="002C1126">
        <w:rPr>
          <w:noProof/>
          <w:lang w:eastAsia="tr-TR"/>
        </w:rPr>
        <w:pict>
          <v:shape id="Resim 19" o:spid="_x0000_i1030" type="#_x0000_t75" alt="http://t2.gstatic.com/images?q=tbn:ANd9GcQPyIBEzASFzXWSyA5gYBFmbmA0f2-pYo4aViPM954MPORQ2Q6rJw" style="width:75.75pt;height:40.5pt;visibility:visible">
            <v:imagedata r:id="rId9" o:title=""/>
          </v:shape>
        </w:pict>
      </w:r>
      <w:r>
        <w:t xml:space="preserve">       </w:t>
      </w:r>
      <w:r w:rsidRPr="002C1126">
        <w:rPr>
          <w:noProof/>
          <w:lang w:eastAsia="tr-TR"/>
        </w:rPr>
        <w:pict>
          <v:shape id="Resim 22" o:spid="_x0000_i1031" type="#_x0000_t75" alt="http://t2.gstatic.com/images?q=tbn:ANd9GcRb8n9OD0KpGsEPcMQjYrI9cyyb0QlFGKm_k_Ba7qi0DUttnI2k0w" style="width:63.75pt;height:39.75pt;visibility:visible">
            <v:imagedata r:id="rId10" o:title=""/>
          </v:shape>
        </w:pict>
      </w:r>
      <w:r>
        <w:t xml:space="preserve">      </w:t>
      </w:r>
      <w:r w:rsidRPr="002C1126">
        <w:rPr>
          <w:noProof/>
          <w:lang w:eastAsia="tr-TR"/>
        </w:rPr>
        <w:pict>
          <v:shape id="Resim 25" o:spid="_x0000_i1032" type="#_x0000_t75" alt="http://www.islambilik.com/wp-content/uploads/mum.jpg" style="width:50.25pt;height:39.75pt;visibility:visible">
            <v:imagedata r:id="rId11" o:title=""/>
          </v:shape>
        </w:pict>
      </w:r>
      <w:r>
        <w:t xml:space="preserve">     </w:t>
      </w:r>
      <w:r w:rsidRPr="002C1126">
        <w:rPr>
          <w:noProof/>
          <w:lang w:eastAsia="tr-TR"/>
        </w:rPr>
        <w:pict>
          <v:shape id="Resim 28" o:spid="_x0000_i1033" type="#_x0000_t75" alt="http://t1.gstatic.com/images?q=tbn:ANd9GcQsdrIPN3Jw1eUzxjen2mZiJHFge1ZmJFp1rXPpVGIZGxNGvu5n" style="width:40.5pt;height:41.25pt;visibility:visible">
            <v:imagedata r:id="rId12" o:title=""/>
          </v:shape>
        </w:pict>
      </w:r>
    </w:p>
    <w:p w:rsidR="00506AE9" w:rsidRDefault="00506AE9"/>
    <w:p w:rsidR="00506AE9" w:rsidRDefault="00506AE9">
      <w:r w:rsidRPr="002C1126">
        <w:rPr>
          <w:noProof/>
          <w:lang w:eastAsia="tr-TR"/>
        </w:rPr>
        <w:pict>
          <v:shape id="Resim 31" o:spid="_x0000_i1034" type="#_x0000_t75" alt="http://t2.gstatic.com/images?q=tbn:ANd9GcRCcpUAashZy2Ad2dCs5i_dl5L_ovnhWJm_5Tse59uNwW-FEyIToQ" style="width:52.5pt;height:38.25pt;visibility:visible">
            <v:imagedata r:id="rId13" o:title=""/>
          </v:shape>
        </w:pict>
      </w:r>
      <w:r>
        <w:t xml:space="preserve">         </w:t>
      </w:r>
      <w:r w:rsidRPr="002C1126">
        <w:rPr>
          <w:noProof/>
          <w:lang w:eastAsia="tr-TR"/>
        </w:rPr>
        <w:pict>
          <v:shape id="Resim 34" o:spid="_x0000_i1035" type="#_x0000_t75" alt="http://t0.gstatic.com/images?q=tbn:ANd9GcTUuLAWqSGHHMwPLXd3jrl2X_167KALuH8pWHxYbRZp7G99ojLj" style="width:46.5pt;height:35.25pt;visibility:visible">
            <v:imagedata r:id="rId14" o:title=""/>
          </v:shape>
        </w:pict>
      </w:r>
      <w:r>
        <w:t xml:space="preserve">         </w:t>
      </w:r>
      <w:r w:rsidRPr="002C1126">
        <w:rPr>
          <w:noProof/>
          <w:lang w:eastAsia="tr-TR"/>
        </w:rPr>
        <w:pict>
          <v:shape id="Resim 37" o:spid="_x0000_i1036" type="#_x0000_t75" alt="http://t3.gstatic.com/images?q=tbn:ANd9GcQ94I7lFI54bMlZyCtiNA1Ho7jCJI_r8g3_GmTyfkdiGsj3XLbR" style="width:67.5pt;height:42pt;visibility:visible">
            <v:imagedata r:id="rId15" o:title=""/>
          </v:shape>
        </w:pict>
      </w:r>
      <w:r>
        <w:t xml:space="preserve">     </w:t>
      </w:r>
      <w:r w:rsidRPr="002C1126">
        <w:rPr>
          <w:noProof/>
          <w:lang w:eastAsia="tr-TR"/>
        </w:rPr>
        <w:pict>
          <v:shape id="Resim 40" o:spid="_x0000_i1037" type="#_x0000_t75" alt="http://t1.gstatic.com/images?q=tbn:ANd9GcRyM9scMbeOgtB69pcvWg_Llknf9g4F5IdRq1unHord_a1rWvII8Q" style="width:40.5pt;height:39pt;visibility:visible">
            <v:imagedata r:id="rId16" o:title=""/>
          </v:shape>
        </w:pict>
      </w:r>
      <w:r>
        <w:t xml:space="preserve">     </w:t>
      </w:r>
      <w:r w:rsidRPr="002C1126">
        <w:rPr>
          <w:noProof/>
          <w:lang w:eastAsia="tr-TR"/>
        </w:rPr>
        <w:pict>
          <v:shape id="Resim 43" o:spid="_x0000_i1038" type="#_x0000_t75" alt="http://t2.gstatic.com/images?q=tbn:ANd9GcRP4Z9HBawmFrnTXI4KxsCxsLt_CVIZabBEsEwm_AaMsnJv7EyK" style="width:51.75pt;height:34.5pt;visibility:visible">
            <v:imagedata r:id="rId17" o:title=""/>
          </v:shape>
        </w:pict>
      </w:r>
    </w:p>
    <w:p w:rsidR="00506AE9" w:rsidRDefault="00506AE9"/>
    <w:p w:rsidR="00506AE9" w:rsidRDefault="00506AE9"/>
    <w:p w:rsidR="00506AE9" w:rsidRDefault="00506AE9"/>
    <w:p w:rsidR="00506AE9" w:rsidRDefault="00506AE9">
      <w:r>
        <w:t>S.7. Aşağıdaki cümlelerden doğru olanların başına D, yanlış olanların başına Y harfi koyunuz.</w:t>
      </w:r>
    </w:p>
    <w:p w:rsidR="00506AE9" w:rsidRDefault="00506AE9">
      <w:r>
        <w:t xml:space="preserve">(    ) Teknoloji sadece eğitim alanında ilerlemiştir. </w:t>
      </w:r>
    </w:p>
    <w:p w:rsidR="00506AE9" w:rsidRDefault="00506AE9">
      <w:r>
        <w:t xml:space="preserve"> (    ) Teknolojik ürünler hayatımızı kolaylaştırır.</w:t>
      </w:r>
    </w:p>
    <w:p w:rsidR="00506AE9" w:rsidRDefault="00506AE9">
      <w:r>
        <w:t>(    ) Teknolojinin bugüne gelmesinde ilk insanların hiçbir payı yoktur.</w:t>
      </w:r>
    </w:p>
    <w:p w:rsidR="00506AE9" w:rsidRDefault="00506AE9">
      <w:r>
        <w:t>(    ) Cumhuriyetin ilanından sonra Rumi takvim kullanılmaya başlandı.</w:t>
      </w:r>
    </w:p>
    <w:p w:rsidR="00506AE9" w:rsidRDefault="00506AE9">
      <w:r>
        <w:t>(    ) İnsanlar zamanı ölçmek için dalgaların hareketinden yararlanmıştır.</w:t>
      </w:r>
    </w:p>
    <w:p w:rsidR="00506AE9" w:rsidRDefault="00506AE9">
      <w:r>
        <w:t xml:space="preserve">(    ) Miladi takvim güneş yılını esas alır.  </w:t>
      </w:r>
    </w:p>
    <w:p w:rsidR="00506AE9" w:rsidRDefault="00506AE9">
      <w:r>
        <w:t>(    ) Miladi takvim ve hicri takvim  arasında zaman farkı yoktur.</w:t>
      </w:r>
    </w:p>
    <w:p w:rsidR="00506AE9" w:rsidRDefault="00506AE9">
      <w:r>
        <w:t>(    ) Teknolojinin yararları olduğu gibi zararları da vardır.</w:t>
      </w:r>
    </w:p>
    <w:p w:rsidR="00506AE9" w:rsidRDefault="00506AE9">
      <w:r>
        <w:t>(    ) Televizyon izlemek temel ihtiyaçlarımızdandır.</w:t>
      </w:r>
    </w:p>
    <w:p w:rsidR="00506AE9" w:rsidRDefault="00506AE9">
      <w:r>
        <w:t>(    ) Ampülü Graham Bell icat etmiştir.</w:t>
      </w:r>
    </w:p>
    <w:p w:rsidR="00506AE9" w:rsidRDefault="00506AE9">
      <w:r>
        <w:t>S.8. Tüm çağların en önemli icadı olarak görsellerdeki buluşlardan hangisini  söyleyebiliriz.</w:t>
      </w:r>
    </w:p>
    <w:p w:rsidR="00506AE9" w:rsidRDefault="00506AE9">
      <w:pPr>
        <w:rPr>
          <w:noProof/>
          <w:lang w:eastAsia="tr-TR"/>
        </w:rPr>
      </w:pPr>
      <w:r>
        <w:t xml:space="preserve">a)     </w:t>
      </w:r>
      <w:r w:rsidRPr="002C1126">
        <w:rPr>
          <w:noProof/>
          <w:lang w:eastAsia="tr-TR"/>
        </w:rPr>
        <w:pict>
          <v:shape id="Resim 46" o:spid="_x0000_i1039" type="#_x0000_t75" alt="http://t3.gstatic.com/images?q=tbn:ANd9GcTC9ac_3S55n5wOafz_Ofq4mxQap8FNNd6hnclTUaAGVmbsPvX2eQ" style="width:48.75pt;height:36pt;visibility:visible">
            <v:imagedata r:id="rId18" o:title=""/>
          </v:shape>
        </w:pict>
      </w:r>
      <w:r>
        <w:t xml:space="preserve">         b)</w:t>
      </w:r>
      <w:r w:rsidRPr="006D6DE6">
        <w:rPr>
          <w:noProof/>
          <w:lang w:eastAsia="tr-TR"/>
        </w:rPr>
        <w:t xml:space="preserve"> </w:t>
      </w:r>
      <w:r w:rsidRPr="002C1126">
        <w:rPr>
          <w:noProof/>
          <w:lang w:eastAsia="tr-TR"/>
        </w:rPr>
        <w:pict>
          <v:shape id="_x0000_i1040" type="#_x0000_t75" alt="http://t2.gstatic.com/images?q=tbn:ANd9GcRCcpUAashZy2Ad2dCs5i_dl5L_ovnhWJm_5Tse59uNwW-FEyIToQ" style="width:64.5pt;height:48pt;visibility:visible">
            <v:imagedata r:id="rId19" o:title=""/>
          </v:shape>
        </w:pict>
      </w:r>
      <w:r>
        <w:rPr>
          <w:noProof/>
          <w:lang w:eastAsia="tr-TR"/>
        </w:rPr>
        <w:t xml:space="preserve">           c)   </w:t>
      </w:r>
      <w:r w:rsidRPr="002C1126">
        <w:rPr>
          <w:noProof/>
          <w:lang w:eastAsia="tr-TR"/>
        </w:rPr>
        <w:pict>
          <v:shape id="Resim 49" o:spid="_x0000_i1041" type="#_x0000_t75" alt="http://www.gulum.net/kartlari-resimleri/araba-resimleri/images/araba-resmi1.jpg" style="width:68.25pt;height:45pt;visibility:visible">
            <v:imagedata r:id="rId20" o:title=""/>
          </v:shape>
        </w:pict>
      </w:r>
      <w:r>
        <w:rPr>
          <w:noProof/>
          <w:lang w:eastAsia="tr-TR"/>
        </w:rPr>
        <w:t xml:space="preserve">        d) </w:t>
      </w:r>
      <w:r w:rsidRPr="002C1126">
        <w:rPr>
          <w:noProof/>
          <w:lang w:eastAsia="tr-TR"/>
        </w:rPr>
        <w:pict>
          <v:shape id="Resim 52" o:spid="_x0000_i1042" type="#_x0000_t75" alt="http://t2.gstatic.com/images?q=tbn:ANd9GcTPM-3bXebdsxXoI0i8MOL4QCY3u6pcpyPhv9Lm3iSr8AwCg4rPHg" style="width:49.5pt;height:49.5pt;visibility:visible">
            <v:imagedata r:id="rId21" o:title=""/>
          </v:shape>
        </w:pict>
      </w:r>
    </w:p>
    <w:p w:rsidR="00506AE9" w:rsidRDefault="00506AE9">
      <w:pPr>
        <w:rPr>
          <w:noProof/>
          <w:lang w:eastAsia="tr-TR"/>
        </w:rPr>
      </w:pPr>
      <w:r>
        <w:rPr>
          <w:noProof/>
          <w:lang w:eastAsia="tr-TR"/>
        </w:rPr>
        <w:t>S.9. Aşağıdaki teknoloj,k ürünlerden hangisini gereğinden fazla kullanırsak hem fiziksel gelişimimiz hem de sosyal ilişkilerimiz zarar görür?</w:t>
      </w:r>
    </w:p>
    <w:p w:rsidR="00506AE9" w:rsidRDefault="00506AE9">
      <w:pPr>
        <w:rPr>
          <w:noProof/>
          <w:lang w:eastAsia="tr-TR"/>
        </w:rPr>
      </w:pPr>
      <w:r>
        <w:rPr>
          <w:noProof/>
          <w:lang w:eastAsia="tr-TR"/>
        </w:rPr>
        <w:t>a) Buzdolabı      b)Bilgisayar      c) Çamaşır makinesi        d)   Ütü</w:t>
      </w:r>
    </w:p>
    <w:p w:rsidR="00506AE9" w:rsidRDefault="00506AE9">
      <w:pPr>
        <w:rPr>
          <w:noProof/>
          <w:lang w:eastAsia="tr-TR"/>
        </w:rPr>
      </w:pPr>
      <w:r>
        <w:rPr>
          <w:noProof/>
          <w:lang w:eastAsia="tr-TR"/>
        </w:rPr>
        <w:t>S.10. Hangi seçenekteki teknolojik ürün ve kullanıldığı alan yanlış eşleştirilmiştir?</w:t>
      </w:r>
    </w:p>
    <w:p w:rsidR="00506AE9" w:rsidRDefault="00506AE9">
      <w:pPr>
        <w:rPr>
          <w:noProof/>
          <w:lang w:eastAsia="tr-TR"/>
        </w:rPr>
      </w:pPr>
      <w:r>
        <w:rPr>
          <w:noProof/>
          <w:lang w:eastAsia="tr-TR"/>
        </w:rPr>
        <w:t>a) Telefon- İletişim     b) Çamaşır Makinesi – Ulaşım</w:t>
      </w:r>
    </w:p>
    <w:p w:rsidR="00506AE9" w:rsidRDefault="00506AE9">
      <w:pPr>
        <w:rPr>
          <w:noProof/>
          <w:lang w:eastAsia="tr-TR"/>
        </w:rPr>
      </w:pPr>
      <w:r>
        <w:rPr>
          <w:noProof/>
          <w:lang w:eastAsia="tr-TR"/>
        </w:rPr>
        <w:t>c) Ampül – Aydınlatma       d) Steteskop – Sağlık</w:t>
      </w:r>
    </w:p>
    <w:p w:rsidR="00506AE9" w:rsidRDefault="00506AE9">
      <w:pPr>
        <w:rPr>
          <w:noProof/>
          <w:lang w:eastAsia="tr-TR"/>
        </w:rPr>
      </w:pPr>
      <w:r>
        <w:rPr>
          <w:noProof/>
          <w:lang w:eastAsia="tr-TR"/>
        </w:rPr>
        <w:t>S.11. Hz. Muhammedin Mekke’den Medine’ye göç etmesini başlangıç olarak kabul eden takvim aşağıdakilerden hangisidir?</w:t>
      </w:r>
    </w:p>
    <w:p w:rsidR="00506AE9" w:rsidRDefault="00506AE9">
      <w:pPr>
        <w:rPr>
          <w:noProof/>
          <w:lang w:eastAsia="tr-TR"/>
        </w:rPr>
      </w:pPr>
      <w:r>
        <w:rPr>
          <w:noProof/>
          <w:lang w:eastAsia="tr-TR"/>
        </w:rPr>
        <w:t>a) 12 Hayvanlı Türk Takvimi        b) Celali Takvim      c)  Hicri Takvim     d)    Miladi Takvim</w:t>
      </w:r>
    </w:p>
    <w:p w:rsidR="00506AE9" w:rsidRDefault="00506AE9">
      <w:pPr>
        <w:rPr>
          <w:noProof/>
          <w:lang w:eastAsia="tr-TR"/>
        </w:rPr>
      </w:pPr>
      <w:r>
        <w:rPr>
          <w:noProof/>
          <w:lang w:eastAsia="tr-TR"/>
        </w:rPr>
        <w:t>S.12. Aşağıdaki saat türlerinden hangisi sadece gündüz kullanılabilir?</w:t>
      </w:r>
    </w:p>
    <w:p w:rsidR="00506AE9" w:rsidRDefault="00506AE9">
      <w:r>
        <w:rPr>
          <w:noProof/>
          <w:lang w:eastAsia="tr-TR"/>
        </w:rPr>
        <w:t xml:space="preserve">a) </w:t>
      </w:r>
      <w:r w:rsidRPr="002C1126">
        <w:rPr>
          <w:noProof/>
          <w:lang w:eastAsia="tr-TR"/>
        </w:rPr>
        <w:pict>
          <v:shape id="Resim 55" o:spid="_x0000_i1043" type="#_x0000_t75" alt="http://t1.gstatic.com/images?q=tbn:ANd9GcRgZh3iQEdFgsUP2zJx1l7xZcXVBxcqirbcojUHXVZ_tLrt2sPa" style="width:60pt;height:64.5pt;visibility:visible">
            <v:imagedata r:id="rId22" o:title=""/>
          </v:shape>
        </w:pict>
      </w:r>
      <w:r>
        <w:rPr>
          <w:noProof/>
          <w:lang w:eastAsia="tr-TR"/>
        </w:rPr>
        <w:t xml:space="preserve">        b)     </w:t>
      </w:r>
      <w:r w:rsidRPr="002C1126">
        <w:rPr>
          <w:noProof/>
          <w:lang w:eastAsia="tr-TR"/>
        </w:rPr>
        <w:pict>
          <v:shape id="Resim 58" o:spid="_x0000_i1044" type="#_x0000_t75" alt="http://t1.gstatic.com/images?q=tbn:ANd9GcS60y11jcA0-LBb4gnt9fPkuVsd-DQz36E0bkxoLW6CGPE_yBYbRQ" style="width:77.25pt;height:64.5pt;visibility:visible">
            <v:imagedata r:id="rId23" o:title=""/>
          </v:shape>
        </w:pict>
      </w:r>
      <w:r>
        <w:rPr>
          <w:noProof/>
          <w:lang w:eastAsia="tr-TR"/>
        </w:rPr>
        <w:t xml:space="preserve">         c)     </w:t>
      </w:r>
      <w:r w:rsidRPr="002C1126">
        <w:rPr>
          <w:noProof/>
          <w:lang w:eastAsia="tr-TR"/>
        </w:rPr>
        <w:pict>
          <v:shape id="Resim 61" o:spid="_x0000_i1045" type="#_x0000_t75" alt="http://t1.gstatic.com/images?q=tbn:ANd9GcQThyl2Y0S144r5j8iDZCUvJ4hOkyBOFBcFcsQB7sFfaQR6dqSS" style="width:44.25pt;height:66pt;visibility:visible">
            <v:imagedata r:id="rId24" o:title=""/>
          </v:shape>
        </w:pict>
      </w:r>
      <w:r>
        <w:rPr>
          <w:noProof/>
          <w:lang w:eastAsia="tr-TR"/>
        </w:rPr>
        <w:t xml:space="preserve">       d)   </w:t>
      </w:r>
      <w:r w:rsidRPr="002C1126">
        <w:rPr>
          <w:noProof/>
          <w:lang w:eastAsia="tr-TR"/>
        </w:rPr>
        <w:pict>
          <v:shape id="Resim 64" o:spid="_x0000_i1046" type="#_x0000_t75" alt="http://t0.gstatic.com/images?q=tbn:ANd9GcTs5SLOY8OSTMQRtHYxPBBzVqLU4tVD6j2_FpC3IybmmEBasq7PEg" style="width:74.25pt;height:66pt;visibility:visible">
            <v:imagedata r:id="rId25" o:title=""/>
          </v:shape>
        </w:pict>
      </w:r>
    </w:p>
    <w:p w:rsidR="00506AE9" w:rsidRDefault="00506AE9">
      <w:hyperlink r:id="rId26" w:history="1">
        <w:r>
          <w:rPr>
            <w:rStyle w:val="Hyperlink"/>
            <w:rFonts w:ascii="Tahoma" w:hAnsi="Tahoma" w:cs="Tahoma"/>
            <w:b/>
            <w:bCs/>
            <w:sz w:val="20"/>
            <w:szCs w:val="20"/>
          </w:rPr>
          <w:t>www.sorubak.com</w:t>
        </w:r>
      </w:hyperlink>
    </w:p>
    <w:sectPr w:rsidR="00506AE9" w:rsidSect="00A268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82992"/>
    <w:rsid w:val="000E6C4D"/>
    <w:rsid w:val="001472A9"/>
    <w:rsid w:val="001D0D10"/>
    <w:rsid w:val="002C1126"/>
    <w:rsid w:val="003521E2"/>
    <w:rsid w:val="00506AE9"/>
    <w:rsid w:val="006D6DE6"/>
    <w:rsid w:val="006F79F4"/>
    <w:rsid w:val="00831D61"/>
    <w:rsid w:val="008F539F"/>
    <w:rsid w:val="00A26891"/>
    <w:rsid w:val="00A539A0"/>
    <w:rsid w:val="00B90E7B"/>
    <w:rsid w:val="00C0638C"/>
    <w:rsid w:val="00C82992"/>
    <w:rsid w:val="00F218CB"/>
    <w:rsid w:val="00FF1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89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E6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E6C4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539A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theme" Target="theme/theme1.xml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89</TotalTime>
  <Pages>2</Pages>
  <Words>468</Words>
  <Characters>2669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>www.sorubak.com</cp:keywords>
  <dc:description/>
  <cp:lastModifiedBy>edanur</cp:lastModifiedBy>
  <cp:revision>2</cp:revision>
  <dcterms:created xsi:type="dcterms:W3CDTF">2012-03-06T17:58:00Z</dcterms:created>
  <dcterms:modified xsi:type="dcterms:W3CDTF">2012-03-10T11:13:00Z</dcterms:modified>
  <cp:category>www.sorubak.com</cp:category>
</cp:coreProperties>
</file>