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95" w:rsidRDefault="00C75E95">
      <w:r>
        <w:t>S.1. Aşağıda ki cümleleri uygun sözcüklerle tamamlayınız.(10 PUAN)</w:t>
      </w:r>
    </w:p>
    <w:p w:rsidR="00C75E95" w:rsidRPr="00923862" w:rsidRDefault="00C75E95">
      <w:pPr>
        <w:rPr>
          <w:b/>
          <w:i/>
        </w:rPr>
      </w:pPr>
      <w:r w:rsidRPr="00923862">
        <w:rPr>
          <w:b/>
          <w:i/>
        </w:rPr>
        <w:t>Yapay-görme-doğal-şiddeti-madde-enerji-ışığa-gürültü-yıldızları</w:t>
      </w:r>
      <w:r>
        <w:rPr>
          <w:b/>
          <w:i/>
        </w:rPr>
        <w:t>-önümüzü-sallanma-ışık-hızı-d</w:t>
      </w:r>
      <w:r w:rsidRPr="00923862">
        <w:rPr>
          <w:b/>
          <w:i/>
        </w:rPr>
        <w:t>önme-</w:t>
      </w:r>
      <w:r>
        <w:rPr>
          <w:b/>
          <w:i/>
        </w:rPr>
        <w:t>kulağımıza-yapay</w:t>
      </w:r>
    </w:p>
    <w:p w:rsidR="00C75E95" w:rsidRDefault="00C75E95">
      <w:r>
        <w:t>Bitkiler yaprak, dal ve çiçekleriyle  ………………………..  doğru yönelirler.</w:t>
      </w:r>
    </w:p>
    <w:p w:rsidR="00C75E95" w:rsidRDefault="00C75E95">
      <w:r>
        <w:t>Dünya güneşin etrafında …………………….. hareketi yapar.</w:t>
      </w:r>
    </w:p>
    <w:p w:rsidR="00C75E95" w:rsidRDefault="00C75E95">
      <w:r>
        <w:t>Karanlık ortamlarda ………………………. olayı gerçekleşmez.</w:t>
      </w:r>
    </w:p>
    <w:p w:rsidR="00C75E95" w:rsidRDefault="00C75E95">
      <w:r>
        <w:t>Ampül ve mum ……………… ışık kaynaklarıdır.</w:t>
      </w:r>
    </w:p>
    <w:p w:rsidR="00C75E95" w:rsidRDefault="00C75E95">
      <w:r>
        <w:t>Işık kirliliği geceleri ………………………görmemizi engeller.</w:t>
      </w:r>
    </w:p>
    <w:p w:rsidR="00C75E95" w:rsidRDefault="00C75E95">
      <w:r>
        <w:t>Çevremizdeki her ses ……………………….. gelir.</w:t>
      </w:r>
    </w:p>
    <w:p w:rsidR="00C75E95" w:rsidRDefault="00C75E95">
      <w:r>
        <w:t>Müzik aletleri …………………………..ses kaynağıdır.</w:t>
      </w:r>
    </w:p>
    <w:p w:rsidR="00C75E95" w:rsidRDefault="00C75E95">
      <w:r>
        <w:t>Sesin kuvvetli veya hafif olmasına sesin ……………………… denir.</w:t>
      </w:r>
    </w:p>
    <w:p w:rsidR="00C75E95" w:rsidRDefault="00C75E95">
      <w:r>
        <w:t>Ses bir ………………… kaynağıdır.</w:t>
      </w:r>
    </w:p>
    <w:p w:rsidR="00C75E95" w:rsidRDefault="00C75E95">
      <w:r>
        <w:t>İnsanları rahatsız eden düzensiz seslere ……………………… denir.</w:t>
      </w:r>
    </w:p>
    <w:p w:rsidR="00C75E95" w:rsidRDefault="00C75E95">
      <w:r>
        <w:t>S.2. Aşağıda ki cümlerlerden doğru olanların başına (D) yanlış olanların başına (Y) koyunuz.(10 PUAN)</w:t>
      </w:r>
    </w:p>
    <w:p w:rsidR="00C75E95" w:rsidRDefault="00C75E95">
      <w:r>
        <w:t>(    ) Çevremizdeki bütün varlıklar hareketsizdir.</w:t>
      </w:r>
    </w:p>
    <w:p w:rsidR="00C75E95" w:rsidRDefault="00C75E95">
      <w:r>
        <w:t>(    ) Cansız varlıklar kendi kendine hareket edemezler.</w:t>
      </w:r>
    </w:p>
    <w:p w:rsidR="00C75E95" w:rsidRDefault="00C75E95">
      <w:r>
        <w:t>(    ) Hareket halindeki bir bisikletin frenine basılırsa bisiklet hızlanır.</w:t>
      </w:r>
    </w:p>
    <w:p w:rsidR="00C75E95" w:rsidRDefault="00C75E95">
      <w:r>
        <w:t>(    ) Çantamızı taşırken bir kuvvet uygularız.</w:t>
      </w:r>
    </w:p>
    <w:p w:rsidR="00C75E95" w:rsidRDefault="00C75E95">
      <w:r>
        <w:t>(    ) Güneş hem ısı hem de ışık kaynağımızdır.</w:t>
      </w:r>
    </w:p>
    <w:p w:rsidR="00C75E95" w:rsidRDefault="00C75E95">
      <w:r>
        <w:t>(    ) Etrafına ışık yayan her şey doğal ışık kaynağıdır.</w:t>
      </w:r>
    </w:p>
    <w:p w:rsidR="00C75E95" w:rsidRDefault="00C75E95">
      <w:r>
        <w:t>(    ) Işık bir enerji değildir.</w:t>
      </w:r>
    </w:p>
    <w:p w:rsidR="00C75E95" w:rsidRDefault="00C75E95">
      <w:r>
        <w:t>(    ) Işık kirliliği doğadaki canlıları etkilemez.</w:t>
      </w:r>
    </w:p>
    <w:p w:rsidR="00C75E95" w:rsidRDefault="00C75E95">
      <w:r>
        <w:t>(    ) Gürültülü ortamlar dikkat dağınıklığına neden olur.</w:t>
      </w:r>
    </w:p>
    <w:p w:rsidR="00C75E95" w:rsidRDefault="00C75E95">
      <w:r>
        <w:t>(    ) Titreşim sesin oluşmasını sağlar.</w:t>
      </w:r>
    </w:p>
    <w:p w:rsidR="00C75E95" w:rsidRDefault="00C75E95">
      <w:r>
        <w:t>S.3.Aşağıdaki varlıklardan hangisi doğal ses kaynağı değildir.</w:t>
      </w:r>
      <w:r w:rsidRPr="00224BAB">
        <w:t xml:space="preserve"> </w:t>
      </w:r>
      <w:r>
        <w:t>(5 PUAN)</w:t>
      </w:r>
    </w:p>
    <w:p w:rsidR="00C75E95" w:rsidRDefault="00C75E95">
      <w:r>
        <w:t xml:space="preserve">a)  </w:t>
      </w:r>
      <w:r w:rsidRPr="00790AB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t0.gstatic.com/images?q=tbn:ANd9GcSWKmPmer072lOCunnWsIflookS5wjWnr5SFk0Uik0lU73cEcsuRg" style="width:39pt;height:29.25pt;visibility:visible">
            <v:imagedata r:id="rId7" o:title=""/>
          </v:shape>
        </w:pict>
      </w:r>
      <w:r>
        <w:t xml:space="preserve">    b)   </w:t>
      </w:r>
      <w:r w:rsidRPr="00790AB3">
        <w:rPr>
          <w:noProof/>
          <w:lang w:eastAsia="tr-TR"/>
        </w:rPr>
        <w:pict>
          <v:shape id="Resim 4" o:spid="_x0000_i1026" type="#_x0000_t75" alt="http://t3.gstatic.com/images?q=tbn:ANd9GcR4mjBGUfX-KSB1LQxboY8fcKhbgq5NOCw5Ef7S5XwCAt4v2H2T" style="width:33.75pt;height:25.5pt;visibility:visible">
            <v:imagedata r:id="rId8" o:title=""/>
          </v:shape>
        </w:pict>
      </w:r>
      <w:r>
        <w:t xml:space="preserve">     c) </w:t>
      </w:r>
      <w:r w:rsidRPr="00790AB3">
        <w:rPr>
          <w:noProof/>
          <w:lang w:eastAsia="tr-TR"/>
        </w:rPr>
        <w:pict>
          <v:shape id="Resim 7" o:spid="_x0000_i1027" type="#_x0000_t75" alt="http://science.lotsoflessons.com/weather/science_thunder.gif" style="width:39pt;height:27.75pt;visibility:visible">
            <v:imagedata r:id="rId9" o:title=""/>
          </v:shape>
        </w:pict>
      </w:r>
      <w:r>
        <w:t xml:space="preserve">     d)   </w:t>
      </w:r>
      <w:r w:rsidRPr="00790AB3">
        <w:rPr>
          <w:noProof/>
          <w:lang w:eastAsia="tr-TR"/>
        </w:rPr>
        <w:pict>
          <v:shape id="Resim 10" o:spid="_x0000_i1028" type="#_x0000_t75" alt="http://t3.gstatic.com/images?q=tbn:ANd9GcQfaIDg-8-EJE7Td5Hae89kz0p_8tU8O5Hj9hw02gkJ9VPsPkas" style="width:28.5pt;height:32.25pt;visibility:visible">
            <v:imagedata r:id="rId10" o:title=""/>
          </v:shape>
        </w:pict>
      </w:r>
    </w:p>
    <w:p w:rsidR="00C75E95" w:rsidRDefault="00C75E95">
      <w:r>
        <w:t>S.4. Tren durağa gelip, durakta yolcu indirip, yoluna devam ediyor. Bu süre içerisinde tren sesini dinleyen Gamze aşağıdakilerden hangisini kanıtlamak istemektedir.</w:t>
      </w:r>
      <w:r w:rsidRPr="00224BAB">
        <w:t xml:space="preserve"> </w:t>
      </w:r>
      <w:r>
        <w:t>(5 PUAN)</w:t>
      </w:r>
    </w:p>
    <w:p w:rsidR="00C75E95" w:rsidRDefault="00C75E95">
      <w:r>
        <w:t>a) Farklı ses kaynaklarının şiddeti de farklıdır.</w:t>
      </w:r>
    </w:p>
    <w:p w:rsidR="00C75E95" w:rsidRDefault="00C75E95">
      <w:r>
        <w:t>b) Farklı ses kaynaklarından farklı ses çıkar.</w:t>
      </w:r>
    </w:p>
    <w:p w:rsidR="00C75E95" w:rsidRDefault="00C75E95">
      <w:r>
        <w:t>c) Sesin şiddeti ses kaynağının uzaklığına bağlıdır.</w:t>
      </w:r>
    </w:p>
    <w:p w:rsidR="00C75E95" w:rsidRDefault="00C75E95">
      <w:r>
        <w:t>d) Hareket eden cisimler de ses çıkartır.</w:t>
      </w:r>
    </w:p>
    <w:p w:rsidR="00C75E95" w:rsidRDefault="00C75E95">
      <w:r>
        <w:t>S.5. Aydınlatma araçlarını geçmişten günümüze doğru sıralarsak aşağıdakilerden hangisi doğru olacaktır?</w:t>
      </w:r>
      <w:r w:rsidRPr="00224BAB">
        <w:t xml:space="preserve"> </w:t>
      </w:r>
      <w:r>
        <w:t>(5 PUAN)</w:t>
      </w:r>
    </w:p>
    <w:p w:rsidR="00C75E95" w:rsidRDefault="00C75E95">
      <w:r>
        <w:sym w:font="Wingdings" w:char="F074"/>
      </w:r>
      <w:r w:rsidRPr="00790AB3">
        <w:rPr>
          <w:noProof/>
          <w:lang w:eastAsia="tr-TR"/>
        </w:rPr>
        <w:pict>
          <v:shape id="Resim 13" o:spid="_x0000_i1029" type="#_x0000_t75" alt="http://t0.gstatic.com/images?q=tbn:ANd9GcSDwQ8-YF5GDAH2y3hAZetHXWoNRl_pdEr9CFN5nLOaIoPhrD9U8g" style="width:29.25pt;height:44.25pt;visibility:visible">
            <v:imagedata r:id="rId11" o:title=""/>
          </v:shape>
        </w:pict>
      </w:r>
      <w:r>
        <w:sym w:font="Wingdings" w:char="F06C"/>
      </w:r>
      <w:r>
        <w:t xml:space="preserve"> </w:t>
      </w:r>
      <w:r w:rsidRPr="00790AB3">
        <w:rPr>
          <w:noProof/>
          <w:lang w:eastAsia="tr-TR"/>
        </w:rPr>
        <w:pict>
          <v:shape id="Resim 16" o:spid="_x0000_i1030" type="#_x0000_t75" alt="http://t2.gstatic.com/images?q=tbn:ANd9GcQS1emkPPeWJ__etjCN3uplhUxvC-y3OcOTm-Kb6cv5w1cc_FlI" style="width:18pt;height:27pt;visibility:visible">
            <v:imagedata r:id="rId12" o:title=""/>
          </v:shape>
        </w:pict>
      </w:r>
      <w:r>
        <w:t xml:space="preserve">   </w:t>
      </w:r>
      <w:r>
        <w:sym w:font="Wingdings" w:char="F06E"/>
      </w:r>
      <w:r>
        <w:t xml:space="preserve">  </w:t>
      </w:r>
      <w:r w:rsidRPr="00790AB3">
        <w:rPr>
          <w:noProof/>
          <w:lang w:eastAsia="tr-TR"/>
        </w:rPr>
        <w:pict>
          <v:shape id="Resim 19" o:spid="_x0000_i1031" type="#_x0000_t75" alt="http://t1.gstatic.com/images?q=tbn:ANd9GcSmGHymfp_GeNHCN9rQqNwrAn_2Y_JszKKpXh2QUWIMpX6tEPkC" style="width:23.25pt;height:44.25pt;visibility:visible">
            <v:imagedata r:id="rId13" o:title=""/>
          </v:shape>
        </w:pict>
      </w:r>
      <w:r>
        <w:t xml:space="preserve">  </w:t>
      </w:r>
      <w:r>
        <w:sym w:font="Wingdings" w:char="F06F"/>
      </w:r>
      <w:r>
        <w:t xml:space="preserve"> </w:t>
      </w:r>
      <w:r w:rsidRPr="00790AB3">
        <w:rPr>
          <w:noProof/>
          <w:lang w:eastAsia="tr-TR"/>
        </w:rPr>
        <w:pict>
          <v:shape id="Resim 22" o:spid="_x0000_i1032" type="#_x0000_t75" alt="http://t3.gstatic.com/images?q=tbn:ANd9GcTqJH00Y8ZfPkZu39scGZJg_e1GR_J_eq5Dc_ruGUnV9hlEUUWpoA" style="width:27.75pt;height:40.5pt;visibility:visible">
            <v:imagedata r:id="rId14" o:title=""/>
          </v:shape>
        </w:pict>
      </w:r>
      <w:r>
        <w:t xml:space="preserve">    </w:t>
      </w:r>
      <w:r>
        <w:sym w:font="Wingdings" w:char="F076"/>
      </w:r>
      <w:r w:rsidRPr="00790AB3">
        <w:rPr>
          <w:noProof/>
          <w:lang w:eastAsia="tr-TR"/>
        </w:rPr>
        <w:pict>
          <v:shape id="Resim 25" o:spid="_x0000_i1033" type="#_x0000_t75" alt="http://t3.gstatic.com/images?q=tbn:ANd9GcQdmEA_i-TC5GWLCUJCWzAlRvcu1KiCIhQtiYAqBTG3cvgjkheq" style="width:40.5pt;height:40.5pt;visibility:visible">
            <v:imagedata r:id="rId15" o:title=""/>
          </v:shape>
        </w:pict>
      </w:r>
    </w:p>
    <w:p w:rsidR="00C75E95" w:rsidRDefault="00C75E95" w:rsidP="004F6F3F">
      <w:pPr>
        <w:pStyle w:val="ListParagraph"/>
        <w:numPr>
          <w:ilvl w:val="0"/>
          <w:numId w:val="2"/>
        </w:numPr>
      </w:pPr>
      <w:r>
        <w:sym w:font="Wingdings" w:char="F076"/>
      </w:r>
      <w:r>
        <w:t xml:space="preserve">  </w:t>
      </w:r>
      <w:r>
        <w:sym w:font="Wingdings" w:char="F06F"/>
      </w:r>
      <w:r>
        <w:t xml:space="preserve">   </w:t>
      </w:r>
      <w:r>
        <w:sym w:font="Wingdings" w:char="F06E"/>
      </w:r>
      <w:r>
        <w:t xml:space="preserve">   </w:t>
      </w:r>
      <w:r>
        <w:sym w:font="Wingdings" w:char="F06C"/>
      </w:r>
      <w:r>
        <w:t xml:space="preserve">   </w:t>
      </w:r>
      <w:r>
        <w:sym w:font="Wingdings" w:char="F074"/>
      </w:r>
      <w:r>
        <w:t xml:space="preserve">            b) </w:t>
      </w:r>
      <w:r>
        <w:sym w:font="Wingdings" w:char="F074"/>
      </w:r>
      <w:r>
        <w:t xml:space="preserve">  </w:t>
      </w:r>
      <w:r>
        <w:sym w:font="Wingdings" w:char="F06C"/>
      </w:r>
      <w:r>
        <w:t xml:space="preserve">  </w:t>
      </w:r>
      <w:r>
        <w:sym w:font="Wingdings" w:char="F06E"/>
      </w:r>
      <w:r>
        <w:t xml:space="preserve">  </w:t>
      </w:r>
      <w:r>
        <w:sym w:font="Wingdings" w:char="F06F"/>
      </w:r>
      <w:r>
        <w:t xml:space="preserve">  </w:t>
      </w:r>
      <w:r>
        <w:sym w:font="Wingdings" w:char="F076"/>
      </w:r>
      <w:r>
        <w:t xml:space="preserve">   </w:t>
      </w:r>
    </w:p>
    <w:p w:rsidR="00C75E95" w:rsidRDefault="00C75E95" w:rsidP="00224BAB">
      <w:r>
        <w:t xml:space="preserve">        c)     </w:t>
      </w:r>
      <w:r>
        <w:sym w:font="Wingdings" w:char="F074"/>
      </w:r>
      <w:r>
        <w:t xml:space="preserve">  </w:t>
      </w:r>
      <w:r>
        <w:sym w:font="Wingdings" w:char="F06E"/>
      </w:r>
      <w:r>
        <w:t xml:space="preserve">  </w:t>
      </w:r>
      <w:r>
        <w:sym w:font="Wingdings" w:char="F06F"/>
      </w:r>
      <w:r>
        <w:t xml:space="preserve">  </w:t>
      </w:r>
      <w:r>
        <w:sym w:font="Wingdings" w:char="F06C"/>
      </w:r>
      <w:r>
        <w:t xml:space="preserve">  </w:t>
      </w:r>
      <w:r>
        <w:sym w:font="Wingdings" w:char="F076"/>
      </w:r>
      <w:r>
        <w:t xml:space="preserve">             d) </w:t>
      </w:r>
      <w:r>
        <w:sym w:font="Wingdings" w:char="F074"/>
      </w:r>
      <w:r>
        <w:t xml:space="preserve">   </w:t>
      </w:r>
      <w:r>
        <w:sym w:font="Wingdings" w:char="F06F"/>
      </w:r>
      <w:r>
        <w:t xml:space="preserve">  </w:t>
      </w:r>
      <w:r>
        <w:sym w:font="Wingdings" w:char="F06E"/>
      </w:r>
      <w:r>
        <w:t xml:space="preserve">  </w:t>
      </w:r>
      <w:r>
        <w:sym w:font="Wingdings" w:char="F076"/>
      </w:r>
      <w:r>
        <w:t xml:space="preserve">  </w:t>
      </w:r>
      <w:r>
        <w:sym w:font="Wingdings" w:char="F06C"/>
      </w:r>
    </w:p>
    <w:p w:rsidR="00C75E95" w:rsidRDefault="00C75E95" w:rsidP="004F6F3F">
      <w:r>
        <w:t>S.6. Aşağıdakilerden hangisi bir ses kaynağı değildir?</w:t>
      </w:r>
      <w:r w:rsidRPr="00224BAB">
        <w:t xml:space="preserve"> </w:t>
      </w:r>
      <w:r>
        <w:t>(5 PUAN)</w:t>
      </w:r>
    </w:p>
    <w:p w:rsidR="00C75E95" w:rsidRDefault="00C75E95" w:rsidP="004F6F3F">
      <w:r>
        <w:t>a) Flüt    b) Duvar    c) Köpek     d) Gitar</w:t>
      </w:r>
    </w:p>
    <w:p w:rsidR="00C75E95" w:rsidRDefault="00C75E95" w:rsidP="004F6F3F">
      <w:r>
        <w:t>S.7. Gereğinden fazla ve yerinde olmayan aydınlatmanın neden olduğu kirlilik aşağıdakilerden hangisidir?</w:t>
      </w:r>
      <w:r w:rsidRPr="00224BAB">
        <w:t xml:space="preserve"> </w:t>
      </w:r>
      <w:r>
        <w:t>(5 PUAN)</w:t>
      </w:r>
    </w:p>
    <w:p w:rsidR="00C75E95" w:rsidRDefault="00C75E95" w:rsidP="004F6F3F">
      <w:r>
        <w:t xml:space="preserve">a) Çevre kirliliği          b) ışık kirliliği  </w:t>
      </w:r>
    </w:p>
    <w:p w:rsidR="00C75E95" w:rsidRDefault="00C75E95" w:rsidP="004F6F3F">
      <w:r>
        <w:t xml:space="preserve"> c) elektrik kirliliği      d) Hava kirliliği</w:t>
      </w:r>
    </w:p>
    <w:p w:rsidR="00C75E95" w:rsidRDefault="00C75E95" w:rsidP="004F6F3F"/>
    <w:p w:rsidR="00C75E95" w:rsidRDefault="00C75E95" w:rsidP="004F6F3F">
      <w:r>
        <w:t>S.8. Aşağıdaki öğrencilerden hangilerinin verdiği bilgi doğrudur?</w:t>
      </w:r>
      <w:r w:rsidRPr="00224BAB">
        <w:t xml:space="preserve"> </w:t>
      </w:r>
      <w:r>
        <w:t>(5 PUAN)</w:t>
      </w:r>
    </w:p>
    <w:p w:rsidR="00C75E95" w:rsidRDefault="00C75E95" w:rsidP="004F6F3F">
      <w:r w:rsidRPr="00790AB3">
        <w:rPr>
          <w:noProof/>
          <w:lang w:eastAsia="tr-TR"/>
        </w:rPr>
        <w:pict>
          <v:shape id="Resim 28" o:spid="_x0000_i1034" type="#_x0000_t75" alt="Ders çalışan öğrenci" style="width:52.5pt;height:44.25pt;visibility:visible">
            <v:imagedata r:id="rId16" o:title=""/>
          </v:shape>
        </w:pict>
      </w:r>
      <w:r>
        <w:t xml:space="preserve"> Ali: Göçmen kuşlar ışık kirliliğinden etkilenirler.</w:t>
      </w:r>
    </w:p>
    <w:p w:rsidR="00C75E95" w:rsidRDefault="00C75E95" w:rsidP="004F6F3F">
      <w:r>
        <w:t>Esra: Işık kirliliği deniz kaplumbağaları yavrularının denize ulaşmasını engeller.</w:t>
      </w:r>
    </w:p>
    <w:p w:rsidR="00C75E95" w:rsidRDefault="00C75E95" w:rsidP="004F6F3F">
      <w:r>
        <w:t>Mehmet: Gökbilimciler aydınlık olan yerlerde uzayı daha rahat gözlemlerler.</w:t>
      </w:r>
    </w:p>
    <w:p w:rsidR="00C75E95" w:rsidRDefault="00C75E95" w:rsidP="00F43A5F">
      <w:pPr>
        <w:pStyle w:val="ListParagraph"/>
        <w:numPr>
          <w:ilvl w:val="0"/>
          <w:numId w:val="3"/>
        </w:numPr>
      </w:pPr>
      <w:r>
        <w:t xml:space="preserve">Yalnız Ali     b) Yalnız Esra </w:t>
      </w:r>
    </w:p>
    <w:p w:rsidR="00C75E95" w:rsidRDefault="00C75E95" w:rsidP="00F43A5F">
      <w:pPr>
        <w:ind w:left="360"/>
      </w:pPr>
      <w:r>
        <w:t>c)Ali ve Esra    d) Esra ve Mehmet</w:t>
      </w:r>
    </w:p>
    <w:p w:rsidR="00C75E95" w:rsidRDefault="00C75E95" w:rsidP="00BB68DA">
      <w:r>
        <w:t>S.9. Aşağıdakilerden hangileri doğal ışık kaynaklarıdır?</w:t>
      </w:r>
      <w:r w:rsidRPr="00224BAB">
        <w:t xml:space="preserve"> </w:t>
      </w:r>
      <w:r>
        <w:t>(5 PUAN)</w:t>
      </w:r>
    </w:p>
    <w:p w:rsidR="00C75E95" w:rsidRDefault="00C75E95" w:rsidP="00BB68DA">
      <w:r>
        <w:t xml:space="preserve">I. Ateş böceği   II. Güneş   III. Yıldız   IV. Mum </w:t>
      </w:r>
    </w:p>
    <w:p w:rsidR="00C75E95" w:rsidRDefault="00C75E95" w:rsidP="00BB68DA">
      <w:r>
        <w:t>V. Yanan odun    VI. Elektrikli Lamba</w:t>
      </w:r>
    </w:p>
    <w:p w:rsidR="00C75E95" w:rsidRDefault="00C75E95" w:rsidP="00BB68DA">
      <w:r>
        <w:t xml:space="preserve">a) I – II- VI        b)  IV-V-VI   </w:t>
      </w:r>
    </w:p>
    <w:p w:rsidR="00C75E95" w:rsidRDefault="00C75E95" w:rsidP="00BB68DA">
      <w:r>
        <w:t>c) I-II-III            d) I-III-IV</w:t>
      </w:r>
    </w:p>
    <w:p w:rsidR="00C75E95" w:rsidRDefault="00C75E95" w:rsidP="00BB68DA">
      <w:r>
        <w:t>S.10.Kendileri ışık kaynağı olmadığı halde parlak görünen cisimlere aydınlatılmış cisimler denir. Buna göre aşağıdakilerden hangisi aydınlatılmış cisim değildir?</w:t>
      </w:r>
      <w:r w:rsidRPr="00224BAB">
        <w:t xml:space="preserve"> </w:t>
      </w:r>
      <w:r>
        <w:t>(5 PUAN)</w:t>
      </w:r>
    </w:p>
    <w:p w:rsidR="00C75E95" w:rsidRDefault="00C75E95" w:rsidP="00BB68DA">
      <w:r>
        <w:t xml:space="preserve">a) </w:t>
      </w:r>
      <w:r w:rsidRPr="00790AB3">
        <w:rPr>
          <w:noProof/>
          <w:lang w:eastAsia="tr-TR"/>
        </w:rPr>
        <w:pict>
          <v:shape id="_x0000_i1035" type="#_x0000_t75" alt="http://t2.gstatic.com/images?q=tbn:ANd9GcSSW0e5X2HXXUHtTjYQz4DAThu7j-kom23YVH2aI5zp5mvfwh_P3Q" style="width:36.75pt;height:50.25pt;visibility:visible">
            <v:imagedata r:id="rId17" o:title=""/>
          </v:shape>
        </w:pict>
      </w:r>
      <w:r>
        <w:t xml:space="preserve">   b)     </w:t>
      </w:r>
      <w:r w:rsidRPr="00790AB3">
        <w:rPr>
          <w:noProof/>
          <w:lang w:eastAsia="tr-TR"/>
        </w:rPr>
        <w:pict>
          <v:shape id="_x0000_i1036" type="#_x0000_t75" alt="http://www.teknoloji.tc/wp-content/uploads/2008/11/hilal.jpg" style="width:24.75pt;height:49.5pt;visibility:visible">
            <v:imagedata r:id="rId18" o:title=""/>
          </v:shape>
        </w:pict>
      </w:r>
      <w:r>
        <w:t xml:space="preserve">    c)  </w:t>
      </w:r>
      <w:r w:rsidRPr="00790AB3">
        <w:rPr>
          <w:noProof/>
          <w:lang w:eastAsia="tr-TR"/>
        </w:rPr>
        <w:pict>
          <v:shape id="_x0000_i1037" type="#_x0000_t75" alt="http://t0.gstatic.com/images?q=tbn:ANd9GcSs2xI_a7wnDvWr0KCWlgULwP2a2C-DOzalMAZdJKlhQHm7zPJ10A" style="width:29.25pt;height:41.25pt;visibility:visible">
            <v:imagedata r:id="rId19" o:title=""/>
          </v:shape>
        </w:pict>
      </w:r>
      <w:r>
        <w:t xml:space="preserve">  d)  </w:t>
      </w:r>
      <w:r w:rsidRPr="00790AB3">
        <w:rPr>
          <w:noProof/>
          <w:lang w:eastAsia="tr-TR"/>
        </w:rPr>
        <w:pict>
          <v:shape id="_x0000_i1038" type="#_x0000_t75" alt="http://i00.i.aliimg.com/photo/v0/204755030/Metal_spoon_JSF2041_.jpg" style="width:24pt;height:48.75pt;visibility:visible">
            <v:imagedata r:id="rId20" o:title=""/>
          </v:shape>
        </w:pict>
      </w:r>
    </w:p>
    <w:p w:rsidR="00C75E95" w:rsidRDefault="00C75E95" w:rsidP="00BB68DA">
      <w:r>
        <w:t>S.11. Thomas Edison aşağıdakilerden hangisini icat etmiştir?</w:t>
      </w:r>
      <w:r w:rsidRPr="00224BAB">
        <w:t xml:space="preserve"> </w:t>
      </w:r>
      <w:r>
        <w:t>(5 PUAN)</w:t>
      </w:r>
    </w:p>
    <w:p w:rsidR="00C75E95" w:rsidRDefault="00C75E95" w:rsidP="00BB68DA">
      <w:r>
        <w:t>a) Ampül    b)Telgraf   c) Televizyon  d)Tekerlek</w:t>
      </w:r>
    </w:p>
    <w:p w:rsidR="00C75E95" w:rsidRDefault="00C75E95" w:rsidP="00BB68DA"/>
    <w:p w:rsidR="00C75E95" w:rsidRDefault="00C75E95" w:rsidP="00BB68DA">
      <w:r>
        <w:t>S.12. Aşağıdakilerden hangisi yapay ses kaynağı değildir?</w:t>
      </w:r>
      <w:r w:rsidRPr="00224BAB">
        <w:t xml:space="preserve"> </w:t>
      </w:r>
      <w:r>
        <w:t>(5 PUAN)</w:t>
      </w:r>
    </w:p>
    <w:p w:rsidR="00C75E95" w:rsidRDefault="00C75E95" w:rsidP="00BB68DA">
      <w:r>
        <w:t xml:space="preserve">a) Radyo   b) Zil     c) Şimşek   d) Televizyon </w:t>
      </w:r>
    </w:p>
    <w:p w:rsidR="00C75E95" w:rsidRDefault="00C75E95" w:rsidP="00BB68DA">
      <w:r>
        <w:t>S.13. Sesin şiddetini arttırmak için aşağıdakilerden hangisini kullanabiliriz.</w:t>
      </w:r>
      <w:r w:rsidRPr="00224BAB">
        <w:t xml:space="preserve"> </w:t>
      </w:r>
      <w:r>
        <w:t>(5 PUAN)</w:t>
      </w:r>
    </w:p>
    <w:p w:rsidR="00C75E95" w:rsidRDefault="00C75E95" w:rsidP="00BB68DA">
      <w:r>
        <w:t>a) Keman   b) Mikrofon    c) Zurna    d) Davul</w:t>
      </w:r>
    </w:p>
    <w:p w:rsidR="00C75E95" w:rsidRDefault="00C75E95" w:rsidP="00BB68DA">
      <w:r>
        <w:t>S.14. Aşağıdaki ışık kaynaklarından hangisi çevresine ısı vermez?</w:t>
      </w:r>
      <w:r w:rsidRPr="00224BAB">
        <w:t xml:space="preserve"> </w:t>
      </w:r>
      <w:r>
        <w:t>(5 PUAN)</w:t>
      </w:r>
    </w:p>
    <w:p w:rsidR="00C75E95" w:rsidRDefault="00C75E95" w:rsidP="00BB68DA">
      <w:r>
        <w:t>a)</w:t>
      </w:r>
      <w:r w:rsidRPr="003B572E">
        <w:t xml:space="preserve"> </w:t>
      </w:r>
      <w:r w:rsidRPr="00790AB3">
        <w:rPr>
          <w:noProof/>
          <w:lang w:eastAsia="tr-TR"/>
        </w:rPr>
        <w:pict>
          <v:shape id="_x0000_i1039" type="#_x0000_t75" alt="http://t1.gstatic.com/images?q=tbn:ANd9GcQZ6WdjrdmiHX8VwfgmW2ALZL-zECyW7lysCWJh8n5Bp75d-TkVkg" style="width:57.75pt;height:54pt;visibility:visible">
            <v:imagedata r:id="rId21" o:title=""/>
          </v:shape>
        </w:pict>
      </w:r>
      <w:r>
        <w:t xml:space="preserve">           b) </w:t>
      </w:r>
      <w:r w:rsidRPr="00790AB3">
        <w:rPr>
          <w:noProof/>
          <w:lang w:eastAsia="tr-TR"/>
        </w:rPr>
        <w:pict>
          <v:shape id="_x0000_i1040" type="#_x0000_t75" alt="http://t0.gstatic.com/images?q=tbn:ANd9GcRayt5jsBg8dXkspmGIEjUgD2s0bYHSR8L292R6luPNJVbqZym6" style="width:55.5pt;height:55.5pt;visibility:visible">
            <v:imagedata r:id="rId22" o:title=""/>
          </v:shape>
        </w:pict>
      </w:r>
    </w:p>
    <w:p w:rsidR="00C75E95" w:rsidRDefault="00C75E95" w:rsidP="00BB68DA">
      <w:r>
        <w:t xml:space="preserve">c) </w:t>
      </w:r>
      <w:r w:rsidRPr="00790AB3">
        <w:rPr>
          <w:noProof/>
          <w:lang w:eastAsia="tr-TR"/>
        </w:rPr>
        <w:pict>
          <v:shape id="_x0000_i1041" type="#_x0000_t75" alt="http://1.bp.blogspot.com/-If1JDDnPqsI/TmkeO7yLOAI/AAAAAAAAAdQ/Vd4AHia9mLI/s1600/mum.jpg" style="width:55.5pt;height:45pt;visibility:visible">
            <v:imagedata r:id="rId23" o:title=""/>
          </v:shape>
        </w:pict>
      </w:r>
      <w:r>
        <w:t xml:space="preserve">            d) </w:t>
      </w:r>
      <w:r w:rsidRPr="00790AB3">
        <w:rPr>
          <w:noProof/>
          <w:lang w:eastAsia="tr-TR"/>
        </w:rPr>
        <w:pict>
          <v:shape id="_x0000_i1042" type="#_x0000_t75" alt="http://t1.gstatic.com/images?q=tbn:ANd9GcQtUZSn27Dlljaa-3uNpV5apanUL4a9G5JQjb52y1Bb9XeFC5tvxA" style="width:54.75pt;height:40.5pt;visibility:visible">
            <v:imagedata r:id="rId24" o:title=""/>
          </v:shape>
        </w:pict>
      </w:r>
    </w:p>
    <w:p w:rsidR="00C75E95" w:rsidRDefault="00C75E95" w:rsidP="00BB68DA">
      <w:r>
        <w:t>S.15.Aşağıdakilerden hangisi yanlış bir ifadedir?</w:t>
      </w:r>
      <w:r w:rsidRPr="00224BAB">
        <w:t xml:space="preserve"> </w:t>
      </w:r>
      <w:r>
        <w:t>(5 PUAN)</w:t>
      </w:r>
    </w:p>
    <w:p w:rsidR="00C75E95" w:rsidRDefault="00C75E95" w:rsidP="00BB68DA">
      <w:r>
        <w:t xml:space="preserve">a)Göz görme organımızdır.   </w:t>
      </w:r>
    </w:p>
    <w:p w:rsidR="00C75E95" w:rsidRDefault="00C75E95" w:rsidP="00BB68DA">
      <w:r>
        <w:t>b) Yıldızlar güneşten aldığı ışığı yansıtan gök cisimleridir.</w:t>
      </w:r>
    </w:p>
    <w:p w:rsidR="00C75E95" w:rsidRDefault="00C75E95" w:rsidP="00BB68DA">
      <w:r>
        <w:t>c) Bazı balıklar doğal ışık kaynağıdır.</w:t>
      </w:r>
    </w:p>
    <w:p w:rsidR="00C75E95" w:rsidRDefault="00C75E95" w:rsidP="00BB68DA">
      <w:r>
        <w:t>d) En büyük ışık kaynağımız güneştir.</w:t>
      </w:r>
    </w:p>
    <w:p w:rsidR="00C75E95" w:rsidRDefault="00C75E95" w:rsidP="00BB68DA">
      <w:r>
        <w:t>S.16. Ses hangi şekilde yayılır?</w:t>
      </w:r>
      <w:r w:rsidRPr="00224BAB">
        <w:t xml:space="preserve"> </w:t>
      </w:r>
      <w:r>
        <w:t>(5 PUAN)</w:t>
      </w:r>
    </w:p>
    <w:p w:rsidR="00C75E95" w:rsidRDefault="00C75E95" w:rsidP="00BB68DA">
      <w:r>
        <w:t>a)Doğrular halinde       b))Dik olarak</w:t>
      </w:r>
    </w:p>
    <w:p w:rsidR="00C75E95" w:rsidRDefault="00C75E95" w:rsidP="00BB68DA">
      <w:r>
        <w:t>c) Dalgalar halinde        d) Yatay olarak</w:t>
      </w:r>
    </w:p>
    <w:p w:rsidR="00C75E95" w:rsidRDefault="00C75E95" w:rsidP="00BB68DA">
      <w:r>
        <w:t>S.17.Aşağıdaki hayvanlardan hangisi avlanmak için ses dalgalrından yararlanır?</w:t>
      </w:r>
      <w:r w:rsidRPr="00224BAB">
        <w:t xml:space="preserve"> </w:t>
      </w:r>
      <w:r>
        <w:t>(5 PUAN)</w:t>
      </w:r>
    </w:p>
    <w:p w:rsidR="00C75E95" w:rsidRDefault="00C75E95" w:rsidP="00BB68DA">
      <w:r>
        <w:t>a)Aslan    b) Yarasa    c) Kaplan     d) Ayı</w:t>
      </w:r>
    </w:p>
    <w:p w:rsidR="00C75E95" w:rsidRDefault="00C75E95" w:rsidP="00BB68DA">
      <w:r>
        <w:t>S.18. Aşağıdaki ifadelerden hangisi yanlıştır?</w:t>
      </w:r>
      <w:r w:rsidRPr="00224BAB">
        <w:t xml:space="preserve"> </w:t>
      </w:r>
      <w:r>
        <w:t>(5 PUAN)</w:t>
      </w:r>
    </w:p>
    <w:p w:rsidR="00C75E95" w:rsidRDefault="00C75E95" w:rsidP="00BB68DA">
      <w:r>
        <w:t>a) Sinema ve tiyatro salonlarında ses yalıtım malzemeleri kullanılır.</w:t>
      </w:r>
    </w:p>
    <w:p w:rsidR="00C75E95" w:rsidRDefault="00C75E95" w:rsidP="00BB68DA">
      <w:r>
        <w:t>b) Kadın ve erkeklerin ses telleri aynı yapıdadır.</w:t>
      </w:r>
    </w:p>
    <w:p w:rsidR="00C75E95" w:rsidRDefault="00C75E95" w:rsidP="00BB68DA">
      <w:r>
        <w:t>c) İnsanlar tüm sesleri duyamaz.</w:t>
      </w:r>
    </w:p>
    <w:p w:rsidR="00C75E95" w:rsidRDefault="00C75E95" w:rsidP="00BB68DA">
      <w:r>
        <w:t>d) Bazı hayvanlar depremi önceden duyabilir.</w:t>
      </w:r>
    </w:p>
    <w:p w:rsidR="00C75E95" w:rsidRDefault="00C75E95" w:rsidP="00BB68DA">
      <w:hyperlink r:id="rId25" w:history="1">
        <w:r>
          <w:rPr>
            <w:rStyle w:val="Hyperlink"/>
          </w:rPr>
          <w:t>www.sorubak.com</w:t>
        </w:r>
      </w:hyperlink>
    </w:p>
    <w:sectPr w:rsidR="00C75E95" w:rsidSect="003B572E">
      <w:headerReference w:type="default" r:id="rId2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E95" w:rsidRDefault="00C75E95" w:rsidP="00224BAB">
      <w:pPr>
        <w:spacing w:after="0" w:line="240" w:lineRule="auto"/>
      </w:pPr>
      <w:r>
        <w:separator/>
      </w:r>
    </w:p>
  </w:endnote>
  <w:endnote w:type="continuationSeparator" w:id="0">
    <w:p w:rsidR="00C75E95" w:rsidRDefault="00C75E95" w:rsidP="0022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E95" w:rsidRDefault="00C75E95" w:rsidP="00224BAB">
      <w:pPr>
        <w:spacing w:after="0" w:line="240" w:lineRule="auto"/>
      </w:pPr>
      <w:r>
        <w:separator/>
      </w:r>
    </w:p>
  </w:footnote>
  <w:footnote w:type="continuationSeparator" w:id="0">
    <w:p w:rsidR="00C75E95" w:rsidRDefault="00C75E95" w:rsidP="00224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95" w:rsidRPr="001472A9" w:rsidRDefault="00C75E95" w:rsidP="00224BAB">
    <w:pPr>
      <w:rPr>
        <w:rFonts w:ascii="Times New Roman" w:hAnsi="Times New Roman"/>
      </w:rPr>
    </w:pPr>
    <w:r w:rsidRPr="001472A9">
      <w:rPr>
        <w:rFonts w:ascii="Times New Roman" w:hAnsi="Times New Roman"/>
      </w:rPr>
      <w:t>Adı-S</w:t>
    </w:r>
    <w:r>
      <w:rPr>
        <w:rFonts w:ascii="Times New Roman" w:hAnsi="Times New Roman"/>
      </w:rPr>
      <w:t>oyadı:………………………………………………</w:t>
    </w:r>
    <w:r w:rsidRPr="001472A9">
      <w:rPr>
        <w:rFonts w:ascii="Times New Roman" w:hAnsi="Times New Roman"/>
      </w:rPr>
      <w:t xml:space="preserve"> Sınıf/No:…………………./………………          </w:t>
    </w:r>
  </w:p>
  <w:p w:rsidR="00C75E95" w:rsidRPr="001472A9" w:rsidRDefault="00C75E95" w:rsidP="00224BAB">
    <w:pPr>
      <w:spacing w:after="0" w:line="240" w:lineRule="auto"/>
      <w:jc w:val="center"/>
      <w:rPr>
        <w:rFonts w:ascii="Times New Roman" w:hAnsi="Times New Roman"/>
      </w:rPr>
    </w:pPr>
    <w:r w:rsidRPr="001472A9">
      <w:rPr>
        <w:rFonts w:ascii="Times New Roman" w:hAnsi="Times New Roman"/>
      </w:rPr>
      <w:t xml:space="preserve">ALİ İHSAN KALMAZ İLKÖĞRETİM OKULU 2011-2012  4. SINIFLAR </w:t>
    </w:r>
  </w:p>
  <w:p w:rsidR="00C75E95" w:rsidRDefault="00C75E95" w:rsidP="00224BAB">
    <w:pPr>
      <w:spacing w:after="0" w:line="240" w:lineRule="auto"/>
      <w:jc w:val="center"/>
    </w:pPr>
    <w:r>
      <w:rPr>
        <w:rFonts w:ascii="Times New Roman" w:hAnsi="Times New Roman"/>
      </w:rPr>
      <w:t xml:space="preserve">FEN VE TEKNOLOJİ </w:t>
    </w:r>
    <w:r w:rsidRPr="001472A9">
      <w:rPr>
        <w:rFonts w:ascii="Times New Roman" w:hAnsi="Times New Roman"/>
      </w:rPr>
      <w:t xml:space="preserve"> DERSİ </w:t>
    </w:r>
    <w:r>
      <w:rPr>
        <w:rFonts w:ascii="Times New Roman" w:hAnsi="Times New Roman"/>
      </w:rPr>
      <w:t xml:space="preserve">2. DÖNEM </w:t>
    </w:r>
    <w:r w:rsidRPr="001472A9">
      <w:rPr>
        <w:rFonts w:ascii="Times New Roman" w:hAnsi="Times New Roman"/>
      </w:rPr>
      <w:t>I. YAZILI SINAVI</w:t>
    </w:r>
  </w:p>
  <w:p w:rsidR="00C75E95" w:rsidRDefault="00C75E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02B22"/>
    <w:multiLevelType w:val="hybridMultilevel"/>
    <w:tmpl w:val="B06A40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C3442B"/>
    <w:multiLevelType w:val="hybridMultilevel"/>
    <w:tmpl w:val="25689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0549FE"/>
    <w:multiLevelType w:val="hybridMultilevel"/>
    <w:tmpl w:val="D7567E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398"/>
    <w:rsid w:val="001472A9"/>
    <w:rsid w:val="00157BFD"/>
    <w:rsid w:val="001803AC"/>
    <w:rsid w:val="001F2A45"/>
    <w:rsid w:val="00224BAB"/>
    <w:rsid w:val="003B572E"/>
    <w:rsid w:val="004978EB"/>
    <w:rsid w:val="004F6F3F"/>
    <w:rsid w:val="005D264D"/>
    <w:rsid w:val="006C6333"/>
    <w:rsid w:val="00707655"/>
    <w:rsid w:val="00772600"/>
    <w:rsid w:val="00790AB3"/>
    <w:rsid w:val="00802C78"/>
    <w:rsid w:val="00923862"/>
    <w:rsid w:val="00A23719"/>
    <w:rsid w:val="00A26891"/>
    <w:rsid w:val="00B90E7B"/>
    <w:rsid w:val="00BB68DA"/>
    <w:rsid w:val="00BF6398"/>
    <w:rsid w:val="00C75E95"/>
    <w:rsid w:val="00D5214B"/>
    <w:rsid w:val="00DC17DF"/>
    <w:rsid w:val="00E31F24"/>
    <w:rsid w:val="00EC317B"/>
    <w:rsid w:val="00ED6B1A"/>
    <w:rsid w:val="00F254ED"/>
    <w:rsid w:val="00F43A5F"/>
    <w:rsid w:val="00F7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8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72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26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6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2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4BA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2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4BAB"/>
    <w:rPr>
      <w:rFonts w:cs="Times New Roman"/>
    </w:rPr>
  </w:style>
  <w:style w:type="character" w:styleId="Hyperlink">
    <w:name w:val="Hyperlink"/>
    <w:basedOn w:val="DefaultParagraphFont"/>
    <w:uiPriority w:val="99"/>
    <w:rsid w:val="00802C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2</Pages>
  <Words>657</Words>
  <Characters>3745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7</cp:revision>
  <cp:lastPrinted>2012-03-08T08:02:00Z</cp:lastPrinted>
  <dcterms:created xsi:type="dcterms:W3CDTF">2012-03-07T06:46:00Z</dcterms:created>
  <dcterms:modified xsi:type="dcterms:W3CDTF">2012-03-08T10:51:00Z</dcterms:modified>
</cp:coreProperties>
</file>