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5135"/>
        <w:gridCol w:w="2202"/>
      </w:tblGrid>
      <w:tr w:rsidR="005425CB" w:rsidRPr="0060059F" w:rsidTr="00D309B5">
        <w:trPr>
          <w:trHeight w:val="823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25CB" w:rsidRPr="00C43806" w:rsidRDefault="005425CB" w:rsidP="00D72F41">
            <w:pPr>
              <w:pStyle w:val="NoSpacing"/>
              <w:rPr>
                <w:b/>
              </w:rPr>
            </w:pPr>
            <w:bookmarkStart w:id="0" w:name="_GoBack"/>
            <w:bookmarkEnd w:id="0"/>
            <w:r w:rsidRPr="00C43806">
              <w:rPr>
                <w:b/>
              </w:rPr>
              <w:t>Adı:</w:t>
            </w:r>
            <w:r w:rsidRPr="00C43806">
              <w:t>……………………………..………..</w:t>
            </w:r>
            <w:r w:rsidRPr="00C43806">
              <w:rPr>
                <w:b/>
              </w:rPr>
              <w:t xml:space="preserve"> Soyadı:</w:t>
            </w:r>
            <w:r w:rsidRPr="00C43806">
              <w:t>………………………..……….</w:t>
            </w:r>
          </w:p>
          <w:p w:rsidR="005425CB" w:rsidRPr="00C43806" w:rsidRDefault="005425CB" w:rsidP="00D72F41">
            <w:pPr>
              <w:pStyle w:val="NoSpacing"/>
            </w:pPr>
            <w:r w:rsidRPr="00C43806">
              <w:rPr>
                <w:b/>
              </w:rPr>
              <w:t>No:</w:t>
            </w:r>
            <w:r w:rsidRPr="00C43806">
              <w:t>……………………………….………</w:t>
            </w:r>
          </w:p>
        </w:tc>
        <w:tc>
          <w:tcPr>
            <w:tcW w:w="5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25CB" w:rsidRPr="00C43806" w:rsidRDefault="005425CB" w:rsidP="00D72F41">
            <w:pPr>
              <w:pStyle w:val="NoSpacing"/>
              <w:jc w:val="center"/>
            </w:pPr>
            <w:r w:rsidRPr="00C43806">
              <w:t>2011–2012 Eğitim Öğretim Yılı</w:t>
            </w:r>
          </w:p>
          <w:p w:rsidR="005425CB" w:rsidRPr="00C43806" w:rsidRDefault="005425CB" w:rsidP="00D72F41">
            <w:pPr>
              <w:pStyle w:val="NoSpacing"/>
              <w:jc w:val="center"/>
            </w:pPr>
            <w:r>
              <w:t>Geyve</w:t>
            </w:r>
            <w:r w:rsidRPr="00C43806">
              <w:t xml:space="preserve"> İlköğretim Okulu</w:t>
            </w:r>
            <w:r w:rsidRPr="00C43806">
              <w:rPr>
                <w:b/>
              </w:rPr>
              <w:t xml:space="preserve"> 4</w:t>
            </w:r>
            <w:r>
              <w:rPr>
                <w:b/>
              </w:rPr>
              <w:t>-A</w:t>
            </w:r>
            <w:r w:rsidRPr="00C43806">
              <w:t xml:space="preserve"> Sınıfı</w:t>
            </w:r>
          </w:p>
          <w:p w:rsidR="005425CB" w:rsidRPr="00C43806" w:rsidRDefault="005425CB" w:rsidP="00D72F41">
            <w:pPr>
              <w:pStyle w:val="NoSpacing"/>
              <w:jc w:val="center"/>
            </w:pPr>
            <w:r>
              <w:t xml:space="preserve">Fen ve Teknoloji Dersi </w:t>
            </w:r>
            <w:r>
              <w:rPr>
                <w:b/>
              </w:rPr>
              <w:t>2.Dönem 1</w:t>
            </w:r>
            <w:r w:rsidRPr="00C43806">
              <w:rPr>
                <w:b/>
              </w:rPr>
              <w:t>. Yazılı</w:t>
            </w:r>
            <w:r>
              <w:rPr>
                <w:b/>
              </w:rPr>
              <w:t xml:space="preserve"> </w:t>
            </w:r>
            <w:r>
              <w:t xml:space="preserve">Ortak </w:t>
            </w:r>
            <w:r w:rsidRPr="00C43806">
              <w:t>Sınav</w:t>
            </w:r>
            <w:r>
              <w:t>ı</w:t>
            </w:r>
          </w:p>
        </w:tc>
        <w:tc>
          <w:tcPr>
            <w:tcW w:w="22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425CB" w:rsidRPr="00C43806" w:rsidRDefault="005425CB" w:rsidP="00D72F41">
            <w:pPr>
              <w:pStyle w:val="NoSpacing"/>
              <w:rPr>
                <w:b/>
              </w:rPr>
            </w:pPr>
            <w:r w:rsidRPr="00C43806">
              <w:rPr>
                <w:b/>
              </w:rPr>
              <w:t>Aldığı Puan/Not</w:t>
            </w:r>
          </w:p>
        </w:tc>
      </w:tr>
    </w:tbl>
    <w:p w:rsidR="005425CB" w:rsidRPr="00D309B5" w:rsidRDefault="005425CB" w:rsidP="00D309B5">
      <w:pPr>
        <w:spacing w:after="0"/>
        <w:rPr>
          <w:rFonts w:ascii="Cambria" w:hAnsi="Cambria"/>
          <w:b/>
          <w:sz w:val="12"/>
        </w:rPr>
      </w:pPr>
    </w:p>
    <w:p w:rsidR="005425CB" w:rsidRPr="00D309B5" w:rsidRDefault="005425CB" w:rsidP="00D309B5">
      <w:pPr>
        <w:framePr w:w="9926" w:wrap="auto" w:hAnchor="text" w:x="709"/>
        <w:spacing w:after="0"/>
        <w:rPr>
          <w:rFonts w:ascii="Cambria" w:hAnsi="Cambria"/>
          <w:b/>
          <w:sz w:val="12"/>
        </w:rPr>
        <w:sectPr w:rsidR="005425CB" w:rsidRPr="00D309B5" w:rsidSect="00795589">
          <w:pgSz w:w="11906" w:h="16838"/>
          <w:pgMar w:top="426" w:right="424" w:bottom="1417" w:left="426" w:header="708" w:footer="552" w:gutter="0"/>
          <w:cols w:sep="1" w:space="709"/>
          <w:docGrid w:linePitch="360"/>
        </w:sectPr>
      </w:pPr>
    </w:p>
    <w:p w:rsidR="005425CB" w:rsidRDefault="005425CB" w:rsidP="00464A6C">
      <w:pPr>
        <w:pStyle w:val="ListParagraph"/>
        <w:numPr>
          <w:ilvl w:val="0"/>
          <w:numId w:val="2"/>
        </w:numPr>
        <w:spacing w:after="0"/>
        <w:ind w:left="426" w:hanging="11"/>
        <w:jc w:val="both"/>
        <w:rPr>
          <w:rFonts w:ascii="Cambria" w:hAnsi="Cambria"/>
          <w:b/>
        </w:rPr>
      </w:pPr>
      <w:r w:rsidRPr="00D309B5">
        <w:rPr>
          <w:rFonts w:ascii="Cambria" w:hAnsi="Cambria"/>
          <w:b/>
        </w:rPr>
        <w:t>Aşağıdaki bilgilerden doğru olanın yanına (D),yanlış olanın yanına(Y) yazınız.</w:t>
      </w:r>
    </w:p>
    <w:p w:rsidR="005425CB" w:rsidRPr="00D309B5" w:rsidRDefault="005425CB" w:rsidP="00DF6A05">
      <w:pPr>
        <w:pStyle w:val="ListParagraph"/>
        <w:spacing w:after="0"/>
        <w:ind w:left="426"/>
        <w:rPr>
          <w:rFonts w:ascii="Cambria" w:hAnsi="Cambria"/>
          <w:b/>
        </w:rPr>
      </w:pPr>
    </w:p>
    <w:p w:rsidR="005425CB" w:rsidRPr="00D309B5" w:rsidRDefault="005425CB" w:rsidP="00734CF4">
      <w:pPr>
        <w:pStyle w:val="ListParagraph"/>
        <w:spacing w:after="0"/>
        <w:ind w:left="426" w:hanging="11"/>
        <w:rPr>
          <w:rFonts w:ascii="Cambria" w:hAnsi="Cambria"/>
        </w:rPr>
      </w:pPr>
      <w:r w:rsidRPr="00D309B5">
        <w:rPr>
          <w:rFonts w:ascii="Cambria" w:hAnsi="Cambria"/>
        </w:rPr>
        <w:t>(    )Bitkiler hareket  etmezler.</w:t>
      </w:r>
    </w:p>
    <w:p w:rsidR="005425CB" w:rsidRPr="00D309B5" w:rsidRDefault="005425CB" w:rsidP="00734CF4">
      <w:pPr>
        <w:pStyle w:val="ListParagraph"/>
        <w:spacing w:after="0"/>
        <w:ind w:left="426" w:hanging="11"/>
        <w:rPr>
          <w:rFonts w:ascii="Cambria" w:hAnsi="Cambria"/>
        </w:rPr>
      </w:pPr>
      <w:r w:rsidRPr="00D309B5">
        <w:rPr>
          <w:rFonts w:ascii="Cambria" w:hAnsi="Cambria"/>
        </w:rPr>
        <w:t>(    )Ay bir ışık kaynağıdır.</w:t>
      </w:r>
    </w:p>
    <w:p w:rsidR="005425CB" w:rsidRPr="00D309B5" w:rsidRDefault="005425CB" w:rsidP="00734CF4">
      <w:pPr>
        <w:pStyle w:val="ListParagraph"/>
        <w:spacing w:after="0"/>
        <w:ind w:left="426" w:hanging="11"/>
        <w:rPr>
          <w:rFonts w:ascii="Cambria" w:hAnsi="Cambria"/>
        </w:rPr>
      </w:pPr>
      <w:r w:rsidRPr="00D309B5">
        <w:rPr>
          <w:rFonts w:ascii="Cambria" w:hAnsi="Cambria"/>
        </w:rPr>
        <w:t>(    )Un,yağ ve yumurta  pasta yapımında kullanılan  birer malzemedir.</w:t>
      </w:r>
    </w:p>
    <w:p w:rsidR="005425CB" w:rsidRPr="00D309B5" w:rsidRDefault="005425CB" w:rsidP="00734CF4">
      <w:pPr>
        <w:pStyle w:val="ListParagraph"/>
        <w:spacing w:after="0"/>
        <w:ind w:left="426" w:hanging="11"/>
        <w:rPr>
          <w:rFonts w:ascii="Cambria" w:hAnsi="Cambria"/>
        </w:rPr>
      </w:pPr>
      <w:r w:rsidRPr="00D309B5">
        <w:rPr>
          <w:rFonts w:ascii="Cambria" w:hAnsi="Cambria"/>
        </w:rPr>
        <w:t>(    )Boşlukta yer kaplayan, kütlesi ve hacmi olan her şeye madde denir.</w:t>
      </w:r>
    </w:p>
    <w:p w:rsidR="005425CB" w:rsidRPr="00D309B5" w:rsidRDefault="005425CB" w:rsidP="00734CF4">
      <w:pPr>
        <w:pStyle w:val="ListParagraph"/>
        <w:spacing w:after="0"/>
        <w:ind w:left="426" w:hanging="11"/>
        <w:rPr>
          <w:rFonts w:ascii="Cambria" w:hAnsi="Cambria"/>
        </w:rPr>
      </w:pPr>
      <w:r>
        <w:rPr>
          <w:rFonts w:ascii="Cambria" w:hAnsi="Cambria"/>
        </w:rPr>
        <w:t>(    )Ş</w:t>
      </w:r>
      <w:r w:rsidRPr="00D309B5">
        <w:rPr>
          <w:rFonts w:ascii="Cambria" w:hAnsi="Cambria"/>
        </w:rPr>
        <w:t xml:space="preserve">ekli düzgün olmayan katıların hacmini su ve dereceli kap kullanarak bulabiliriz. 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</w:r>
    </w:p>
    <w:p w:rsidR="005425CB" w:rsidRPr="00795589" w:rsidRDefault="005425CB" w:rsidP="0078409A">
      <w:pPr>
        <w:pStyle w:val="ListParagraph"/>
        <w:spacing w:after="0"/>
        <w:rPr>
          <w:rFonts w:ascii="Cambria" w:hAnsi="Cambria"/>
          <w:sz w:val="14"/>
        </w:rPr>
      </w:pPr>
    </w:p>
    <w:p w:rsidR="005425CB" w:rsidRDefault="005425CB" w:rsidP="00464A6C">
      <w:pPr>
        <w:pStyle w:val="ListParagraph"/>
        <w:numPr>
          <w:ilvl w:val="0"/>
          <w:numId w:val="2"/>
        </w:numPr>
        <w:spacing w:after="0"/>
        <w:ind w:left="426" w:hanging="11"/>
        <w:jc w:val="both"/>
        <w:rPr>
          <w:rFonts w:ascii="Cambria" w:hAnsi="Cambria"/>
          <w:b/>
        </w:rPr>
      </w:pPr>
      <w:r w:rsidRPr="00D309B5">
        <w:rPr>
          <w:rFonts w:ascii="Cambria" w:hAnsi="Cambria"/>
          <w:b/>
        </w:rPr>
        <w:t>Aşağıdaki cümlelerdeki boşlukları ,verilen uygun   kelimelerle doldurunuz.</w:t>
      </w:r>
    </w:p>
    <w:p w:rsidR="005425CB" w:rsidRDefault="005425CB" w:rsidP="00DF6A05">
      <w:pPr>
        <w:pStyle w:val="ListParagraph"/>
        <w:spacing w:after="0"/>
        <w:ind w:left="426"/>
        <w:rPr>
          <w:rFonts w:ascii="Cambria" w:hAnsi="Cambria"/>
          <w:b/>
        </w:rPr>
      </w:pP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76"/>
      </w:tblGrid>
      <w:tr w:rsidR="005425CB" w:rsidRPr="0060059F" w:rsidTr="0060059F">
        <w:tc>
          <w:tcPr>
            <w:tcW w:w="5526" w:type="dxa"/>
          </w:tcPr>
          <w:p w:rsidR="005425CB" w:rsidRPr="0060059F" w:rsidRDefault="005425CB" w:rsidP="0060059F">
            <w:pPr>
              <w:pStyle w:val="ListParagraph"/>
              <w:spacing w:after="0" w:line="360" w:lineRule="auto"/>
              <w:ind w:left="0"/>
              <w:rPr>
                <w:rFonts w:ascii="Cambria" w:hAnsi="Cambria"/>
                <w:b/>
              </w:rPr>
            </w:pPr>
            <w:r w:rsidRPr="0060059F">
              <w:rPr>
                <w:rFonts w:ascii="Cambria" w:hAnsi="Cambria"/>
                <w:b/>
              </w:rPr>
              <w:t>ışık kirliliği-ampulü-doğal,yapay-hareket-dara-işlenmiş-    kilogram,litre -   durdurmaya-dönme-kuvvet</w:t>
            </w:r>
          </w:p>
        </w:tc>
      </w:tr>
    </w:tbl>
    <w:p w:rsidR="005425CB" w:rsidRDefault="005425CB" w:rsidP="00795589">
      <w:pPr>
        <w:pStyle w:val="ListParagraph"/>
        <w:spacing w:after="0"/>
        <w:ind w:left="415"/>
        <w:rPr>
          <w:rFonts w:ascii="Cambria" w:eastAsia="Adobe Heiti Std R" w:hAnsi="Cambria"/>
        </w:rPr>
      </w:pPr>
    </w:p>
    <w:p w:rsidR="005425CB" w:rsidRPr="00D309B5" w:rsidRDefault="005425CB" w:rsidP="00464A6C">
      <w:pPr>
        <w:pStyle w:val="ListParagraph"/>
        <w:spacing w:after="0" w:line="360" w:lineRule="auto"/>
        <w:ind w:left="415"/>
        <w:jc w:val="both"/>
        <w:rPr>
          <w:rFonts w:ascii="Cambria" w:hAnsi="Cambria"/>
        </w:rPr>
      </w:pPr>
      <w:r>
        <w:rPr>
          <w:rFonts w:ascii="Cambria" w:eastAsia="Adobe Heiti Std R" w:hAnsi="Cambria"/>
        </w:rPr>
        <w:t>1.</w:t>
      </w:r>
      <w:r w:rsidRPr="00795589">
        <w:rPr>
          <w:rFonts w:ascii="Cambria" w:hAnsi="Cambria"/>
        </w:rPr>
        <w:t>Zeytinden</w:t>
      </w:r>
      <w:r>
        <w:rPr>
          <w:rFonts w:ascii="Cambria" w:hAnsi="Cambria"/>
        </w:rPr>
        <w:t xml:space="preserve"> elde edilen </w:t>
      </w:r>
      <w:r w:rsidRPr="00D309B5">
        <w:rPr>
          <w:rFonts w:ascii="Cambria" w:hAnsi="Cambria"/>
        </w:rPr>
        <w:t>zeytinyağı</w:t>
      </w:r>
      <w:r>
        <w:rPr>
          <w:rFonts w:ascii="Cambria" w:hAnsi="Cambria"/>
        </w:rPr>
        <w:t>…………</w:t>
      </w:r>
      <w:r w:rsidRPr="00D309B5">
        <w:rPr>
          <w:rFonts w:ascii="Cambria" w:hAnsi="Cambria"/>
        </w:rPr>
        <w:t>maddedir.</w:t>
      </w:r>
    </w:p>
    <w:p w:rsidR="005425CB" w:rsidRPr="00D309B5" w:rsidRDefault="005425CB" w:rsidP="00464A6C">
      <w:pPr>
        <w:pStyle w:val="ListParagraph"/>
        <w:spacing w:after="0" w:line="360" w:lineRule="auto"/>
        <w:ind w:left="426" w:hanging="11"/>
        <w:jc w:val="both"/>
        <w:rPr>
          <w:rFonts w:ascii="Cambria" w:hAnsi="Cambria"/>
        </w:rPr>
      </w:pPr>
      <w:r>
        <w:rPr>
          <w:rFonts w:ascii="Cambria" w:hAnsi="Cambria"/>
        </w:rPr>
        <w:t>2.</w:t>
      </w:r>
      <w:r w:rsidRPr="00D309B5">
        <w:rPr>
          <w:rFonts w:ascii="Cambria" w:hAnsi="Cambria"/>
        </w:rPr>
        <w:t>Kütle ölçü birimi…………………………,Hacim ölçü birimi ise …………………………..dir.</w:t>
      </w:r>
    </w:p>
    <w:p w:rsidR="005425CB" w:rsidRPr="00D309B5" w:rsidRDefault="005425CB" w:rsidP="00464A6C">
      <w:pPr>
        <w:pStyle w:val="ListParagraph"/>
        <w:spacing w:after="0" w:line="360" w:lineRule="auto"/>
        <w:ind w:left="426" w:hanging="11"/>
        <w:jc w:val="both"/>
        <w:rPr>
          <w:rFonts w:ascii="Cambria" w:hAnsi="Cambria"/>
        </w:rPr>
      </w:pPr>
      <w:r>
        <w:rPr>
          <w:rFonts w:ascii="Cambria" w:hAnsi="Cambria"/>
        </w:rPr>
        <w:t>3.</w:t>
      </w:r>
      <w:r w:rsidRPr="00D309B5">
        <w:rPr>
          <w:rFonts w:ascii="Cambria" w:hAnsi="Cambria"/>
        </w:rPr>
        <w:t>Güneş,yıldızlar,ateş</w:t>
      </w:r>
      <w:r>
        <w:rPr>
          <w:rFonts w:ascii="Cambria" w:hAnsi="Cambria"/>
        </w:rPr>
        <w:t xml:space="preserve"> böceği…………………………….ışık kaynağı; </w:t>
      </w:r>
      <w:r w:rsidRPr="00D309B5">
        <w:rPr>
          <w:rFonts w:ascii="Cambria" w:hAnsi="Cambria"/>
        </w:rPr>
        <w:t>ampul,gaz lambası,flüoresan</w:t>
      </w:r>
      <w:r>
        <w:rPr>
          <w:rFonts w:ascii="Cambria" w:hAnsi="Cambria"/>
        </w:rPr>
        <w:t xml:space="preserve"> …………………… </w:t>
      </w:r>
      <w:r w:rsidRPr="00D309B5">
        <w:rPr>
          <w:rFonts w:ascii="Cambria" w:hAnsi="Cambria"/>
        </w:rPr>
        <w:t>ışık kaynaklarıdır.</w:t>
      </w:r>
    </w:p>
    <w:p w:rsidR="005425CB" w:rsidRPr="00D309B5" w:rsidRDefault="005425CB" w:rsidP="00464A6C">
      <w:pPr>
        <w:pStyle w:val="ListParagraph"/>
        <w:spacing w:after="0" w:line="360" w:lineRule="auto"/>
        <w:ind w:left="426" w:hanging="11"/>
        <w:jc w:val="both"/>
        <w:rPr>
          <w:rFonts w:ascii="Cambria" w:hAnsi="Cambria"/>
        </w:rPr>
      </w:pPr>
      <w:r>
        <w:rPr>
          <w:rFonts w:ascii="Cambria" w:hAnsi="Cambria"/>
        </w:rPr>
        <w:t>4.</w:t>
      </w:r>
      <w:r w:rsidRPr="00D309B5">
        <w:rPr>
          <w:rFonts w:ascii="Cambria" w:hAnsi="Cambria"/>
        </w:rPr>
        <w:t>Sıvıların kütlesi bulunurken önce  boş kap tartılır. Bu boş kabın kütlesine …………………………..denir.</w:t>
      </w:r>
    </w:p>
    <w:p w:rsidR="005425CB" w:rsidRPr="00D309B5" w:rsidRDefault="005425CB" w:rsidP="00464A6C">
      <w:pPr>
        <w:pStyle w:val="ListParagraph"/>
        <w:spacing w:after="0" w:line="360" w:lineRule="auto"/>
        <w:ind w:left="426" w:hanging="11"/>
        <w:jc w:val="both"/>
        <w:rPr>
          <w:rFonts w:ascii="Cambria" w:hAnsi="Cambria"/>
        </w:rPr>
      </w:pPr>
      <w:r>
        <w:rPr>
          <w:rFonts w:ascii="Cambria" w:hAnsi="Cambria"/>
        </w:rPr>
        <w:t>5.</w:t>
      </w:r>
      <w:r w:rsidRPr="00D309B5">
        <w:rPr>
          <w:rFonts w:ascii="Cambria" w:hAnsi="Cambria"/>
        </w:rPr>
        <w:t>Bir varlığın bir noktaya göre yer değiştirmesine……………………………….denir.</w:t>
      </w:r>
    </w:p>
    <w:p w:rsidR="005425CB" w:rsidRPr="00D309B5" w:rsidRDefault="005425CB" w:rsidP="00464A6C">
      <w:pPr>
        <w:pStyle w:val="ListParagraph"/>
        <w:spacing w:after="0" w:line="360" w:lineRule="auto"/>
        <w:ind w:left="426" w:hanging="11"/>
        <w:jc w:val="both"/>
        <w:rPr>
          <w:rFonts w:ascii="Cambria" w:hAnsi="Cambria"/>
        </w:rPr>
      </w:pPr>
      <w:r>
        <w:rPr>
          <w:rFonts w:ascii="Cambria" w:hAnsi="Cambria"/>
        </w:rPr>
        <w:t>6.</w:t>
      </w:r>
      <w:r w:rsidRPr="00D309B5">
        <w:rPr>
          <w:rFonts w:ascii="Cambria" w:hAnsi="Cambria"/>
        </w:rPr>
        <w:t>Hareket halindeki bazı cisimleri…………………………..çalışmak tehlikeli olabilir.</w:t>
      </w:r>
    </w:p>
    <w:p w:rsidR="005425CB" w:rsidRPr="00D309B5" w:rsidRDefault="005425CB" w:rsidP="00464A6C">
      <w:pPr>
        <w:pStyle w:val="ListParagraph"/>
        <w:spacing w:after="0" w:line="360" w:lineRule="auto"/>
        <w:ind w:left="426" w:hanging="11"/>
        <w:jc w:val="both"/>
        <w:rPr>
          <w:rFonts w:ascii="Cambria" w:hAnsi="Cambria"/>
        </w:rPr>
      </w:pPr>
      <w:r>
        <w:rPr>
          <w:rFonts w:ascii="Cambria" w:hAnsi="Cambria"/>
        </w:rPr>
        <w:t>7.</w:t>
      </w:r>
      <w:r w:rsidRPr="00D309B5">
        <w:rPr>
          <w:rFonts w:ascii="Cambria" w:hAnsi="Cambria"/>
        </w:rPr>
        <w:t>.............................Thomas Edison bulmuştur.</w:t>
      </w:r>
    </w:p>
    <w:p w:rsidR="005425CB" w:rsidRPr="00D309B5" w:rsidRDefault="005425CB" w:rsidP="00464A6C">
      <w:pPr>
        <w:pStyle w:val="ListParagraph"/>
        <w:spacing w:after="0" w:line="360" w:lineRule="auto"/>
        <w:ind w:left="426" w:hanging="11"/>
        <w:jc w:val="both"/>
        <w:rPr>
          <w:rFonts w:ascii="Cambria" w:hAnsi="Cambria"/>
        </w:rPr>
      </w:pPr>
      <w:r>
        <w:rPr>
          <w:rFonts w:ascii="Cambria" w:hAnsi="Cambria"/>
        </w:rPr>
        <w:t>8.</w:t>
      </w:r>
      <w:r w:rsidRPr="00D309B5">
        <w:rPr>
          <w:rFonts w:ascii="Cambria" w:hAnsi="Cambria"/>
        </w:rPr>
        <w:t>Yanlış yerde, yanlış miktarda ,yanlış yön ve zamanda ışığın fazla ve gereksiz kullanılmasına……………………</w:t>
      </w:r>
      <w:r>
        <w:rPr>
          <w:rFonts w:ascii="Cambria" w:hAnsi="Cambria"/>
        </w:rPr>
        <w:t xml:space="preserve">   ………………………</w:t>
      </w:r>
      <w:r w:rsidRPr="00D309B5">
        <w:rPr>
          <w:rFonts w:ascii="Cambria" w:hAnsi="Cambria"/>
        </w:rPr>
        <w:t>denir.</w:t>
      </w:r>
    </w:p>
    <w:p w:rsidR="005425CB" w:rsidRPr="00D309B5" w:rsidRDefault="005425CB" w:rsidP="00464A6C">
      <w:pPr>
        <w:pStyle w:val="ListParagraph"/>
        <w:spacing w:after="0" w:line="360" w:lineRule="auto"/>
        <w:ind w:left="426" w:hanging="11"/>
        <w:jc w:val="both"/>
        <w:rPr>
          <w:rFonts w:ascii="Cambria" w:hAnsi="Cambria"/>
        </w:rPr>
      </w:pPr>
      <w:r>
        <w:rPr>
          <w:rFonts w:ascii="Cambria" w:hAnsi="Cambria"/>
        </w:rPr>
        <w:t>9.</w:t>
      </w:r>
      <w:r w:rsidRPr="00D309B5">
        <w:rPr>
          <w:rFonts w:ascii="Cambria" w:hAnsi="Cambria"/>
        </w:rPr>
        <w:t>Duran bir cismi hareke geçiren, hareket halindeki cismi durduran……………………………….’tir.</w:t>
      </w:r>
    </w:p>
    <w:p w:rsidR="005425CB" w:rsidRDefault="005425CB" w:rsidP="00464A6C">
      <w:pPr>
        <w:pStyle w:val="ListParagraph"/>
        <w:spacing w:after="0" w:line="360" w:lineRule="auto"/>
        <w:ind w:left="426" w:hanging="11"/>
        <w:jc w:val="both"/>
        <w:rPr>
          <w:rFonts w:ascii="Cambria" w:hAnsi="Cambria"/>
        </w:rPr>
      </w:pPr>
      <w:r>
        <w:rPr>
          <w:rFonts w:ascii="Cambria" w:hAnsi="Cambria"/>
        </w:rPr>
        <w:t>10.</w:t>
      </w:r>
      <w:r w:rsidRPr="00D309B5">
        <w:rPr>
          <w:rFonts w:ascii="Cambria" w:hAnsi="Cambria"/>
        </w:rPr>
        <w:t>Musluğu açıp kapatırken ,musluk kafasının yaptığı hareket…………………………………….hareketidir.</w:t>
      </w:r>
    </w:p>
    <w:p w:rsidR="005425CB" w:rsidRDefault="005425CB" w:rsidP="00734CF4">
      <w:pPr>
        <w:pStyle w:val="ListParagraph"/>
        <w:spacing w:after="0"/>
        <w:ind w:left="426" w:hanging="11"/>
        <w:rPr>
          <w:rFonts w:ascii="Cambria" w:hAnsi="Cambria"/>
          <w:sz w:val="18"/>
        </w:rPr>
      </w:pPr>
    </w:p>
    <w:p w:rsidR="005425CB" w:rsidRDefault="005425CB" w:rsidP="00DF6A05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0"/>
        <w:ind w:left="0" w:firstLine="0"/>
        <w:rPr>
          <w:rFonts w:ascii="Cambria" w:hAnsi="Cambria"/>
          <w:b/>
        </w:rPr>
      </w:pPr>
      <w:r w:rsidRPr="00D309B5">
        <w:rPr>
          <w:rFonts w:ascii="Cambria" w:hAnsi="Cambria"/>
          <w:b/>
        </w:rPr>
        <w:t>Aşağıdaki  kavramları  uygun olanıyla eşleştiriniz.</w:t>
      </w:r>
    </w:p>
    <w:p w:rsidR="005425CB" w:rsidRPr="00D309B5" w:rsidRDefault="005425CB" w:rsidP="00DF6A05">
      <w:pPr>
        <w:pStyle w:val="ListParagraph"/>
        <w:tabs>
          <w:tab w:val="left" w:pos="284"/>
          <w:tab w:val="left" w:pos="426"/>
        </w:tabs>
        <w:spacing w:after="0"/>
        <w:ind w:left="0"/>
        <w:rPr>
          <w:rFonts w:ascii="Cambria" w:hAnsi="Cambria"/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4"/>
        <w:gridCol w:w="2693"/>
        <w:gridCol w:w="567"/>
        <w:gridCol w:w="425"/>
        <w:gridCol w:w="1276"/>
      </w:tblGrid>
      <w:tr w:rsidR="005425CB" w:rsidRPr="0060059F" w:rsidTr="0060059F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/>
                <w:b/>
              </w:rPr>
            </w:pPr>
            <w:r w:rsidRPr="0060059F">
              <w:rPr>
                <w:rFonts w:ascii="Cambria" w:hAnsi="Cambria"/>
                <w:b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  <w:r w:rsidRPr="0060059F">
              <w:rPr>
                <w:rFonts w:ascii="Cambria" w:hAnsi="Cambria"/>
              </w:rPr>
              <w:t>Vücudumuza besin ve oksijen taşır.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/>
              </w:rPr>
            </w:pPr>
            <w:r w:rsidRPr="0060059F">
              <w:rPr>
                <w:rFonts w:ascii="Cambria" w:hAnsi="Cambria"/>
              </w:rPr>
              <w:t>KALP</w:t>
            </w:r>
          </w:p>
        </w:tc>
      </w:tr>
      <w:tr w:rsidR="005425CB" w:rsidRPr="0060059F" w:rsidTr="0060059F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/>
                <w:b/>
              </w:rPr>
            </w:pPr>
            <w:r w:rsidRPr="0060059F">
              <w:rPr>
                <w:rFonts w:ascii="Cambria" w:hAnsi="Cambria"/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  <w:r w:rsidRPr="0060059F">
              <w:rPr>
                <w:rFonts w:ascii="Cambria" w:hAnsi="Cambria"/>
              </w:rPr>
              <w:t>Kanın vücuda pompalanmasını sağlar.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/>
              </w:rPr>
            </w:pPr>
            <w:r w:rsidRPr="0060059F">
              <w:rPr>
                <w:rFonts w:ascii="Cambria" w:hAnsi="Cambria"/>
              </w:rPr>
              <w:t>KASLAR</w:t>
            </w:r>
          </w:p>
        </w:tc>
      </w:tr>
      <w:tr w:rsidR="005425CB" w:rsidRPr="0060059F" w:rsidTr="0060059F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/>
                <w:b/>
              </w:rPr>
            </w:pPr>
            <w:r w:rsidRPr="0060059F">
              <w:rPr>
                <w:rFonts w:ascii="Cambria" w:hAnsi="Cambria"/>
                <w:b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  <w:r w:rsidRPr="0060059F">
              <w:rPr>
                <w:rFonts w:ascii="Cambria" w:hAnsi="Cambria"/>
              </w:rPr>
              <w:t>Boyundan Başlayarak sırta kadar uzanan kemiklerin adına denir.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/>
              </w:rPr>
            </w:pPr>
            <w:r w:rsidRPr="0060059F">
              <w:rPr>
                <w:rFonts w:ascii="Cambria" w:hAnsi="Cambria"/>
              </w:rPr>
              <w:t>EGZERSİZ</w:t>
            </w:r>
          </w:p>
        </w:tc>
      </w:tr>
      <w:tr w:rsidR="005425CB" w:rsidRPr="0060059F" w:rsidTr="0060059F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/>
                <w:b/>
              </w:rPr>
            </w:pPr>
            <w:r w:rsidRPr="0060059F">
              <w:rPr>
                <w:rFonts w:ascii="Cambria" w:hAnsi="Cambria"/>
                <w:b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  <w:r w:rsidRPr="0060059F">
              <w:rPr>
                <w:rFonts w:ascii="Cambria" w:hAnsi="Cambria"/>
              </w:rPr>
              <w:t>Lifli yapılardan oluşur.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/>
              </w:rPr>
            </w:pPr>
            <w:r w:rsidRPr="0060059F">
              <w:rPr>
                <w:rFonts w:ascii="Cambria" w:hAnsi="Cambria"/>
              </w:rPr>
              <w:t>KAN</w:t>
            </w:r>
          </w:p>
        </w:tc>
      </w:tr>
      <w:tr w:rsidR="005425CB" w:rsidRPr="0060059F" w:rsidTr="0060059F"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/>
                <w:b/>
              </w:rPr>
            </w:pPr>
            <w:r w:rsidRPr="0060059F">
              <w:rPr>
                <w:rFonts w:ascii="Cambria" w:hAnsi="Cambria"/>
                <w:b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  <w:r w:rsidRPr="0060059F">
              <w:rPr>
                <w:rFonts w:ascii="Cambria" w:hAnsi="Cambria"/>
              </w:rPr>
              <w:t>Kalp atışlarının artmasında etkilidir.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rPr>
                <w:rFonts w:ascii="Cambria" w:hAnsi="Cambr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5CB" w:rsidRPr="0060059F" w:rsidRDefault="005425CB" w:rsidP="0060059F">
            <w:pPr>
              <w:pStyle w:val="ListParagraph"/>
              <w:spacing w:after="0" w:line="240" w:lineRule="auto"/>
              <w:ind w:left="0"/>
              <w:jc w:val="center"/>
              <w:rPr>
                <w:rFonts w:ascii="Cambria" w:hAnsi="Cambria"/>
              </w:rPr>
            </w:pPr>
            <w:r w:rsidRPr="0060059F">
              <w:rPr>
                <w:rFonts w:ascii="Cambria" w:hAnsi="Cambria"/>
              </w:rPr>
              <w:t>OMURGA</w:t>
            </w:r>
          </w:p>
        </w:tc>
      </w:tr>
    </w:tbl>
    <w:p w:rsidR="005425CB" w:rsidRPr="00464A6C" w:rsidRDefault="005425CB" w:rsidP="00734CF4">
      <w:pPr>
        <w:spacing w:after="0"/>
        <w:rPr>
          <w:rFonts w:ascii="Cambria" w:hAnsi="Cambria"/>
          <w:b/>
          <w:sz w:val="20"/>
        </w:rPr>
      </w:pPr>
    </w:p>
    <w:p w:rsidR="005425CB" w:rsidRDefault="005425CB" w:rsidP="00464A6C">
      <w:pPr>
        <w:spacing w:after="0"/>
        <w:jc w:val="both"/>
        <w:rPr>
          <w:rFonts w:ascii="Cambria" w:hAnsi="Cambria"/>
          <w:b/>
        </w:rPr>
      </w:pPr>
      <w:r w:rsidRPr="00D309B5">
        <w:rPr>
          <w:rFonts w:ascii="Cambria" w:hAnsi="Cambria"/>
          <w:b/>
        </w:rPr>
        <w:t>D-Aşağıdaki çoktan seçmeli soruları cevaplandırınız.</w:t>
      </w:r>
    </w:p>
    <w:p w:rsidR="005425CB" w:rsidRPr="00464A6C" w:rsidRDefault="005425CB" w:rsidP="00464A6C">
      <w:pPr>
        <w:spacing w:after="0"/>
        <w:jc w:val="both"/>
        <w:rPr>
          <w:rFonts w:ascii="Cambria" w:hAnsi="Cambria"/>
          <w:b/>
          <w:sz w:val="18"/>
        </w:rPr>
      </w:pPr>
    </w:p>
    <w:p w:rsidR="005425CB" w:rsidRDefault="005425CB" w:rsidP="00464A6C">
      <w:pPr>
        <w:spacing w:after="0"/>
        <w:jc w:val="both"/>
        <w:rPr>
          <w:rFonts w:ascii="Cambria" w:hAnsi="Cambria"/>
        </w:rPr>
      </w:pPr>
      <w:r w:rsidRPr="00DF6A05">
        <w:rPr>
          <w:rFonts w:ascii="Cambria" w:hAnsi="Cambria"/>
          <w:b/>
        </w:rPr>
        <w:t>1-</w:t>
      </w:r>
      <w:r w:rsidRPr="00D309B5">
        <w:rPr>
          <w:rFonts w:ascii="Cambria" w:hAnsi="Cambria"/>
        </w:rPr>
        <w:t>Göğüs kafesinde hangi organlar bulunur?</w:t>
      </w:r>
    </w:p>
    <w:p w:rsidR="005425CB" w:rsidRPr="00464A6C" w:rsidRDefault="005425CB" w:rsidP="00734CF4">
      <w:pPr>
        <w:spacing w:after="0"/>
        <w:rPr>
          <w:rFonts w:ascii="Cambria" w:hAnsi="Cambria"/>
          <w:sz w:val="14"/>
        </w:rPr>
      </w:pPr>
    </w:p>
    <w:p w:rsidR="005425CB" w:rsidRDefault="005425CB" w:rsidP="00734CF4">
      <w:pPr>
        <w:spacing w:after="0"/>
        <w:rPr>
          <w:rFonts w:ascii="Cambria" w:hAnsi="Cambria"/>
        </w:rPr>
      </w:pPr>
      <w:r w:rsidRPr="00D309B5">
        <w:rPr>
          <w:rFonts w:ascii="Cambria" w:hAnsi="Cambria"/>
        </w:rPr>
        <w:t>A)Kalp-Akciğerler</w:t>
      </w:r>
      <w:r w:rsidRPr="00D309B5">
        <w:rPr>
          <w:rFonts w:ascii="Cambria" w:hAnsi="Cambria"/>
        </w:rPr>
        <w:tab/>
      </w:r>
      <w:r>
        <w:rPr>
          <w:rFonts w:ascii="Cambria" w:hAnsi="Cambria"/>
        </w:rPr>
        <w:t>B)Akciğer-Karaciğer</w:t>
      </w:r>
    </w:p>
    <w:p w:rsidR="005425CB" w:rsidRPr="00D309B5" w:rsidRDefault="005425CB" w:rsidP="00734CF4">
      <w:pPr>
        <w:spacing w:after="0"/>
        <w:rPr>
          <w:rFonts w:ascii="Cambria" w:hAnsi="Cambria"/>
        </w:rPr>
      </w:pPr>
      <w:r w:rsidRPr="00D309B5">
        <w:rPr>
          <w:rFonts w:ascii="Cambria" w:hAnsi="Cambria"/>
        </w:rPr>
        <w:t>C)Mide-Karaciğer</w:t>
      </w:r>
      <w:r w:rsidRPr="00D309B5">
        <w:rPr>
          <w:rFonts w:ascii="Cambria" w:hAnsi="Cambria"/>
        </w:rPr>
        <w:tab/>
        <w:t>D)Mide-Böbrekler</w:t>
      </w:r>
    </w:p>
    <w:p w:rsidR="005425CB" w:rsidRPr="00AE2F13" w:rsidRDefault="005425CB" w:rsidP="00734CF4">
      <w:pPr>
        <w:spacing w:after="0"/>
        <w:rPr>
          <w:rFonts w:ascii="Cambria" w:hAnsi="Cambria"/>
          <w:sz w:val="16"/>
        </w:rPr>
      </w:pPr>
    </w:p>
    <w:p w:rsidR="005425CB" w:rsidRDefault="005425CB" w:rsidP="00AE2F13">
      <w:pPr>
        <w:spacing w:after="0"/>
        <w:rPr>
          <w:rFonts w:ascii="Cambria" w:hAnsi="Cambria"/>
          <w:b/>
        </w:rPr>
      </w:pPr>
      <w:r w:rsidRPr="00DF6A05">
        <w:rPr>
          <w:rFonts w:ascii="Cambria" w:hAnsi="Cambria"/>
          <w:b/>
        </w:rPr>
        <w:t>2-</w:t>
      </w:r>
      <w:r w:rsidRPr="00D309B5">
        <w:rPr>
          <w:rFonts w:ascii="Cambria" w:hAnsi="Cambria"/>
        </w:rPr>
        <w:t xml:space="preserve">Kuvvet aşağıdaki hangi etkiyi </w:t>
      </w:r>
      <w:r w:rsidRPr="00DF6A05">
        <w:rPr>
          <w:rFonts w:ascii="Cambria" w:hAnsi="Cambria"/>
          <w:b/>
        </w:rPr>
        <w:t>yapmaz?</w:t>
      </w:r>
    </w:p>
    <w:p w:rsidR="005425CB" w:rsidRPr="00464A6C" w:rsidRDefault="005425CB" w:rsidP="00AE2F13">
      <w:pPr>
        <w:spacing w:after="0"/>
        <w:rPr>
          <w:rFonts w:ascii="Cambria" w:hAnsi="Cambria"/>
          <w:sz w:val="14"/>
        </w:rPr>
      </w:pPr>
    </w:p>
    <w:p w:rsidR="005425CB" w:rsidRDefault="005425CB" w:rsidP="00AE2F13">
      <w:pPr>
        <w:spacing w:after="0"/>
        <w:rPr>
          <w:rFonts w:ascii="Cambria" w:hAnsi="Cambria"/>
        </w:rPr>
      </w:pPr>
      <w:r w:rsidRPr="00D309B5">
        <w:rPr>
          <w:rFonts w:ascii="Cambria" w:hAnsi="Cambria"/>
        </w:rPr>
        <w:t>A)Cismin şeklini değiştirir.</w:t>
      </w:r>
    </w:p>
    <w:p w:rsidR="005425CB" w:rsidRDefault="005425CB" w:rsidP="00AE2F13">
      <w:pPr>
        <w:spacing w:after="0"/>
        <w:rPr>
          <w:rFonts w:ascii="Cambria" w:hAnsi="Cambria"/>
        </w:rPr>
      </w:pPr>
      <w:r w:rsidRPr="00D309B5">
        <w:rPr>
          <w:rFonts w:ascii="Cambria" w:hAnsi="Cambria"/>
        </w:rPr>
        <w:t>B)Cismin yönünü değiştirir.</w:t>
      </w:r>
    </w:p>
    <w:p w:rsidR="005425CB" w:rsidRDefault="005425CB" w:rsidP="00AE2F13">
      <w:pPr>
        <w:spacing w:after="0"/>
        <w:rPr>
          <w:rFonts w:ascii="Cambria" w:hAnsi="Cambria"/>
        </w:rPr>
      </w:pPr>
      <w:r w:rsidRPr="00D309B5">
        <w:rPr>
          <w:rFonts w:ascii="Cambria" w:hAnsi="Cambria"/>
        </w:rPr>
        <w:t>C)Duran bir cismi hareket ettirir.</w:t>
      </w:r>
    </w:p>
    <w:p w:rsidR="005425CB" w:rsidRPr="00D309B5" w:rsidRDefault="005425CB" w:rsidP="00AE2F13">
      <w:pPr>
        <w:spacing w:after="0"/>
        <w:rPr>
          <w:rFonts w:ascii="Cambria" w:hAnsi="Cambria"/>
        </w:rPr>
      </w:pPr>
      <w:r w:rsidRPr="00D309B5">
        <w:rPr>
          <w:rFonts w:ascii="Cambria" w:hAnsi="Cambria"/>
        </w:rPr>
        <w:t>D)Havanın sıcaklığını artırır.</w:t>
      </w:r>
    </w:p>
    <w:p w:rsidR="005425CB" w:rsidRPr="00464A6C" w:rsidRDefault="005425CB" w:rsidP="00734CF4">
      <w:pPr>
        <w:spacing w:after="0"/>
        <w:rPr>
          <w:rFonts w:ascii="Cambria" w:hAnsi="Cambria"/>
          <w:sz w:val="18"/>
        </w:rPr>
      </w:pPr>
    </w:p>
    <w:p w:rsidR="005425CB" w:rsidRDefault="005425CB" w:rsidP="00464A6C">
      <w:pPr>
        <w:spacing w:after="0"/>
        <w:jc w:val="both"/>
        <w:rPr>
          <w:rFonts w:ascii="Cambria" w:hAnsi="Cambria"/>
        </w:rPr>
      </w:pPr>
      <w:r w:rsidRPr="00DF6A05">
        <w:rPr>
          <w:rFonts w:ascii="Cambria" w:hAnsi="Cambria"/>
          <w:b/>
        </w:rPr>
        <w:t>3-</w:t>
      </w:r>
      <w:r w:rsidRPr="00D309B5">
        <w:rPr>
          <w:rFonts w:ascii="Cambria" w:hAnsi="Cambria"/>
        </w:rPr>
        <w:t>Bir otobüsün durağa  yaklaşması duraktan yolcu alması ve duraktan hareket etmesi durumlarında   sırasıyla        aşağıdakilerden hangisi gerçekleşir?</w:t>
      </w:r>
    </w:p>
    <w:p w:rsidR="005425CB" w:rsidRPr="00464A6C" w:rsidRDefault="005425CB" w:rsidP="00734CF4">
      <w:pPr>
        <w:spacing w:after="0"/>
        <w:rPr>
          <w:rFonts w:ascii="Cambria" w:hAnsi="Cambria"/>
          <w:sz w:val="14"/>
        </w:rPr>
      </w:pPr>
    </w:p>
    <w:p w:rsidR="005425CB" w:rsidRDefault="005425CB" w:rsidP="00734CF4">
      <w:pPr>
        <w:spacing w:after="0"/>
        <w:rPr>
          <w:rFonts w:ascii="Cambria" w:hAnsi="Cambria"/>
        </w:rPr>
      </w:pPr>
      <w:r>
        <w:rPr>
          <w:rFonts w:ascii="Cambria" w:hAnsi="Cambria"/>
        </w:rPr>
        <w:t>A)yavaşlama-durma-hızlanma</w:t>
      </w:r>
      <w:r>
        <w:rPr>
          <w:rFonts w:ascii="Cambria" w:hAnsi="Cambria"/>
        </w:rPr>
        <w:tab/>
      </w:r>
    </w:p>
    <w:p w:rsidR="005425CB" w:rsidRDefault="005425CB" w:rsidP="00734CF4">
      <w:pPr>
        <w:spacing w:after="0"/>
        <w:rPr>
          <w:rFonts w:ascii="Cambria" w:hAnsi="Cambria"/>
        </w:rPr>
      </w:pPr>
      <w:r w:rsidRPr="00D309B5">
        <w:rPr>
          <w:rFonts w:ascii="Cambria" w:hAnsi="Cambria"/>
        </w:rPr>
        <w:t>B)hızlanma-yavaşlama-durma</w:t>
      </w:r>
    </w:p>
    <w:p w:rsidR="005425CB" w:rsidRDefault="005425CB" w:rsidP="00734CF4">
      <w:pPr>
        <w:spacing w:after="0"/>
        <w:rPr>
          <w:rFonts w:ascii="Cambria" w:hAnsi="Cambria"/>
        </w:rPr>
      </w:pPr>
      <w:r>
        <w:rPr>
          <w:rFonts w:ascii="Cambria" w:hAnsi="Cambria"/>
        </w:rPr>
        <w:t>C)durma-yavaşlama-hızlanma</w:t>
      </w:r>
      <w:r>
        <w:rPr>
          <w:rFonts w:ascii="Cambria" w:hAnsi="Cambria"/>
        </w:rPr>
        <w:tab/>
      </w:r>
    </w:p>
    <w:p w:rsidR="005425CB" w:rsidRPr="00D309B5" w:rsidRDefault="005425CB" w:rsidP="00734CF4">
      <w:pPr>
        <w:spacing w:after="0"/>
        <w:rPr>
          <w:rFonts w:ascii="Cambria" w:hAnsi="Cambria"/>
        </w:rPr>
      </w:pPr>
      <w:r w:rsidRPr="00D309B5">
        <w:rPr>
          <w:rFonts w:ascii="Cambria" w:hAnsi="Cambria"/>
        </w:rPr>
        <w:t>D)yavaşlama-hızlanma-durma</w:t>
      </w:r>
    </w:p>
    <w:p w:rsidR="005425CB" w:rsidRPr="00464A6C" w:rsidRDefault="005425CB" w:rsidP="00734CF4">
      <w:pPr>
        <w:pStyle w:val="ListParagraph"/>
        <w:spacing w:after="0"/>
        <w:ind w:left="0"/>
        <w:rPr>
          <w:rFonts w:ascii="Cambria" w:hAnsi="Cambria"/>
          <w:sz w:val="18"/>
        </w:rPr>
      </w:pPr>
    </w:p>
    <w:p w:rsidR="005425CB" w:rsidRDefault="005425CB" w:rsidP="00464A6C">
      <w:pPr>
        <w:pStyle w:val="ListParagraph"/>
        <w:spacing w:after="0"/>
        <w:ind w:left="0"/>
        <w:jc w:val="both"/>
        <w:rPr>
          <w:rFonts w:ascii="Cambria" w:hAnsi="Cambria"/>
          <w:b/>
        </w:rPr>
      </w:pPr>
      <w:r w:rsidRPr="00DF6A05">
        <w:rPr>
          <w:rFonts w:ascii="Cambria" w:hAnsi="Cambria"/>
          <w:b/>
        </w:rPr>
        <w:t>4-</w:t>
      </w:r>
      <w:r w:rsidRPr="00D309B5">
        <w:rPr>
          <w:rFonts w:ascii="Cambria" w:hAnsi="Cambria"/>
        </w:rPr>
        <w:t xml:space="preserve">Aşağıdaki maddelerden hangisinin hammaddesi ağaç </w:t>
      </w:r>
      <w:r w:rsidRPr="00DF6A05">
        <w:rPr>
          <w:rFonts w:ascii="Cambria" w:hAnsi="Cambria"/>
          <w:b/>
        </w:rPr>
        <w:t>değildir?</w:t>
      </w:r>
    </w:p>
    <w:p w:rsidR="005425CB" w:rsidRPr="00464A6C" w:rsidRDefault="005425CB" w:rsidP="00734CF4">
      <w:pPr>
        <w:pStyle w:val="ListParagraph"/>
        <w:spacing w:after="0"/>
        <w:ind w:left="0"/>
        <w:rPr>
          <w:rFonts w:ascii="Cambria" w:hAnsi="Cambria"/>
          <w:b/>
          <w:sz w:val="14"/>
        </w:rPr>
      </w:pPr>
    </w:p>
    <w:p w:rsidR="005425CB" w:rsidRDefault="005425CB" w:rsidP="00734CF4">
      <w:pPr>
        <w:pStyle w:val="ListParagraph"/>
        <w:spacing w:after="0"/>
        <w:ind w:left="0"/>
        <w:rPr>
          <w:rFonts w:ascii="Cambria" w:hAnsi="Cambria"/>
        </w:rPr>
      </w:pPr>
      <w:r w:rsidRPr="00D309B5">
        <w:rPr>
          <w:rFonts w:ascii="Cambria" w:hAnsi="Cambria"/>
        </w:rPr>
        <w:t>A)Kağıt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  <w:t>B)Masa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</w:r>
    </w:p>
    <w:p w:rsidR="005425CB" w:rsidRPr="00D309B5" w:rsidRDefault="005425CB" w:rsidP="00734CF4">
      <w:pPr>
        <w:pStyle w:val="ListParagraph"/>
        <w:spacing w:after="0"/>
        <w:ind w:left="0"/>
        <w:rPr>
          <w:rFonts w:ascii="Cambria" w:hAnsi="Cambria"/>
        </w:rPr>
      </w:pPr>
      <w:r>
        <w:rPr>
          <w:rFonts w:ascii="Cambria" w:hAnsi="Cambria"/>
        </w:rPr>
        <w:t>C)Çelik tencere</w:t>
      </w:r>
      <w:r>
        <w:rPr>
          <w:rFonts w:ascii="Cambria" w:hAnsi="Cambria"/>
        </w:rPr>
        <w:tab/>
      </w:r>
      <w:r w:rsidRPr="00D309B5">
        <w:rPr>
          <w:rFonts w:ascii="Cambria" w:hAnsi="Cambria"/>
        </w:rPr>
        <w:t>D)Oklava</w:t>
      </w:r>
    </w:p>
    <w:p w:rsidR="005425CB" w:rsidRPr="00464A6C" w:rsidRDefault="005425CB" w:rsidP="00734CF4">
      <w:pPr>
        <w:pStyle w:val="ListParagraph"/>
        <w:spacing w:after="0"/>
        <w:ind w:left="0"/>
        <w:rPr>
          <w:rFonts w:ascii="Cambria" w:hAnsi="Cambria"/>
          <w:sz w:val="18"/>
        </w:rPr>
      </w:pPr>
    </w:p>
    <w:p w:rsidR="005425CB" w:rsidRDefault="005425CB" w:rsidP="00734CF4">
      <w:pPr>
        <w:pStyle w:val="ListParagraph"/>
        <w:spacing w:after="0"/>
        <w:ind w:left="0"/>
        <w:rPr>
          <w:rFonts w:ascii="Cambria" w:hAnsi="Cambria"/>
        </w:rPr>
      </w:pPr>
      <w:r w:rsidRPr="00DF6A05">
        <w:rPr>
          <w:rFonts w:ascii="Cambria" w:hAnsi="Cambria"/>
          <w:b/>
        </w:rPr>
        <w:t>5-</w:t>
      </w:r>
      <w:r w:rsidRPr="00D309B5">
        <w:rPr>
          <w:rFonts w:ascii="Cambria" w:hAnsi="Cambria"/>
        </w:rPr>
        <w:t>Aşağıdakilerden hangisi bir çözeltidir?</w:t>
      </w:r>
    </w:p>
    <w:p w:rsidR="005425CB" w:rsidRPr="00464A6C" w:rsidRDefault="005425CB" w:rsidP="00734CF4">
      <w:pPr>
        <w:pStyle w:val="ListParagraph"/>
        <w:spacing w:after="0"/>
        <w:ind w:left="0"/>
        <w:rPr>
          <w:rFonts w:ascii="Cambria" w:hAnsi="Cambria"/>
          <w:sz w:val="14"/>
        </w:rPr>
      </w:pPr>
    </w:p>
    <w:p w:rsidR="005425CB" w:rsidRDefault="005425CB" w:rsidP="00734CF4">
      <w:pPr>
        <w:pStyle w:val="ListParagraph"/>
        <w:spacing w:after="0"/>
        <w:ind w:left="0"/>
        <w:rPr>
          <w:rFonts w:ascii="Cambria" w:hAnsi="Cambria"/>
        </w:rPr>
      </w:pPr>
      <w:r w:rsidRPr="00D309B5">
        <w:rPr>
          <w:rFonts w:ascii="Cambria" w:hAnsi="Cambria"/>
        </w:rPr>
        <w:t>A)Kumlu su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  <w:t>B)Tuzlu su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</w:r>
    </w:p>
    <w:p w:rsidR="005425CB" w:rsidRPr="00D309B5" w:rsidRDefault="005425CB" w:rsidP="00734CF4">
      <w:pPr>
        <w:pStyle w:val="ListParagraph"/>
        <w:spacing w:after="0"/>
        <w:ind w:left="0"/>
        <w:rPr>
          <w:rFonts w:ascii="Cambria" w:hAnsi="Cambria"/>
        </w:rPr>
      </w:pPr>
      <w:r w:rsidRPr="00D309B5">
        <w:rPr>
          <w:rFonts w:ascii="Cambria" w:hAnsi="Cambria"/>
        </w:rPr>
        <w:t>C)salata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  <w:t>D)Kum çakıl</w:t>
      </w:r>
    </w:p>
    <w:p w:rsidR="005425CB" w:rsidRPr="00464A6C" w:rsidRDefault="005425CB" w:rsidP="00734CF4">
      <w:pPr>
        <w:pStyle w:val="ListParagraph"/>
        <w:spacing w:after="0"/>
        <w:ind w:left="0"/>
        <w:rPr>
          <w:rFonts w:ascii="Cambria" w:hAnsi="Cambria"/>
          <w:sz w:val="18"/>
        </w:rPr>
      </w:pPr>
    </w:p>
    <w:p w:rsidR="005425CB" w:rsidRDefault="005425CB" w:rsidP="00734CF4">
      <w:pPr>
        <w:pStyle w:val="ListParagraph"/>
        <w:spacing w:after="0"/>
        <w:ind w:left="0"/>
        <w:rPr>
          <w:rFonts w:ascii="Cambria" w:hAnsi="Cambria"/>
        </w:rPr>
      </w:pPr>
      <w:r w:rsidRPr="00DF6A05">
        <w:rPr>
          <w:rFonts w:ascii="Cambria" w:hAnsi="Cambria"/>
          <w:b/>
        </w:rPr>
        <w:t>6-</w:t>
      </w:r>
      <w:r w:rsidRPr="00DF6A05">
        <w:rPr>
          <w:rFonts w:ascii="Cambria" w:hAnsi="Cambria"/>
        </w:rPr>
        <w:t>Aşağıdakilerden hangisi işlenmiştir?</w:t>
      </w:r>
    </w:p>
    <w:p w:rsidR="005425CB" w:rsidRPr="00464A6C" w:rsidRDefault="005425CB" w:rsidP="00734CF4">
      <w:pPr>
        <w:pStyle w:val="ListParagraph"/>
        <w:spacing w:after="0"/>
        <w:ind w:left="0"/>
        <w:rPr>
          <w:rFonts w:ascii="Cambria" w:hAnsi="Cambria"/>
          <w:sz w:val="14"/>
        </w:rPr>
      </w:pPr>
    </w:p>
    <w:p w:rsidR="005425CB" w:rsidRPr="00DF6A05" w:rsidRDefault="005425CB" w:rsidP="00734CF4">
      <w:pPr>
        <w:pStyle w:val="ListParagraph"/>
        <w:spacing w:after="0"/>
        <w:ind w:left="0"/>
        <w:rPr>
          <w:rFonts w:ascii="Cambria" w:hAnsi="Cambria"/>
        </w:rPr>
      </w:pPr>
      <w:r w:rsidRPr="00DF6A05">
        <w:rPr>
          <w:rFonts w:ascii="Cambria" w:hAnsi="Cambria"/>
        </w:rPr>
        <w:t>A)Zeytin</w:t>
      </w:r>
      <w:r w:rsidRPr="00DF6A05">
        <w:rPr>
          <w:rFonts w:ascii="Cambria" w:hAnsi="Cambria"/>
        </w:rPr>
        <w:tab/>
      </w:r>
      <w:r w:rsidRPr="00DF6A05">
        <w:rPr>
          <w:rFonts w:ascii="Cambria" w:hAnsi="Cambria"/>
        </w:rPr>
        <w:tab/>
        <w:t>B)Ekmek</w:t>
      </w:r>
      <w:r w:rsidRPr="00DF6A05">
        <w:rPr>
          <w:rFonts w:ascii="Cambria" w:hAnsi="Cambria"/>
        </w:rPr>
        <w:tab/>
      </w:r>
      <w:r w:rsidRPr="00DF6A05">
        <w:rPr>
          <w:rFonts w:ascii="Cambria" w:hAnsi="Cambria"/>
        </w:rPr>
        <w:tab/>
      </w:r>
    </w:p>
    <w:p w:rsidR="005425CB" w:rsidRPr="00DF6A05" w:rsidRDefault="005425CB" w:rsidP="00734CF4">
      <w:pPr>
        <w:pStyle w:val="ListParagraph"/>
        <w:spacing w:after="0"/>
        <w:ind w:left="0"/>
        <w:rPr>
          <w:rFonts w:ascii="Cambria" w:hAnsi="Cambria"/>
        </w:rPr>
      </w:pPr>
      <w:r w:rsidRPr="00DF6A05">
        <w:rPr>
          <w:rFonts w:ascii="Cambria" w:hAnsi="Cambria"/>
        </w:rPr>
        <w:t>C)Domates</w:t>
      </w:r>
      <w:r w:rsidRPr="00DF6A05">
        <w:rPr>
          <w:rFonts w:ascii="Cambria" w:hAnsi="Cambria"/>
        </w:rPr>
        <w:tab/>
      </w:r>
      <w:r w:rsidRPr="00DF6A05">
        <w:rPr>
          <w:rFonts w:ascii="Cambria" w:hAnsi="Cambria"/>
        </w:rPr>
        <w:tab/>
        <w:t>D)Yumurta</w:t>
      </w:r>
    </w:p>
    <w:p w:rsidR="005425CB" w:rsidRPr="00AE2F13" w:rsidRDefault="005425CB" w:rsidP="00734CF4">
      <w:pPr>
        <w:pStyle w:val="ListParagraph"/>
        <w:spacing w:after="0"/>
        <w:ind w:left="0"/>
        <w:rPr>
          <w:rFonts w:ascii="Cambria" w:hAnsi="Cambria"/>
          <w:sz w:val="20"/>
        </w:rPr>
      </w:pPr>
    </w:p>
    <w:p w:rsidR="005425CB" w:rsidRDefault="005425CB" w:rsidP="00464A6C">
      <w:pPr>
        <w:pStyle w:val="ListParagraph"/>
        <w:spacing w:after="0"/>
        <w:ind w:left="426"/>
        <w:rPr>
          <w:rFonts w:ascii="Cambria" w:hAnsi="Cambria"/>
        </w:rPr>
      </w:pPr>
      <w:r w:rsidRPr="00DF6A05">
        <w:rPr>
          <w:rFonts w:ascii="Cambria" w:hAnsi="Cambria"/>
          <w:b/>
        </w:rPr>
        <w:t>7-</w:t>
      </w:r>
      <w:r w:rsidRPr="00D309B5">
        <w:rPr>
          <w:rFonts w:ascii="Cambria" w:hAnsi="Cambria"/>
        </w:rPr>
        <w:t>Aşağıdakilerden   hangisi alettir?</w:t>
      </w:r>
    </w:p>
    <w:p w:rsidR="005425CB" w:rsidRPr="00464A6C" w:rsidRDefault="005425CB" w:rsidP="00464A6C">
      <w:pPr>
        <w:pStyle w:val="ListParagraph"/>
        <w:spacing w:after="0"/>
        <w:ind w:left="426"/>
        <w:rPr>
          <w:rFonts w:ascii="Cambria" w:hAnsi="Cambria"/>
          <w:sz w:val="16"/>
        </w:rPr>
      </w:pPr>
    </w:p>
    <w:p w:rsidR="005425CB" w:rsidRDefault="005425CB" w:rsidP="00464A6C">
      <w:pPr>
        <w:spacing w:after="0"/>
        <w:ind w:left="426"/>
        <w:rPr>
          <w:rFonts w:ascii="Cambria" w:hAnsi="Cambria"/>
        </w:rPr>
      </w:pPr>
      <w:r>
        <w:rPr>
          <w:rFonts w:ascii="Cambria" w:hAnsi="Cambria"/>
        </w:rPr>
        <w:t>A)</w:t>
      </w:r>
      <w:r w:rsidRPr="00AE2F13">
        <w:rPr>
          <w:rFonts w:ascii="Cambria" w:hAnsi="Cambria"/>
        </w:rPr>
        <w:t>Fincan</w:t>
      </w:r>
      <w:r w:rsidRPr="00AE2F13">
        <w:rPr>
          <w:rFonts w:ascii="Cambria" w:hAnsi="Cambria"/>
        </w:rPr>
        <w:tab/>
      </w:r>
      <w:r w:rsidRPr="00AE2F13">
        <w:rPr>
          <w:rFonts w:ascii="Cambria" w:hAnsi="Cambria"/>
        </w:rPr>
        <w:tab/>
        <w:t>B)Sünger</w:t>
      </w:r>
      <w:r w:rsidRPr="00AE2F13">
        <w:rPr>
          <w:rFonts w:ascii="Cambria" w:hAnsi="Cambria"/>
        </w:rPr>
        <w:tab/>
      </w:r>
      <w:r w:rsidRPr="00AE2F13">
        <w:rPr>
          <w:rFonts w:ascii="Cambria" w:hAnsi="Cambria"/>
        </w:rPr>
        <w:tab/>
      </w:r>
    </w:p>
    <w:p w:rsidR="005425CB" w:rsidRPr="00AE2F13" w:rsidRDefault="005425CB" w:rsidP="00464A6C">
      <w:pPr>
        <w:spacing w:after="0"/>
        <w:ind w:left="426"/>
        <w:rPr>
          <w:rFonts w:ascii="Cambria" w:hAnsi="Cambria"/>
        </w:rPr>
      </w:pPr>
      <w:r>
        <w:rPr>
          <w:rFonts w:ascii="Cambria" w:hAnsi="Cambria"/>
        </w:rPr>
        <w:t>C)Su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AE2F13">
        <w:rPr>
          <w:rFonts w:ascii="Cambria" w:hAnsi="Cambria"/>
        </w:rPr>
        <w:t>D)Tornavida</w:t>
      </w:r>
    </w:p>
    <w:p w:rsidR="005425CB" w:rsidRPr="00AE2F13" w:rsidRDefault="005425CB" w:rsidP="00464A6C">
      <w:pPr>
        <w:spacing w:after="0"/>
        <w:ind w:left="426"/>
        <w:rPr>
          <w:rFonts w:ascii="Cambria" w:hAnsi="Cambria"/>
          <w:sz w:val="20"/>
        </w:rPr>
      </w:pPr>
    </w:p>
    <w:p w:rsidR="005425CB" w:rsidRDefault="005425CB" w:rsidP="00464A6C">
      <w:pPr>
        <w:spacing w:after="0"/>
        <w:ind w:left="426"/>
        <w:rPr>
          <w:rFonts w:ascii="Cambria" w:hAnsi="Cambria"/>
        </w:rPr>
      </w:pPr>
      <w:r w:rsidRPr="00DF6A05">
        <w:rPr>
          <w:rFonts w:ascii="Cambria" w:hAnsi="Cambria"/>
          <w:b/>
        </w:rPr>
        <w:t>8-</w:t>
      </w:r>
      <w:r w:rsidRPr="00D309B5">
        <w:rPr>
          <w:rFonts w:ascii="Cambria" w:hAnsi="Cambria"/>
        </w:rPr>
        <w:t>Aşağıdakilerden hangisi işlenmiş bir maddedir?</w:t>
      </w:r>
    </w:p>
    <w:p w:rsidR="005425CB" w:rsidRPr="00464A6C" w:rsidRDefault="005425CB" w:rsidP="00464A6C">
      <w:pPr>
        <w:spacing w:after="0"/>
        <w:ind w:left="426"/>
        <w:rPr>
          <w:rFonts w:ascii="Cambria" w:hAnsi="Cambria"/>
          <w:sz w:val="16"/>
        </w:rPr>
      </w:pPr>
    </w:p>
    <w:p w:rsidR="005425CB" w:rsidRDefault="005425CB" w:rsidP="00464A6C">
      <w:pPr>
        <w:spacing w:after="0"/>
        <w:ind w:left="426"/>
        <w:rPr>
          <w:rFonts w:ascii="Cambria" w:hAnsi="Cambria"/>
        </w:rPr>
      </w:pPr>
      <w:r>
        <w:rPr>
          <w:rFonts w:ascii="Cambria" w:hAnsi="Cambria"/>
        </w:rPr>
        <w:t>A)Ağaç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D309B5">
        <w:rPr>
          <w:rFonts w:ascii="Cambria" w:hAnsi="Cambria"/>
        </w:rPr>
        <w:t>B)Kemer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</w:r>
    </w:p>
    <w:p w:rsidR="005425CB" w:rsidRPr="00D309B5" w:rsidRDefault="005425CB" w:rsidP="00464A6C">
      <w:pPr>
        <w:spacing w:after="0"/>
        <w:ind w:left="426"/>
        <w:rPr>
          <w:rFonts w:ascii="Cambria" w:hAnsi="Cambria"/>
        </w:rPr>
      </w:pPr>
      <w:r w:rsidRPr="00D309B5">
        <w:rPr>
          <w:rFonts w:ascii="Cambria" w:hAnsi="Cambria"/>
        </w:rPr>
        <w:t>C)Petrol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  <w:t>D)Pamuk</w:t>
      </w:r>
    </w:p>
    <w:p w:rsidR="005425CB" w:rsidRPr="00AE2F13" w:rsidRDefault="005425CB" w:rsidP="00464A6C">
      <w:pPr>
        <w:spacing w:after="0"/>
        <w:ind w:left="426"/>
        <w:rPr>
          <w:rFonts w:ascii="Cambria" w:hAnsi="Cambria"/>
          <w:sz w:val="20"/>
        </w:rPr>
      </w:pPr>
    </w:p>
    <w:p w:rsidR="005425CB" w:rsidRDefault="005425CB" w:rsidP="00464A6C">
      <w:pPr>
        <w:spacing w:after="0"/>
        <w:ind w:left="426"/>
        <w:jc w:val="both"/>
        <w:rPr>
          <w:rFonts w:ascii="Cambria" w:hAnsi="Cambria"/>
        </w:rPr>
      </w:pPr>
      <w:r w:rsidRPr="00DF6A05">
        <w:rPr>
          <w:rFonts w:ascii="Cambria" w:hAnsi="Cambria"/>
          <w:b/>
        </w:rPr>
        <w:t>9-</w:t>
      </w:r>
      <w:r w:rsidRPr="00D309B5">
        <w:rPr>
          <w:rFonts w:ascii="Cambria" w:hAnsi="Cambria"/>
        </w:rPr>
        <w:t>Işık kirliliğini önlemek için aşağıdakilerden hangisi yapılmalıdır?</w:t>
      </w:r>
    </w:p>
    <w:p w:rsidR="005425CB" w:rsidRPr="00464A6C" w:rsidRDefault="005425CB" w:rsidP="00464A6C">
      <w:pPr>
        <w:spacing w:after="0"/>
        <w:ind w:left="426"/>
        <w:rPr>
          <w:rFonts w:ascii="Cambria" w:hAnsi="Cambria"/>
          <w:sz w:val="16"/>
        </w:rPr>
      </w:pPr>
    </w:p>
    <w:p w:rsidR="005425CB" w:rsidRDefault="005425CB" w:rsidP="00464A6C">
      <w:pPr>
        <w:spacing w:after="0"/>
        <w:ind w:left="426"/>
        <w:rPr>
          <w:rFonts w:ascii="Cambria" w:hAnsi="Cambria"/>
        </w:rPr>
      </w:pPr>
      <w:r w:rsidRPr="00D309B5">
        <w:rPr>
          <w:rFonts w:ascii="Cambria" w:hAnsi="Cambria"/>
        </w:rPr>
        <w:t>A)Gündüz va</w:t>
      </w:r>
      <w:r>
        <w:rPr>
          <w:rFonts w:ascii="Cambria" w:hAnsi="Cambria"/>
        </w:rPr>
        <w:t>kitlerinde lambaları açmalıyız.</w:t>
      </w:r>
    </w:p>
    <w:p w:rsidR="005425CB" w:rsidRDefault="005425CB" w:rsidP="00464A6C">
      <w:pPr>
        <w:spacing w:after="0"/>
        <w:ind w:left="426"/>
        <w:rPr>
          <w:rFonts w:ascii="Cambria" w:hAnsi="Cambria"/>
        </w:rPr>
      </w:pPr>
      <w:r w:rsidRPr="00D309B5">
        <w:rPr>
          <w:rFonts w:ascii="Cambria" w:hAnsi="Cambria"/>
        </w:rPr>
        <w:t>B)Gökyüzünü aydınlatmalıyız.</w:t>
      </w:r>
    </w:p>
    <w:p w:rsidR="005425CB" w:rsidRDefault="005425CB" w:rsidP="00464A6C">
      <w:pPr>
        <w:spacing w:after="0"/>
        <w:ind w:left="426"/>
        <w:rPr>
          <w:rFonts w:ascii="Cambria" w:hAnsi="Cambria"/>
        </w:rPr>
      </w:pPr>
      <w:r w:rsidRPr="00D309B5">
        <w:rPr>
          <w:rFonts w:ascii="Cambria" w:hAnsi="Cambria"/>
        </w:rPr>
        <w:t>C)İyi aydınlatma elde etmek  için fazla ışık kaynağı kullanmalıyız.</w:t>
      </w:r>
      <w:r w:rsidRPr="00D309B5">
        <w:rPr>
          <w:rFonts w:ascii="Cambria" w:hAnsi="Cambria"/>
        </w:rPr>
        <w:tab/>
      </w:r>
    </w:p>
    <w:p w:rsidR="005425CB" w:rsidRPr="00D309B5" w:rsidRDefault="005425CB" w:rsidP="00464A6C">
      <w:pPr>
        <w:spacing w:after="0"/>
        <w:ind w:left="426"/>
        <w:rPr>
          <w:rFonts w:ascii="Cambria" w:hAnsi="Cambria"/>
        </w:rPr>
      </w:pPr>
      <w:r w:rsidRPr="00D309B5">
        <w:rPr>
          <w:rFonts w:ascii="Cambria" w:hAnsi="Cambria"/>
        </w:rPr>
        <w:t>D)Gereksiz lambaları söndürmeliyiz.</w:t>
      </w:r>
    </w:p>
    <w:p w:rsidR="005425CB" w:rsidRPr="00D309B5" w:rsidRDefault="005425CB" w:rsidP="0078409A">
      <w:pPr>
        <w:spacing w:after="0"/>
        <w:ind w:left="708"/>
        <w:rPr>
          <w:rFonts w:ascii="Cambria" w:hAnsi="Cambria"/>
        </w:rPr>
      </w:pPr>
    </w:p>
    <w:p w:rsidR="005425CB" w:rsidRDefault="005425CB" w:rsidP="00464A6C">
      <w:pPr>
        <w:spacing w:after="0"/>
        <w:ind w:left="426"/>
        <w:jc w:val="both"/>
        <w:rPr>
          <w:rFonts w:ascii="Cambria" w:hAnsi="Cambria"/>
        </w:rPr>
      </w:pPr>
      <w:r w:rsidRPr="00DF6A05">
        <w:rPr>
          <w:rFonts w:ascii="Cambria" w:hAnsi="Cambria"/>
          <w:b/>
        </w:rPr>
        <w:t>10-</w:t>
      </w:r>
      <w:r w:rsidRPr="00D309B5">
        <w:rPr>
          <w:rFonts w:ascii="Cambria" w:hAnsi="Cambria"/>
        </w:rPr>
        <w:t xml:space="preserve">Aşağıda kullanılan aydınlatma araçlarından hangisi,teknoloji ile geliştirilen günümüz araçlarından </w:t>
      </w:r>
      <w:r w:rsidRPr="00464A6C">
        <w:rPr>
          <w:rFonts w:ascii="Cambria" w:hAnsi="Cambria"/>
          <w:b/>
        </w:rPr>
        <w:t>değildir?</w:t>
      </w:r>
    </w:p>
    <w:p w:rsidR="005425CB" w:rsidRPr="00464A6C" w:rsidRDefault="005425CB" w:rsidP="00AE2F13">
      <w:pPr>
        <w:spacing w:after="0"/>
        <w:ind w:left="426"/>
        <w:rPr>
          <w:rFonts w:ascii="Cambria" w:hAnsi="Cambria"/>
          <w:sz w:val="16"/>
        </w:rPr>
      </w:pPr>
    </w:p>
    <w:p w:rsidR="005425CB" w:rsidRDefault="005425CB" w:rsidP="00AE2F13">
      <w:pPr>
        <w:spacing w:after="0"/>
        <w:ind w:left="426"/>
        <w:rPr>
          <w:rFonts w:ascii="Cambria" w:hAnsi="Cambria"/>
        </w:rPr>
      </w:pPr>
      <w:r>
        <w:rPr>
          <w:rFonts w:ascii="Cambria" w:hAnsi="Cambria"/>
        </w:rPr>
        <w:t>A)Spot lamba</w:t>
      </w:r>
      <w:r>
        <w:rPr>
          <w:rFonts w:ascii="Cambria" w:hAnsi="Cambria"/>
        </w:rPr>
        <w:tab/>
        <w:t>B)Floresan</w:t>
      </w:r>
      <w:r>
        <w:rPr>
          <w:rFonts w:ascii="Cambria" w:hAnsi="Cambria"/>
        </w:rPr>
        <w:tab/>
      </w:r>
    </w:p>
    <w:p w:rsidR="005425CB" w:rsidRPr="00D309B5" w:rsidRDefault="005425CB" w:rsidP="00AE2F13">
      <w:pPr>
        <w:spacing w:after="0"/>
        <w:ind w:left="426"/>
        <w:rPr>
          <w:rFonts w:ascii="Cambria" w:hAnsi="Cambria"/>
        </w:rPr>
      </w:pPr>
      <w:r w:rsidRPr="00D309B5">
        <w:rPr>
          <w:rFonts w:ascii="Cambria" w:hAnsi="Cambria"/>
        </w:rPr>
        <w:t>C)Meşale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  <w:t>D)El feneri</w:t>
      </w:r>
    </w:p>
    <w:p w:rsidR="005425CB" w:rsidRPr="00D309B5" w:rsidRDefault="005425CB" w:rsidP="00AE2F13">
      <w:pPr>
        <w:spacing w:after="0"/>
        <w:ind w:left="426"/>
        <w:rPr>
          <w:rFonts w:ascii="Cambria" w:hAnsi="Cambria"/>
        </w:rPr>
      </w:pPr>
    </w:p>
    <w:p w:rsidR="005425CB" w:rsidRDefault="005425CB" w:rsidP="00464A6C">
      <w:pPr>
        <w:spacing w:after="0"/>
        <w:ind w:left="426"/>
        <w:jc w:val="both"/>
        <w:rPr>
          <w:rFonts w:ascii="Cambria" w:hAnsi="Cambria"/>
        </w:rPr>
      </w:pPr>
      <w:r w:rsidRPr="00DF6A05">
        <w:rPr>
          <w:rFonts w:ascii="Cambria" w:hAnsi="Cambria"/>
          <w:b/>
        </w:rPr>
        <w:t>11-</w:t>
      </w:r>
      <w:r w:rsidRPr="00312B73">
        <w:rPr>
          <w:rFonts w:ascii="Cambria" w:hAnsi="Cambria"/>
        </w:rPr>
        <w:t>Murat aydınlatma ve ışık kirliliği ile ilgili araştırma yapıyor. Murat yaptığı bu araştırmaya göre aşağıdaki aydınlatma yöntemlerinden hangisinin en doğru olduğunu fark eder?</w:t>
      </w:r>
    </w:p>
    <w:p w:rsidR="005425CB" w:rsidRPr="00464A6C" w:rsidRDefault="005425CB" w:rsidP="00464A6C">
      <w:pPr>
        <w:spacing w:after="0"/>
        <w:ind w:left="426"/>
        <w:jc w:val="both"/>
        <w:rPr>
          <w:rFonts w:ascii="Cambria" w:hAnsi="Cambria"/>
          <w:sz w:val="16"/>
        </w:rPr>
      </w:pPr>
    </w:p>
    <w:p w:rsidR="005425CB" w:rsidRPr="00D309B5" w:rsidRDefault="005425CB" w:rsidP="00AE2F13">
      <w:pPr>
        <w:spacing w:after="0"/>
        <w:ind w:left="426"/>
        <w:rPr>
          <w:rFonts w:ascii="Cambria" w:hAnsi="Cambria"/>
        </w:rPr>
      </w:pPr>
      <w:r w:rsidRPr="0023428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69.5pt;height:108pt;visibility:visible">
            <v:imagedata r:id="rId7" o:title=""/>
          </v:shape>
        </w:pict>
      </w:r>
    </w:p>
    <w:p w:rsidR="005425CB" w:rsidRPr="00D309B5" w:rsidRDefault="005425CB" w:rsidP="00AE2F13">
      <w:pPr>
        <w:spacing w:after="0"/>
        <w:ind w:left="426"/>
        <w:rPr>
          <w:rFonts w:ascii="Cambria" w:hAnsi="Cambria"/>
        </w:rPr>
      </w:pPr>
    </w:p>
    <w:p w:rsidR="005425CB" w:rsidRDefault="005425CB" w:rsidP="00464A6C">
      <w:pPr>
        <w:spacing w:after="0"/>
        <w:ind w:left="426"/>
        <w:jc w:val="both"/>
        <w:rPr>
          <w:rFonts w:ascii="Cambria" w:hAnsi="Cambria"/>
        </w:rPr>
      </w:pPr>
      <w:r w:rsidRPr="00DF6A05">
        <w:rPr>
          <w:rFonts w:ascii="Cambria" w:hAnsi="Cambria"/>
          <w:b/>
        </w:rPr>
        <w:t>12-</w:t>
      </w:r>
      <w:r w:rsidRPr="00D309B5">
        <w:rPr>
          <w:rFonts w:ascii="Cambria" w:hAnsi="Cambria"/>
        </w:rPr>
        <w:t xml:space="preserve"> Aşağıdakilerden hangisi daha eski bir aydınlatma aracıdır?</w:t>
      </w:r>
    </w:p>
    <w:p w:rsidR="005425CB" w:rsidRPr="00464A6C" w:rsidRDefault="005425CB" w:rsidP="00AE2F13">
      <w:pPr>
        <w:spacing w:after="0"/>
        <w:ind w:left="426"/>
        <w:rPr>
          <w:rFonts w:ascii="Cambria" w:hAnsi="Cambria"/>
          <w:sz w:val="16"/>
        </w:rPr>
      </w:pPr>
    </w:p>
    <w:p w:rsidR="005425CB" w:rsidRDefault="005425CB" w:rsidP="00AE2F13">
      <w:pPr>
        <w:pStyle w:val="ListParagraph"/>
        <w:numPr>
          <w:ilvl w:val="0"/>
          <w:numId w:val="7"/>
        </w:numPr>
        <w:spacing w:after="0"/>
        <w:ind w:left="426" w:firstLine="0"/>
        <w:rPr>
          <w:rFonts w:ascii="Cambria" w:hAnsi="Cambria"/>
        </w:rPr>
      </w:pPr>
      <w:r w:rsidRPr="00D309B5">
        <w:rPr>
          <w:rFonts w:ascii="Cambria" w:hAnsi="Cambria"/>
        </w:rPr>
        <w:t>Ampul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  <w:t>B)floresan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</w:r>
    </w:p>
    <w:p w:rsidR="005425CB" w:rsidRPr="00D309B5" w:rsidRDefault="005425CB" w:rsidP="00312B73">
      <w:pPr>
        <w:pStyle w:val="ListParagraph"/>
        <w:spacing w:after="0"/>
        <w:ind w:left="426"/>
        <w:rPr>
          <w:rFonts w:ascii="Cambria" w:hAnsi="Cambria"/>
        </w:rPr>
      </w:pPr>
      <w:r w:rsidRPr="00D309B5">
        <w:rPr>
          <w:rFonts w:ascii="Cambria" w:hAnsi="Cambria"/>
        </w:rPr>
        <w:t>C)meşale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  <w:t>D)gaz lambası</w:t>
      </w:r>
    </w:p>
    <w:p w:rsidR="005425CB" w:rsidRPr="00D309B5" w:rsidRDefault="005425CB" w:rsidP="00AE2F13">
      <w:pPr>
        <w:spacing w:after="0"/>
        <w:ind w:left="426"/>
        <w:rPr>
          <w:rFonts w:ascii="Cambria" w:hAnsi="Cambria"/>
        </w:rPr>
      </w:pPr>
    </w:p>
    <w:p w:rsidR="005425CB" w:rsidRDefault="005425CB" w:rsidP="00464A6C">
      <w:pPr>
        <w:spacing w:after="0"/>
        <w:ind w:left="426"/>
        <w:jc w:val="both"/>
        <w:rPr>
          <w:rFonts w:ascii="Cambria" w:hAnsi="Cambria"/>
        </w:rPr>
      </w:pPr>
      <w:r w:rsidRPr="00DF6A05">
        <w:rPr>
          <w:rFonts w:ascii="Cambria" w:hAnsi="Cambria"/>
          <w:b/>
        </w:rPr>
        <w:t>13-</w:t>
      </w:r>
      <w:r w:rsidRPr="00D309B5">
        <w:rPr>
          <w:rFonts w:ascii="Cambria" w:hAnsi="Cambria"/>
        </w:rPr>
        <w:t xml:space="preserve"> Aydınlatılmış cisim ışık kaynağı olmayıp ışık kaynağından aldığı ışığı yansıtır. Aşağıdakile</w:t>
      </w:r>
      <w:r>
        <w:rPr>
          <w:rFonts w:ascii="Cambria" w:hAnsi="Cambria"/>
        </w:rPr>
        <w:t xml:space="preserve">rden hangisi aydınlatılmış </w:t>
      </w:r>
      <w:r w:rsidRPr="00D309B5">
        <w:rPr>
          <w:rFonts w:ascii="Cambria" w:hAnsi="Cambria"/>
        </w:rPr>
        <w:t>cisimdir?</w:t>
      </w:r>
    </w:p>
    <w:p w:rsidR="005425CB" w:rsidRPr="00464A6C" w:rsidRDefault="005425CB" w:rsidP="00DF6A05">
      <w:pPr>
        <w:spacing w:after="0"/>
        <w:ind w:left="426"/>
        <w:rPr>
          <w:rFonts w:ascii="Cambria" w:hAnsi="Cambria"/>
          <w:sz w:val="16"/>
        </w:rPr>
      </w:pPr>
    </w:p>
    <w:p w:rsidR="005425CB" w:rsidRDefault="005425CB" w:rsidP="00AE2F13">
      <w:pPr>
        <w:spacing w:after="0"/>
        <w:ind w:left="426"/>
        <w:rPr>
          <w:rFonts w:ascii="Cambria" w:hAnsi="Cambria"/>
        </w:rPr>
      </w:pPr>
      <w:r>
        <w:rPr>
          <w:rFonts w:ascii="Cambria" w:hAnsi="Cambria"/>
        </w:rPr>
        <w:t>A)Güneş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B)Ampul</w:t>
      </w:r>
    </w:p>
    <w:p w:rsidR="005425CB" w:rsidRDefault="005425CB" w:rsidP="00AE2F13">
      <w:pPr>
        <w:spacing w:after="0"/>
        <w:ind w:left="426"/>
        <w:rPr>
          <w:rFonts w:ascii="Cambria" w:hAnsi="Cambria"/>
        </w:rPr>
      </w:pPr>
      <w:r w:rsidRPr="00D309B5">
        <w:rPr>
          <w:rFonts w:ascii="Cambria" w:hAnsi="Cambria"/>
        </w:rPr>
        <w:t>C)Ay</w:t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</w:r>
      <w:r w:rsidRPr="00D309B5">
        <w:rPr>
          <w:rFonts w:ascii="Cambria" w:hAnsi="Cambria"/>
        </w:rPr>
        <w:tab/>
        <w:t>D)Floresan</w:t>
      </w:r>
    </w:p>
    <w:p w:rsidR="005425CB" w:rsidRDefault="005425CB" w:rsidP="00AE2F13">
      <w:pPr>
        <w:spacing w:after="0"/>
        <w:ind w:left="426"/>
        <w:rPr>
          <w:rFonts w:ascii="Cambria" w:hAnsi="Cambria"/>
        </w:rPr>
      </w:pPr>
    </w:p>
    <w:p w:rsidR="005425CB" w:rsidRDefault="005425CB" w:rsidP="00AE2F13">
      <w:pPr>
        <w:spacing w:after="0"/>
        <w:ind w:left="426"/>
        <w:rPr>
          <w:rFonts w:ascii="Cambria" w:hAnsi="Cambria"/>
        </w:rPr>
      </w:pPr>
    </w:p>
    <w:p w:rsidR="005425CB" w:rsidRDefault="005425CB" w:rsidP="00AE2F13">
      <w:pPr>
        <w:spacing w:after="0"/>
        <w:ind w:left="426"/>
        <w:rPr>
          <w:rFonts w:ascii="Cambria" w:hAnsi="Cambria"/>
        </w:rPr>
      </w:pPr>
    </w:p>
    <w:p w:rsidR="005425CB" w:rsidRDefault="005425CB" w:rsidP="00AE2F13">
      <w:pPr>
        <w:spacing w:after="0"/>
        <w:ind w:left="426"/>
        <w:rPr>
          <w:rFonts w:ascii="Cambria" w:hAnsi="Cambria"/>
        </w:rPr>
      </w:pPr>
    </w:p>
    <w:p w:rsidR="005425CB" w:rsidRPr="00D309B5" w:rsidRDefault="005425CB" w:rsidP="00AE2F13">
      <w:pPr>
        <w:spacing w:after="0"/>
        <w:ind w:left="426"/>
        <w:rPr>
          <w:rFonts w:ascii="Cambria" w:hAnsi="Cambria"/>
        </w:rPr>
      </w:pPr>
    </w:p>
    <w:p w:rsidR="005425CB" w:rsidRPr="00DF6A05" w:rsidRDefault="005425CB" w:rsidP="00AE2F13">
      <w:pPr>
        <w:spacing w:after="0"/>
        <w:ind w:left="426"/>
        <w:rPr>
          <w:rFonts w:ascii="Cambria" w:hAnsi="Cambria"/>
          <w:b/>
        </w:rPr>
      </w:pPr>
      <w:r>
        <w:rPr>
          <w:noProof/>
        </w:rPr>
        <w:pict>
          <v:shape id="_x0000_s1026" type="#_x0000_t75" alt="http://t0.gstatic.com/images?q=tbn:ANd9GcSG_uihAXaL3ena8SbiJs8KlqDhONsjRfB8DOtWSM8JG5t_O3Pp&amp;t=1" style="position:absolute;left:0;text-align:left;margin-left:142.95pt;margin-top:14.75pt;width:88.5pt;height:66.75pt;z-index:-251686400;visibility:visible" wrapcoords="-183 0 -183 21357 21600 21357 21600 0 -183 0">
            <v:imagedata r:id="rId8" r:href="rId9" gain="93623f" blacklevel="6554f"/>
            <w10:wrap type="tight"/>
          </v:shape>
        </w:pict>
      </w:r>
      <w:r>
        <w:rPr>
          <w:noProof/>
        </w:rPr>
        <w:pict>
          <v:shape id="_x0000_s1027" type="#_x0000_t75" alt="http://t1.gstatic.com/images?q=tbn:ANd9GcSHmZ0CVGs8h3fQ4FWYt3M1Af30X4yp8kOufWeOCryemdWDQC6I3Q&amp;t=1" style="position:absolute;left:0;text-align:left;margin-left:98.7pt;margin-top:14.7pt;width:27.75pt;height:66.75pt;z-index:-251687424;visibility:visible" wrapcoords="-584 0 -584 21357 21600 21357 21600 0 -584 0">
            <v:imagedata r:id="rId10" r:href="rId11"/>
            <w10:wrap type="tight"/>
          </v:shape>
        </w:pict>
      </w:r>
      <w:r>
        <w:rPr>
          <w:noProof/>
        </w:rPr>
        <w:pict>
          <v:shape id="il_fi" o:spid="_x0000_s1028" type="#_x0000_t75" alt="http://www.gulengunesanaokulu.com/images/gulen-gunes.jpg" style="position:absolute;left:0;text-align:left;margin-left:22.95pt;margin-top:14.75pt;width:55.5pt;height:73.5pt;z-index:-251688448;visibility:visible" wrapcoords="-292 0 -292 21380 21600 21380 21600 0 -292 0">
            <v:imagedata r:id="rId12" r:href="rId13"/>
            <w10:wrap type="tight"/>
          </v:shape>
        </w:pict>
      </w:r>
      <w:r w:rsidRPr="00DF6A05">
        <w:rPr>
          <w:rFonts w:ascii="Cambria" w:hAnsi="Cambria"/>
          <w:b/>
        </w:rPr>
        <w:t>14-</w:t>
      </w:r>
    </w:p>
    <w:p w:rsidR="005425CB" w:rsidRPr="00530356" w:rsidRDefault="005425CB" w:rsidP="00AE2F13">
      <w:pPr>
        <w:spacing w:after="0"/>
        <w:ind w:left="426"/>
        <w:rPr>
          <w:rFonts w:ascii="Cambria" w:hAnsi="Cambria"/>
        </w:rPr>
      </w:pPr>
    </w:p>
    <w:p w:rsidR="005425CB" w:rsidRPr="00530356" w:rsidRDefault="005425CB" w:rsidP="00AE2F13">
      <w:pPr>
        <w:spacing w:after="0"/>
        <w:ind w:left="426"/>
        <w:rPr>
          <w:rFonts w:ascii="Cambria" w:hAnsi="Cambria"/>
        </w:rPr>
      </w:pPr>
    </w:p>
    <w:p w:rsidR="005425CB" w:rsidRPr="00530356" w:rsidRDefault="005425CB" w:rsidP="00AE2F13">
      <w:pPr>
        <w:spacing w:after="0"/>
        <w:ind w:left="426"/>
        <w:rPr>
          <w:rFonts w:ascii="Cambria" w:hAnsi="Cambria"/>
        </w:rPr>
      </w:pPr>
    </w:p>
    <w:p w:rsidR="005425CB" w:rsidRPr="00530356" w:rsidRDefault="005425CB" w:rsidP="00AE2F13">
      <w:pPr>
        <w:spacing w:after="0"/>
        <w:ind w:left="426"/>
        <w:rPr>
          <w:rFonts w:ascii="Cambria" w:hAnsi="Cambria"/>
        </w:rPr>
      </w:pPr>
    </w:p>
    <w:p w:rsidR="005425CB" w:rsidRPr="00530356" w:rsidRDefault="005425CB" w:rsidP="00AE2F13">
      <w:pPr>
        <w:spacing w:after="0"/>
        <w:ind w:left="426"/>
        <w:rPr>
          <w:rFonts w:ascii="Cambria" w:hAnsi="Cambria"/>
        </w:rPr>
      </w:pPr>
    </w:p>
    <w:p w:rsidR="005425CB" w:rsidRPr="00530356" w:rsidRDefault="005425CB" w:rsidP="00AE2F13">
      <w:pPr>
        <w:spacing w:after="0"/>
        <w:ind w:left="426"/>
        <w:rPr>
          <w:rFonts w:ascii="Cambria" w:hAnsi="Cambria"/>
          <w:b/>
        </w:rPr>
      </w:pPr>
      <w:r w:rsidRPr="00530356">
        <w:rPr>
          <w:rFonts w:ascii="Cambria" w:hAnsi="Cambria"/>
          <w:b/>
        </w:rPr>
        <w:t xml:space="preserve">          I                        II                        III</w:t>
      </w:r>
    </w:p>
    <w:p w:rsidR="005425CB" w:rsidRPr="00530356" w:rsidRDefault="005425CB" w:rsidP="00AE2F13">
      <w:pPr>
        <w:spacing w:after="0"/>
        <w:ind w:left="426"/>
        <w:rPr>
          <w:rFonts w:ascii="Cambria" w:hAnsi="Cambria"/>
        </w:rPr>
      </w:pPr>
    </w:p>
    <w:p w:rsidR="005425CB" w:rsidRPr="00464A6C" w:rsidRDefault="005425CB" w:rsidP="00464A6C">
      <w:pPr>
        <w:spacing w:after="0"/>
        <w:ind w:left="426"/>
        <w:jc w:val="both"/>
        <w:rPr>
          <w:rFonts w:ascii="Cambria" w:hAnsi="Cambria"/>
          <w:b/>
        </w:rPr>
      </w:pPr>
      <w:r w:rsidRPr="00464A6C">
        <w:rPr>
          <w:rFonts w:ascii="Cambria" w:hAnsi="Cambria"/>
          <w:b/>
        </w:rPr>
        <w:t>Yukarıdaki ışık kaynaklarının parlaklıklarının azdan çoğa doğru  sıralanışı aşağıdaki seçeneklerden hangisinde verilmiştir?</w:t>
      </w:r>
    </w:p>
    <w:p w:rsidR="005425CB" w:rsidRPr="00530356" w:rsidRDefault="005425CB" w:rsidP="00AE2F13">
      <w:pPr>
        <w:spacing w:after="0"/>
        <w:ind w:left="426"/>
        <w:rPr>
          <w:rFonts w:ascii="Cambria" w:hAnsi="Cambria"/>
        </w:rPr>
      </w:pPr>
    </w:p>
    <w:p w:rsidR="005425CB" w:rsidRPr="00530356" w:rsidRDefault="005425CB" w:rsidP="00AE2F13">
      <w:pPr>
        <w:pStyle w:val="ListParagraph"/>
        <w:numPr>
          <w:ilvl w:val="0"/>
          <w:numId w:val="8"/>
        </w:numPr>
        <w:spacing w:after="0"/>
        <w:ind w:left="426" w:firstLine="0"/>
        <w:rPr>
          <w:rFonts w:ascii="Cambria" w:hAnsi="Cambria"/>
        </w:rPr>
      </w:pPr>
      <w:r w:rsidRPr="00530356">
        <w:rPr>
          <w:rFonts w:ascii="Cambria" w:hAnsi="Cambria"/>
        </w:rPr>
        <w:t>I-II-III</w:t>
      </w:r>
      <w:r w:rsidRPr="00530356">
        <w:rPr>
          <w:rFonts w:ascii="Cambria" w:hAnsi="Cambria"/>
        </w:rPr>
        <w:tab/>
      </w:r>
      <w:r w:rsidRPr="00530356">
        <w:rPr>
          <w:rFonts w:ascii="Cambria" w:hAnsi="Cambria"/>
        </w:rPr>
        <w:tab/>
      </w:r>
      <w:r w:rsidRPr="00530356">
        <w:rPr>
          <w:rFonts w:ascii="Cambria" w:hAnsi="Cambria"/>
        </w:rPr>
        <w:tab/>
        <w:t>B)II-III-I</w:t>
      </w:r>
      <w:r w:rsidRPr="00530356">
        <w:rPr>
          <w:rFonts w:ascii="Cambria" w:hAnsi="Cambria"/>
        </w:rPr>
        <w:tab/>
      </w:r>
    </w:p>
    <w:p w:rsidR="005425CB" w:rsidRPr="00530356" w:rsidRDefault="005425CB" w:rsidP="00AE2F13">
      <w:pPr>
        <w:pStyle w:val="ListParagraph"/>
        <w:spacing w:after="0"/>
        <w:ind w:left="426"/>
        <w:rPr>
          <w:rFonts w:ascii="Cambria" w:hAnsi="Cambria"/>
        </w:rPr>
      </w:pPr>
      <w:r w:rsidRPr="00530356">
        <w:rPr>
          <w:rFonts w:ascii="Cambria" w:hAnsi="Cambria"/>
        </w:rPr>
        <w:t>C)III-II-I</w:t>
      </w:r>
      <w:r w:rsidRPr="00530356">
        <w:rPr>
          <w:rFonts w:ascii="Cambria" w:hAnsi="Cambria"/>
        </w:rPr>
        <w:tab/>
      </w:r>
      <w:r w:rsidRPr="00530356">
        <w:rPr>
          <w:rFonts w:ascii="Cambria" w:hAnsi="Cambria"/>
        </w:rPr>
        <w:tab/>
      </w:r>
      <w:r w:rsidRPr="00530356">
        <w:rPr>
          <w:rFonts w:ascii="Cambria" w:hAnsi="Cambria"/>
        </w:rPr>
        <w:tab/>
        <w:t>D)II-I-III</w:t>
      </w:r>
    </w:p>
    <w:p w:rsidR="005425CB" w:rsidRPr="00D309B5" w:rsidRDefault="005425CB" w:rsidP="00AE2F13">
      <w:pPr>
        <w:pStyle w:val="ListParagraph"/>
        <w:spacing w:after="0"/>
        <w:ind w:left="426"/>
        <w:rPr>
          <w:rFonts w:ascii="Cambria" w:hAnsi="Cambria"/>
          <w:color w:val="FF0000"/>
        </w:rPr>
      </w:pPr>
    </w:p>
    <w:p w:rsidR="005425CB" w:rsidRPr="00BB1D80" w:rsidRDefault="005425CB" w:rsidP="00BB1D80">
      <w:pPr>
        <w:spacing w:after="0"/>
        <w:rPr>
          <w:rFonts w:ascii="Kayra" w:hAnsi="Kayra"/>
        </w:rPr>
      </w:pPr>
      <w:r w:rsidRPr="00BB1D80">
        <w:rPr>
          <w:rFonts w:ascii="Kayra" w:hAnsi="Kayra"/>
          <w:b/>
          <w:u w:val="single"/>
        </w:rPr>
        <w:t xml:space="preserve">NOT: </w:t>
      </w:r>
      <w:r w:rsidRPr="00BB1D80">
        <w:rPr>
          <w:rFonts w:ascii="Kayra" w:hAnsi="Kayra"/>
        </w:rPr>
        <w:t>SINAVINIZ I BİTİRDİKTEN SONRA LÜTFEN CEVAPLARINIZI KONTROL EDİNİZ.</w:t>
      </w:r>
    </w:p>
    <w:p w:rsidR="005425CB" w:rsidRPr="00BB1D80" w:rsidRDefault="005425CB" w:rsidP="00BB1D80">
      <w:pPr>
        <w:spacing w:after="0"/>
        <w:rPr>
          <w:rFonts w:ascii="Cambria" w:hAnsi="Cambria"/>
          <w:b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A0"/>
      </w:tblPr>
      <w:tblGrid>
        <w:gridCol w:w="524"/>
        <w:gridCol w:w="524"/>
        <w:gridCol w:w="524"/>
        <w:gridCol w:w="524"/>
        <w:gridCol w:w="524"/>
      </w:tblGrid>
      <w:tr w:rsidR="005425CB" w:rsidRPr="0060059F" w:rsidTr="0060059F">
        <w:trPr>
          <w:jc w:val="center"/>
        </w:trPr>
        <w:tc>
          <w:tcPr>
            <w:tcW w:w="2620" w:type="dxa"/>
            <w:gridSpan w:val="5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  <w:szCs w:val="24"/>
              </w:rPr>
            </w:pPr>
            <w:r w:rsidRPr="0060059F">
              <w:rPr>
                <w:rFonts w:ascii="Cambria" w:hAnsi="Cambria" w:cs="HelveticaTrk"/>
                <w:b/>
                <w:sz w:val="24"/>
                <w:szCs w:val="24"/>
              </w:rPr>
              <w:t>CEVAP ANAHTARI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1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81" o:spid="_x0000_s1029" style="position:absolute;left:0;text-align:left;margin-left:2.25pt;margin-top:-.75pt;width:12.25pt;height:13.55pt;z-index:-251685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82" o:spid="_x0000_s1030" style="position:absolute;left:0;text-align:left;margin-left:2.25pt;margin-top:-.75pt;width:12.25pt;height:13.55pt;z-index:-251684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AH+xZR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83" o:spid="_x0000_s1031" style="position:absolute;left:0;text-align:left;margin-left:2.25pt;margin-top:-.75pt;width:12.25pt;height:13.55pt;z-index:-251683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tcBorders>
              <w:right w:val="single" w:sz="4" w:space="0" w:color="auto"/>
            </w:tcBorders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84" o:spid="_x0000_s1032" style="position:absolute;left:0;text-align:left;margin-left:2.25pt;margin-top:-.75pt;width:12.25pt;height:13.55pt;z-index:-251682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pFDmj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2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85" o:spid="_x0000_s1033" style="position:absolute;left:0;text-align:left;margin-left:2.25pt;margin-top:-.75pt;width:12.25pt;height:13.55pt;z-index:-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76aCw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86" o:spid="_x0000_s1034" style="position:absolute;left:0;text-align:left;margin-left:2.25pt;margin-top:-.75pt;width:12.25pt;height:13.55pt;z-index:-25168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87" o:spid="_x0000_s1035" style="position:absolute;left:0;text-align:left;margin-left:2.25pt;margin-top:-.75pt;width:12.25pt;height:13.55pt;z-index:-251679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fE5OX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88" o:spid="_x0000_s1036" style="position:absolute;left:0;text-align:left;margin-left:2.25pt;margin-top:-.75pt;width:12.25pt;height:13.55pt;z-index:-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z6erq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3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89" o:spid="_x0000_s1037" style="position:absolute;left:0;text-align:left;margin-left:2.25pt;margin-top:-.75pt;width:12.25pt;height:13.55pt;z-index:-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hFHP5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90" o:spid="_x0000_s1038" style="position:absolute;left:0;text-align:left;margin-left:2.25pt;margin-top:-.75pt;width:12.25pt;height:13.55pt;z-index:-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91" o:spid="_x0000_s1039" style="position:absolute;left:0;text-align:left;margin-left:2.25pt;margin-top:-.75pt;width:12.25pt;height:13.55pt;z-index:-251675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92" o:spid="_x0000_s1040" style="position:absolute;left:0;text-align:left;margin-left:2.25pt;margin-top:-.75pt;width:12.25pt;height:13.55pt;z-index:-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yE7yi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4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93" o:spid="_x0000_s1041" style="position:absolute;left:0;text-align:left;margin-left:2.25pt;margin-top:-.75pt;width:12.25pt;height:13.55pt;z-index:-25167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94" o:spid="_x0000_s1042" style="position:absolute;left:0;text-align:left;margin-left:2.25pt;margin-top:-.75pt;width:12.25pt;height:13.55pt;z-index:-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Ac/JNQ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95" o:spid="_x0000_s1043" style="position:absolute;left:0;text-align:left;margin-left:2.25pt;margin-top:-.75pt;width:12.25pt;height:13.55pt;z-index:-25167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AOAQpD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96" o:spid="_x0000_s1044" style="position:absolute;left:0;text-align:left;margin-left:2.25pt;margin-top:-.75pt;width:12.25pt;height:13.55pt;z-index:-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5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97" o:spid="_x0000_s1045" style="position:absolute;left:0;text-align:left;margin-left:2.25pt;margin-top:-.75pt;width:12.25pt;height:13.55pt;z-index:-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Aq+zlk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98" o:spid="_x0000_s1046" style="position:absolute;left:0;text-align:left;margin-left:2.25pt;margin-top:-.75pt;width:12.25pt;height:13.55pt;z-index:-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AGAUAZ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99" o:spid="_x0000_s1047" style="position:absolute;left:0;text-align:left;margin-left:2.25pt;margin-top:-.75pt;width:12.25pt;height:13.55pt;z-index:-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AU/NkK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00" o:spid="_x0000_s1048" style="position:absolute;left:0;text-align:left;margin-left:2.25pt;margin-top:-.75pt;width:12.25pt;height:13.55pt;z-index:-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6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01" o:spid="_x0000_s1049" style="position:absolute;left:0;text-align:left;margin-left:2.25pt;margin-top:-.75pt;width:12.25pt;height:13.55pt;z-index:-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02" o:spid="_x0000_s1050" style="position:absolute;left:0;text-align:left;margin-left:2.25pt;margin-top:-.75pt;width:12.25pt;height:13.55pt;z-index:-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zpZ4K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03" o:spid="_x0000_s1051" style="position:absolute;left:0;text-align:left;margin-left:2.25pt;margin-top:-.75pt;width:12.25pt;height:13.55pt;z-index:-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Du/dyk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04" o:spid="_x0000_s1052" style="position:absolute;left:0;text-align:left;margin-left:2.25pt;margin-top:-.75pt;width:12.25pt;height:13.55pt;z-index:-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CoAAs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7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05" o:spid="_x0000_s1053" style="position:absolute;left:0;text-align:left;margin-left:2.25pt;margin-top:-.75pt;width:12.25pt;height:13.55pt;z-index:-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06" o:spid="_x0000_s1054" style="position:absolute;left:0;text-align:left;margin-left:2.25pt;margin-top:-.75pt;width:12.25pt;height:13.55pt;z-index:-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B5FvWr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07" o:spid="_x0000_s1055" style="position:absolute;left:0;text-align:left;margin-left:2.25pt;margin-top:-.75pt;width:12.25pt;height:13.55pt;z-index:-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AkTrcF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08" o:spid="_x0000_s1056" style="position:absolute;left:0;text-align:left;margin-left:2.25pt;margin-top:-.75pt;width:12.25pt;height:13.55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8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09" o:spid="_x0000_s1057" style="position:absolute;left:0;text-align:left;margin-left:2.25pt;margin-top:-.75pt;width:12.25pt;height:13.55pt;z-index:-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A6mmxR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10" o:spid="_x0000_s1058" style="position:absolute;left:0;text-align:left;margin-left:2.25pt;margin-top:-.75pt;width:12.25pt;height:13.55pt;z-index:-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11" o:spid="_x0000_s1059" style="position:absolute;left:0;text-align:left;margin-left:2.25pt;margin-top:-.75pt;width:12.25pt;height:13.55pt;z-index:-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12" o:spid="_x0000_s1060" style="position:absolute;left:0;text-align:left;margin-left:2.25pt;margin-top:-.75pt;width:12.25pt;height:13.55pt;z-index:-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iyuof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9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13" o:spid="_x0000_s1061" style="position:absolute;left:0;text-align:left;margin-left:2.25pt;margin-top:-.75pt;width:12.25pt;height:13.55pt;z-index:-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D/kqix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14" o:spid="_x0000_s1062" style="position:absolute;left:0;text-align:left;margin-left:2.25pt;margin-top:-.75pt;width:12.25pt;height:13.55pt;z-index:-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Tz3Q5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15" o:spid="_x0000_s1063" style="position:absolute;left:0;text-align:left;margin-left:2.25pt;margin-top:-.75pt;width:12.25pt;height:13.55pt;z-index:-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16" o:spid="_x0000_s1064" style="position:absolute;left:0;text-align:left;margin-left:2.25pt;margin-top:-.75pt;width:12.25pt;height:13.55pt;z-index:-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BoeYG+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10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17" o:spid="_x0000_s1065" style="position:absolute;left:0;text-align:left;margin-left:2.25pt;margin-top:-.75pt;width:12.25pt;height:13.55pt;z-index:-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A1IcMQ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18" o:spid="_x0000_s1066" style="position:absolute;left:0;text-align:left;margin-left:2.25pt;margin-top:-.75pt;width:12.25pt;height:13.55pt;z-index:-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B2rVrq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19" o:spid="_x0000_s1067" style="position:absolute;left:0;text-align:left;margin-left:2.25pt;margin-top:-.75pt;width:12.25pt;height:13.55pt;z-index:-251646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Ar9RhE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20" o:spid="_x0000_s1068" style="position:absolute;left:0;text-align:left;margin-left:2.25pt;margin-top:-.75pt;width:12.25pt;height:13.55pt;z-index:-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11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21" o:spid="_x0000_s1069" style="position:absolute;left:0;text-align:left;margin-left:2.25pt;margin-top:-.75pt;width:12.25pt;height:13.55pt;z-index:-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22" o:spid="_x0000_s1070" style="position:absolute;left:0;text-align:left;margin-left:2.25pt;margin-top:-.75pt;width:12.25pt;height:13.55pt;z-index:-251643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23" o:spid="_x0000_s1071" style="position:absolute;left:0;text-align:left;margin-left:2.25pt;margin-top:-.75pt;width:12.25pt;height:13.55pt;z-index:-251642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DMIzSO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24" o:spid="_x0000_s1072" style="position:absolute;left:0;text-align:left;margin-left:2.25pt;margin-top:-.75pt;width:12.25pt;height:13.55pt;z-index:-25164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gfugG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12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25" o:spid="_x0000_s1073" style="position:absolute;left:0;text-align:left;margin-left:2.25pt;margin-top:-.75pt;width:12.25pt;height:13.55pt;z-index:-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26" o:spid="_x0000_s1074" style="position:absolute;left:0;text-align:left;margin-left:2.25pt;margin-top:-.75pt;width:12.25pt;height:13.55pt;z-index:-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BbyB2B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27" o:spid="_x0000_s1075" style="position:absolute;left:0;text-align:left;margin-left:2.25pt;margin-top:-.75pt;width:12.25pt;height:13.55pt;z-index:-251638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AGkF8v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28" o:spid="_x0000_s1076" style="position:absolute;left:0;text-align:left;margin-left:2.25pt;margin-top:-.75pt;width:12.25pt;height:13.55pt;z-index:-251637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BFHMbV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13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29" o:spid="_x0000_s1077" style="position:absolute;left:0;text-align:left;margin-left:2.25pt;margin-top:-.75pt;width:12.25pt;height:13.55pt;z-index:-251636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AYRIR7GgIAADA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30" o:spid="_x0000_s1078" style="position:absolute;left:0;text-align:left;margin-left:2.25pt;margin-top:-.75pt;width:12.25pt;height:13.55pt;z-index:-25163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31" o:spid="_x0000_s1079" style="position:absolute;left:0;text-align:left;margin-left:2.25pt;margin-top:-.75pt;width:12.25pt;height:13.55pt;z-index:-251634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32" o:spid="_x0000_s1080" style="position:absolute;left:0;text-align:left;margin-left:2.25pt;margin-top:-.75pt;width:12.25pt;height:13.55pt;z-index:-251633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0oXg1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  <w:tr w:rsidR="005425CB" w:rsidRPr="0060059F" w:rsidTr="0060059F">
        <w:trPr>
          <w:jc w:val="center"/>
        </w:trPr>
        <w:tc>
          <w:tcPr>
            <w:tcW w:w="524" w:type="dxa"/>
            <w:shd w:val="clear" w:color="auto" w:fill="A6A6A6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  <w:sz w:val="24"/>
              </w:rPr>
            </w:pPr>
            <w:r w:rsidRPr="0060059F">
              <w:rPr>
                <w:rFonts w:ascii="Cambria" w:hAnsi="Cambria" w:cs="HelveticaTrk"/>
                <w:b/>
                <w:sz w:val="24"/>
              </w:rPr>
              <w:t>14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33" o:spid="_x0000_s1081" style="position:absolute;left:0;text-align:left;margin-left:2.25pt;margin-top:-.75pt;width:12.25pt;height:13.55pt;z-index:-251632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Dp+Tqb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A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34" o:spid="_x0000_s1082" style="position:absolute;left:0;text-align:left;margin-left:2.25pt;margin-top:-.75pt;width:12.25pt;height:13.55pt;z-index:-251631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CFpOYT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B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35" o:spid="_x0000_s1083" style="position:absolute;left:0;text-align:left;margin-left:2.25pt;margin-top:-.75pt;width:12.25pt;height:13.55pt;z-index:-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C</w:t>
            </w:r>
          </w:p>
        </w:tc>
        <w:tc>
          <w:tcPr>
            <w:tcW w:w="524" w:type="dxa"/>
            <w:vAlign w:val="center"/>
          </w:tcPr>
          <w:p w:rsidR="005425CB" w:rsidRPr="0060059F" w:rsidRDefault="005425CB" w:rsidP="006005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mbria" w:hAnsi="Cambria" w:cs="HelveticaTrk"/>
                <w:b/>
              </w:rPr>
            </w:pPr>
            <w:r>
              <w:rPr>
                <w:noProof/>
              </w:rPr>
              <w:pict>
                <v:oval id="Oval 136" o:spid="_x0000_s1084" style="position:absolute;left:0;text-align:left;margin-left:2.25pt;margin-top:-.75pt;width:12.25pt;height:13.55pt;z-index:-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" strokeweight="1.5pt"/>
              </w:pict>
            </w:r>
            <w:r w:rsidRPr="0060059F">
              <w:rPr>
                <w:rFonts w:ascii="Cambria" w:hAnsi="Cambria" w:cs="HelveticaTrk"/>
                <w:b/>
              </w:rPr>
              <w:t>D</w:t>
            </w:r>
          </w:p>
        </w:tc>
      </w:tr>
    </w:tbl>
    <w:p w:rsidR="005425CB" w:rsidRDefault="005425CB" w:rsidP="005709CE">
      <w:pPr>
        <w:spacing w:after="0"/>
        <w:rPr>
          <w:rFonts w:ascii="Cambria" w:hAnsi="Cambr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2"/>
      </w:tblGrid>
      <w:tr w:rsidR="005425CB" w:rsidRPr="0060059F" w:rsidTr="0060059F">
        <w:tc>
          <w:tcPr>
            <w:tcW w:w="2802" w:type="dxa"/>
          </w:tcPr>
          <w:p w:rsidR="005425CB" w:rsidRDefault="005425CB" w:rsidP="005709CE">
            <w:pPr>
              <w:pStyle w:val="NoSpacing"/>
              <w:rPr>
                <w:sz w:val="24"/>
                <w:szCs w:val="24"/>
              </w:rPr>
            </w:pPr>
            <w:hyperlink r:id="rId14" w:history="1">
              <w:r>
                <w:rPr>
                  <w:rStyle w:val="Hyperlink"/>
                  <w:sz w:val="24"/>
                  <w:szCs w:val="24"/>
                </w:rPr>
                <w:t>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5425CB" w:rsidRPr="0060059F" w:rsidRDefault="005425CB" w:rsidP="005709CE">
            <w:pPr>
              <w:pStyle w:val="NoSpacing"/>
              <w:rPr>
                <w:b/>
              </w:rPr>
            </w:pPr>
            <w:r w:rsidRPr="0060059F">
              <w:rPr>
                <w:b/>
              </w:rPr>
              <w:t>NOT BAREMİ:</w:t>
            </w:r>
          </w:p>
        </w:tc>
      </w:tr>
      <w:tr w:rsidR="005425CB" w:rsidRPr="0060059F" w:rsidTr="0060059F">
        <w:tc>
          <w:tcPr>
            <w:tcW w:w="2802" w:type="dxa"/>
          </w:tcPr>
          <w:p w:rsidR="005425CB" w:rsidRPr="0060059F" w:rsidRDefault="005425CB" w:rsidP="005709CE">
            <w:pPr>
              <w:pStyle w:val="NoSpacing"/>
            </w:pPr>
            <w:r w:rsidRPr="0060059F">
              <w:t>A BÖLÜMÜ: 5X1=5 Puan</w:t>
            </w:r>
          </w:p>
        </w:tc>
      </w:tr>
      <w:tr w:rsidR="005425CB" w:rsidRPr="0060059F" w:rsidTr="0060059F">
        <w:tc>
          <w:tcPr>
            <w:tcW w:w="2802" w:type="dxa"/>
          </w:tcPr>
          <w:p w:rsidR="005425CB" w:rsidRPr="0060059F" w:rsidRDefault="005425CB" w:rsidP="005709CE">
            <w:pPr>
              <w:pStyle w:val="NoSpacing"/>
            </w:pPr>
            <w:r w:rsidRPr="0060059F">
              <w:t>B BÖLÜMÜ:10X2=20 Puan</w:t>
            </w:r>
          </w:p>
        </w:tc>
      </w:tr>
      <w:tr w:rsidR="005425CB" w:rsidRPr="0060059F" w:rsidTr="0060059F">
        <w:tc>
          <w:tcPr>
            <w:tcW w:w="2802" w:type="dxa"/>
          </w:tcPr>
          <w:p w:rsidR="005425CB" w:rsidRPr="0060059F" w:rsidRDefault="005425CB" w:rsidP="005709CE">
            <w:pPr>
              <w:pStyle w:val="NoSpacing"/>
            </w:pPr>
            <w:r w:rsidRPr="0060059F">
              <w:t>C BÖLÜMÜ:5X1=5 Puan</w:t>
            </w:r>
          </w:p>
        </w:tc>
      </w:tr>
      <w:tr w:rsidR="005425CB" w:rsidRPr="0060059F" w:rsidTr="0060059F">
        <w:tc>
          <w:tcPr>
            <w:tcW w:w="2802" w:type="dxa"/>
          </w:tcPr>
          <w:p w:rsidR="005425CB" w:rsidRPr="0060059F" w:rsidRDefault="005425CB" w:rsidP="005709CE">
            <w:pPr>
              <w:pStyle w:val="NoSpacing"/>
            </w:pPr>
            <w:r w:rsidRPr="0060059F">
              <w:t>D BÖLÜMÜ:14X5=70 Puan</w:t>
            </w:r>
          </w:p>
        </w:tc>
      </w:tr>
      <w:tr w:rsidR="005425CB" w:rsidRPr="0060059F" w:rsidTr="0060059F">
        <w:tc>
          <w:tcPr>
            <w:tcW w:w="2802" w:type="dxa"/>
          </w:tcPr>
          <w:p w:rsidR="005425CB" w:rsidRPr="0060059F" w:rsidRDefault="005425CB" w:rsidP="005709CE">
            <w:pPr>
              <w:pStyle w:val="NoSpacing"/>
            </w:pPr>
            <w:r w:rsidRPr="0060059F">
              <w:t>TOPLAM: 100 Puandır</w:t>
            </w:r>
          </w:p>
        </w:tc>
      </w:tr>
    </w:tbl>
    <w:p w:rsidR="005425CB" w:rsidRPr="00BB1D80" w:rsidRDefault="005425CB" w:rsidP="00BB1D80">
      <w:pPr>
        <w:jc w:val="right"/>
        <w:rPr>
          <w:rFonts w:ascii="Cambria" w:hAnsi="Cambria"/>
          <w:b/>
          <w:sz w:val="32"/>
        </w:rPr>
      </w:pPr>
      <w:r w:rsidRPr="00BB1D80">
        <w:rPr>
          <w:rFonts w:ascii="Cambria" w:hAnsi="Cambria"/>
          <w:b/>
          <w:sz w:val="32"/>
        </w:rPr>
        <w:t>BAŞARILAR</w:t>
      </w:r>
    </w:p>
    <w:sectPr w:rsidR="005425CB" w:rsidRPr="00BB1D80" w:rsidSect="00795589">
      <w:type w:val="continuous"/>
      <w:pgSz w:w="11906" w:h="16838"/>
      <w:pgMar w:top="426" w:right="424" w:bottom="142" w:left="426" w:header="708" w:footer="552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5CB" w:rsidRDefault="005425CB" w:rsidP="00795589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5425CB" w:rsidRDefault="005425CB" w:rsidP="00795589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HelveticaT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5CB" w:rsidRDefault="005425CB" w:rsidP="00795589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5425CB" w:rsidRDefault="005425CB" w:rsidP="00795589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E3471"/>
    <w:multiLevelType w:val="hybridMultilevel"/>
    <w:tmpl w:val="4018362C"/>
    <w:lvl w:ilvl="0" w:tplc="A582D49E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76741FD"/>
    <w:multiLevelType w:val="hybridMultilevel"/>
    <w:tmpl w:val="97AAC63C"/>
    <w:lvl w:ilvl="0" w:tplc="D85A710E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">
    <w:nsid w:val="586A3320"/>
    <w:multiLevelType w:val="hybridMultilevel"/>
    <w:tmpl w:val="F07E943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0F3363"/>
    <w:multiLevelType w:val="hybridMultilevel"/>
    <w:tmpl w:val="91C0DC1C"/>
    <w:lvl w:ilvl="0" w:tplc="3E6AB1B8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63B61557"/>
    <w:multiLevelType w:val="hybridMultilevel"/>
    <w:tmpl w:val="26F010A0"/>
    <w:lvl w:ilvl="0" w:tplc="B5A87A4C">
      <w:start w:val="1"/>
      <w:numFmt w:val="upperLetter"/>
      <w:lvlText w:val="%1)"/>
      <w:lvlJc w:val="left"/>
      <w:pPr>
        <w:ind w:left="9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5">
    <w:nsid w:val="712F5E42"/>
    <w:multiLevelType w:val="hybridMultilevel"/>
    <w:tmpl w:val="E29C2386"/>
    <w:lvl w:ilvl="0" w:tplc="E33E5ED0">
      <w:start w:val="1"/>
      <w:numFmt w:val="upp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6">
    <w:nsid w:val="79173A9B"/>
    <w:multiLevelType w:val="hybridMultilevel"/>
    <w:tmpl w:val="A844E866"/>
    <w:lvl w:ilvl="0" w:tplc="A1B0517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FB63ADA"/>
    <w:multiLevelType w:val="hybridMultilevel"/>
    <w:tmpl w:val="E71497B8"/>
    <w:lvl w:ilvl="0" w:tplc="A1F00A8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6FD7"/>
    <w:rsid w:val="0005556C"/>
    <w:rsid w:val="000635A5"/>
    <w:rsid w:val="00075C75"/>
    <w:rsid w:val="00095A61"/>
    <w:rsid w:val="001D2E36"/>
    <w:rsid w:val="001E47F6"/>
    <w:rsid w:val="00212317"/>
    <w:rsid w:val="0023428D"/>
    <w:rsid w:val="00285574"/>
    <w:rsid w:val="002A463A"/>
    <w:rsid w:val="00312B73"/>
    <w:rsid w:val="00333CD7"/>
    <w:rsid w:val="003A7D40"/>
    <w:rsid w:val="00417BBC"/>
    <w:rsid w:val="00426FD7"/>
    <w:rsid w:val="00456C85"/>
    <w:rsid w:val="00464A6C"/>
    <w:rsid w:val="004A23A8"/>
    <w:rsid w:val="00530356"/>
    <w:rsid w:val="005425CB"/>
    <w:rsid w:val="005470DD"/>
    <w:rsid w:val="005709CE"/>
    <w:rsid w:val="0060059F"/>
    <w:rsid w:val="006304F3"/>
    <w:rsid w:val="00700E13"/>
    <w:rsid w:val="00734063"/>
    <w:rsid w:val="00734CF4"/>
    <w:rsid w:val="0078409A"/>
    <w:rsid w:val="00795589"/>
    <w:rsid w:val="007D1923"/>
    <w:rsid w:val="00877CC3"/>
    <w:rsid w:val="008E1EFD"/>
    <w:rsid w:val="00A0027B"/>
    <w:rsid w:val="00A247C7"/>
    <w:rsid w:val="00AC07E6"/>
    <w:rsid w:val="00AE2F13"/>
    <w:rsid w:val="00B8047C"/>
    <w:rsid w:val="00BB1D80"/>
    <w:rsid w:val="00BC36BD"/>
    <w:rsid w:val="00C43806"/>
    <w:rsid w:val="00CA4C48"/>
    <w:rsid w:val="00CC2A9D"/>
    <w:rsid w:val="00D309B5"/>
    <w:rsid w:val="00D72F41"/>
    <w:rsid w:val="00DE589C"/>
    <w:rsid w:val="00DF3E05"/>
    <w:rsid w:val="00DF6A05"/>
    <w:rsid w:val="00E70FAA"/>
    <w:rsid w:val="00E810F6"/>
    <w:rsid w:val="00EB2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3A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1">
    <w:name w:val="Stil1"/>
    <w:basedOn w:val="Normal"/>
    <w:uiPriority w:val="99"/>
    <w:rsid w:val="007D1923"/>
    <w:rPr>
      <w:color w:val="4F81BD"/>
    </w:rPr>
  </w:style>
  <w:style w:type="paragraph" w:styleId="ListParagraph">
    <w:name w:val="List Paragraph"/>
    <w:basedOn w:val="Normal"/>
    <w:uiPriority w:val="99"/>
    <w:qFormat/>
    <w:rsid w:val="00E70FAA"/>
    <w:pPr>
      <w:ind w:left="720"/>
      <w:contextualSpacing/>
    </w:pPr>
  </w:style>
  <w:style w:type="paragraph" w:styleId="NoSpacing">
    <w:name w:val="No Spacing"/>
    <w:uiPriority w:val="99"/>
    <w:qFormat/>
    <w:rsid w:val="00D309B5"/>
  </w:style>
  <w:style w:type="table" w:styleId="TableGrid">
    <w:name w:val="Table Grid"/>
    <w:basedOn w:val="TableNormal"/>
    <w:uiPriority w:val="99"/>
    <w:rsid w:val="00734C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79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558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9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558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34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406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B8047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6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www.gulengunesanaokulu.com/images/gulen-gunes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t1.gstatic.com/images?q=tbn:ANd9GcSHmZ0CVGs8h3fQ4FWYt3M1Af30X4yp8kOufWeOCryemdWDQC6I3Q&amp;t=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http://t0.gstatic.com/images?q=tbn:ANd9GcSG_uihAXaL3ena8SbiJs8KlqDhONsjRfB8DOtWSM8JG5t_O3Pp&amp;t=1" TargetMode="External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680</Words>
  <Characters>3880</Characters>
  <Application>Microsoft Office Outlook</Application>
  <DocSecurity>0</DocSecurity>
  <Lines>0</Lines>
  <Paragraphs>0</Paragraphs>
  <ScaleCrop>false</ScaleCrop>
  <Company>AERO 42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www.sorubak.com;AERO 41</dc:creator>
  <cp:keywords>www.sorubak.com</cp:keywords>
  <dc:description/>
  <cp:lastModifiedBy>edanur</cp:lastModifiedBy>
  <cp:revision>4</cp:revision>
  <cp:lastPrinted>2012-02-23T23:40:00Z</cp:lastPrinted>
  <dcterms:created xsi:type="dcterms:W3CDTF">2012-02-27T19:47:00Z</dcterms:created>
  <dcterms:modified xsi:type="dcterms:W3CDTF">2012-03-12T19:14:00Z</dcterms:modified>
  <cp:category>www.sorubak.com</cp:category>
</cp:coreProperties>
</file>