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322" w:rsidRDefault="00D26322">
      <w:pPr>
        <w:rPr>
          <w:sz w:val="24"/>
          <w:szCs w:val="24"/>
        </w:rPr>
      </w:pPr>
      <w:r w:rsidRPr="00071150">
        <w:rPr>
          <w:sz w:val="24"/>
          <w:szCs w:val="24"/>
        </w:rPr>
        <w:t xml:space="preserve">IŞIK VE SES ÜNİTESİ TEKRAR </w:t>
      </w:r>
    </w:p>
    <w:p w:rsidR="00D26322" w:rsidRPr="00071150" w:rsidRDefault="00D26322">
      <w:pPr>
        <w:rPr>
          <w:sz w:val="24"/>
          <w:szCs w:val="24"/>
        </w:rPr>
      </w:pPr>
      <w:r w:rsidRPr="00071150">
        <w:rPr>
          <w:sz w:val="24"/>
          <w:szCs w:val="24"/>
        </w:rPr>
        <w:t>DENEME SINAVI</w:t>
      </w:r>
    </w:p>
    <w:p w:rsidR="00D26322" w:rsidRPr="00071150" w:rsidRDefault="00D26322">
      <w:pPr>
        <w:rPr>
          <w:sz w:val="24"/>
          <w:szCs w:val="24"/>
        </w:rPr>
      </w:pPr>
      <w:r w:rsidRPr="00071150">
        <w:rPr>
          <w:sz w:val="24"/>
          <w:szCs w:val="24"/>
        </w:rPr>
        <w:t>ADI SOYADI:</w:t>
      </w:r>
    </w:p>
    <w:p w:rsidR="00D26322" w:rsidRDefault="00D26322">
      <w:r>
        <w:t>1-Aşağıdaki ışık kaynaklarından hangisi, günümüz teknolojisine daha yakındır?</w:t>
      </w:r>
    </w:p>
    <w:p w:rsidR="00D26322" w:rsidRDefault="00D26322" w:rsidP="00071150">
      <w:pPr>
        <w:pStyle w:val="ListParagraph"/>
        <w:numPr>
          <w:ilvl w:val="0"/>
          <w:numId w:val="1"/>
        </w:numPr>
      </w:pPr>
      <w:r>
        <w:t>Kandil</w:t>
      </w:r>
    </w:p>
    <w:p w:rsidR="00D26322" w:rsidRDefault="00D26322" w:rsidP="00071150">
      <w:pPr>
        <w:pStyle w:val="ListParagraph"/>
        <w:numPr>
          <w:ilvl w:val="0"/>
          <w:numId w:val="1"/>
        </w:numPr>
      </w:pPr>
      <w:r>
        <w:t>Mum</w:t>
      </w:r>
    </w:p>
    <w:p w:rsidR="00D26322" w:rsidRDefault="00D26322" w:rsidP="00071150">
      <w:pPr>
        <w:pStyle w:val="ListParagraph"/>
        <w:numPr>
          <w:ilvl w:val="0"/>
          <w:numId w:val="1"/>
        </w:numPr>
      </w:pPr>
      <w:r>
        <w:t>Floresan lamba</w:t>
      </w:r>
    </w:p>
    <w:p w:rsidR="00D26322" w:rsidRDefault="00D26322" w:rsidP="00071150">
      <w:pPr>
        <w:pStyle w:val="ListParagraph"/>
        <w:numPr>
          <w:ilvl w:val="0"/>
          <w:numId w:val="1"/>
        </w:numPr>
      </w:pPr>
      <w:r>
        <w:t>Gaz lambası</w:t>
      </w:r>
    </w:p>
    <w:p w:rsidR="00D26322" w:rsidRDefault="00D26322" w:rsidP="00071150">
      <w:r>
        <w:t>2-Kendiliğinden ışık yayarak etrafı aydınlatan cisimlere ışık kaynağı denir.</w:t>
      </w:r>
    </w:p>
    <w:p w:rsidR="00D26322" w:rsidRDefault="00D26322" w:rsidP="00071150">
      <w:r>
        <w:t>Buna göre, aşağıdakilerden hangisinde verilenlerin her ikisi de ışık kaynağıdır?</w:t>
      </w:r>
    </w:p>
    <w:p w:rsidR="00D26322" w:rsidRDefault="00D26322" w:rsidP="00071150">
      <w:pPr>
        <w:pStyle w:val="ListParagraph"/>
        <w:numPr>
          <w:ilvl w:val="0"/>
          <w:numId w:val="2"/>
        </w:numPr>
      </w:pPr>
      <w:r>
        <w:t>Güneş-ay</w:t>
      </w:r>
    </w:p>
    <w:p w:rsidR="00D26322" w:rsidRDefault="00D26322" w:rsidP="00071150">
      <w:pPr>
        <w:pStyle w:val="ListParagraph"/>
        <w:numPr>
          <w:ilvl w:val="0"/>
          <w:numId w:val="2"/>
        </w:numPr>
      </w:pPr>
      <w:r>
        <w:t>Mars-mum</w:t>
      </w:r>
    </w:p>
    <w:p w:rsidR="00D26322" w:rsidRDefault="00D26322" w:rsidP="00071150">
      <w:pPr>
        <w:pStyle w:val="ListParagraph"/>
        <w:numPr>
          <w:ilvl w:val="0"/>
          <w:numId w:val="2"/>
        </w:numPr>
      </w:pPr>
      <w:r>
        <w:t>Güneş-ateş böceği</w:t>
      </w:r>
    </w:p>
    <w:p w:rsidR="00D26322" w:rsidRDefault="00D26322" w:rsidP="00071150">
      <w:pPr>
        <w:pStyle w:val="ListParagraph"/>
        <w:numPr>
          <w:ilvl w:val="0"/>
          <w:numId w:val="2"/>
        </w:numPr>
      </w:pPr>
      <w:r>
        <w:t>Ay-mum</w:t>
      </w:r>
    </w:p>
    <w:p w:rsidR="00D26322" w:rsidRDefault="00D26322" w:rsidP="00071150">
      <w:r>
        <w:t>3-Deniz kaplumbağalarının yumurtadan çıkan yavruları denize doğru yol alması gerekirken ışığa doğru yol alırlar. Böylece denize ulaşamadan ölürler.</w:t>
      </w:r>
    </w:p>
    <w:p w:rsidR="00D26322" w:rsidRDefault="00D26322" w:rsidP="00071150">
      <w:r>
        <w:t>Yukarıda verilen örneğe aşağıdakilerden hangisi sebep olmuştur?</w:t>
      </w:r>
    </w:p>
    <w:p w:rsidR="00D26322" w:rsidRDefault="00D26322" w:rsidP="00071150">
      <w:pPr>
        <w:pStyle w:val="ListParagraph"/>
        <w:numPr>
          <w:ilvl w:val="0"/>
          <w:numId w:val="3"/>
        </w:numPr>
      </w:pPr>
      <w:r>
        <w:t>Ses kirliliği</w:t>
      </w:r>
    </w:p>
    <w:p w:rsidR="00D26322" w:rsidRDefault="00D26322" w:rsidP="00071150">
      <w:pPr>
        <w:pStyle w:val="ListParagraph"/>
        <w:numPr>
          <w:ilvl w:val="0"/>
          <w:numId w:val="3"/>
        </w:numPr>
      </w:pPr>
      <w:r>
        <w:t>Çevre kirliliği</w:t>
      </w:r>
    </w:p>
    <w:p w:rsidR="00D26322" w:rsidRDefault="00D26322" w:rsidP="00071150">
      <w:pPr>
        <w:pStyle w:val="ListParagraph"/>
        <w:numPr>
          <w:ilvl w:val="0"/>
          <w:numId w:val="3"/>
        </w:numPr>
      </w:pPr>
      <w:r>
        <w:t>Hava kirliliği</w:t>
      </w:r>
    </w:p>
    <w:p w:rsidR="00D26322" w:rsidRDefault="00D26322" w:rsidP="00071150">
      <w:pPr>
        <w:pStyle w:val="ListParagraph"/>
        <w:numPr>
          <w:ilvl w:val="0"/>
          <w:numId w:val="3"/>
        </w:numPr>
      </w:pPr>
      <w:r>
        <w:t>Işık kirliliği</w:t>
      </w:r>
    </w:p>
    <w:p w:rsidR="00D26322" w:rsidRDefault="00D26322" w:rsidP="00071150">
      <w:r>
        <w:t>4-Aşağıdakilerden hangisi ışığın bize sağladığı yararlardan biri değildir?</w:t>
      </w:r>
    </w:p>
    <w:p w:rsidR="00D26322" w:rsidRDefault="00D26322" w:rsidP="00071150">
      <w:pPr>
        <w:pStyle w:val="ListParagraph"/>
        <w:numPr>
          <w:ilvl w:val="0"/>
          <w:numId w:val="4"/>
        </w:numPr>
      </w:pPr>
      <w:r>
        <w:t>Fabrikalardaki üretimin devamını sağlaması</w:t>
      </w:r>
    </w:p>
    <w:p w:rsidR="00D26322" w:rsidRDefault="00D26322" w:rsidP="00071150">
      <w:pPr>
        <w:pStyle w:val="ListParagraph"/>
        <w:numPr>
          <w:ilvl w:val="0"/>
          <w:numId w:val="4"/>
        </w:numPr>
      </w:pPr>
      <w:r>
        <w:t>Kıyafetlerimizin renklerini soldurması</w:t>
      </w:r>
    </w:p>
    <w:p w:rsidR="00D26322" w:rsidRDefault="00D26322" w:rsidP="00071150">
      <w:pPr>
        <w:pStyle w:val="ListParagraph"/>
        <w:numPr>
          <w:ilvl w:val="0"/>
          <w:numId w:val="4"/>
        </w:numPr>
      </w:pPr>
      <w:r>
        <w:t>Aydınlatma ile güvenliğimizi sağlaması</w:t>
      </w:r>
    </w:p>
    <w:p w:rsidR="00D26322" w:rsidRDefault="00D26322" w:rsidP="00071150">
      <w:pPr>
        <w:pStyle w:val="ListParagraph"/>
        <w:numPr>
          <w:ilvl w:val="0"/>
          <w:numId w:val="4"/>
        </w:numPr>
      </w:pPr>
      <w:r>
        <w:t>Görmemizde etkili olması</w:t>
      </w:r>
    </w:p>
    <w:p w:rsidR="00D26322" w:rsidRDefault="00D26322" w:rsidP="008D4C9A">
      <w:r>
        <w:t>5-Aşağıdaki varlıklar ışık yayma özelliklerine göre bir grup oluşturursa hangisi dışta kalır?</w:t>
      </w:r>
    </w:p>
    <w:p w:rsidR="00D26322" w:rsidRDefault="00D26322" w:rsidP="008D4C9A">
      <w:pPr>
        <w:pStyle w:val="ListParagraph"/>
        <w:numPr>
          <w:ilvl w:val="0"/>
          <w:numId w:val="5"/>
        </w:numPr>
      </w:pPr>
      <w:r>
        <w:t>Ay     B)Ayna   C) Reflektör   D)Yıldız</w:t>
      </w:r>
    </w:p>
    <w:p w:rsidR="00D26322" w:rsidRDefault="00D26322" w:rsidP="008D4C9A">
      <w:pPr>
        <w:pStyle w:val="ListParagraph"/>
      </w:pPr>
    </w:p>
    <w:p w:rsidR="00D26322" w:rsidRDefault="00D26322" w:rsidP="008D4C9A">
      <w:pPr>
        <w:pStyle w:val="ListParagraph"/>
        <w:ind w:left="0"/>
      </w:pPr>
    </w:p>
    <w:p w:rsidR="00D26322" w:rsidRDefault="00D26322" w:rsidP="008D4C9A">
      <w:pPr>
        <w:pStyle w:val="ListParagraph"/>
        <w:ind w:left="0"/>
      </w:pPr>
    </w:p>
    <w:p w:rsidR="00D26322" w:rsidRDefault="00D26322" w:rsidP="008D4C9A">
      <w:pPr>
        <w:pStyle w:val="ListParagraph"/>
        <w:ind w:left="0"/>
      </w:pPr>
      <w:r>
        <w:t>6-Işıkla ilgili aşağıdakilerden hangisi yanlıştır?</w:t>
      </w:r>
    </w:p>
    <w:p w:rsidR="00D26322" w:rsidRDefault="00D26322" w:rsidP="008D4C9A">
      <w:pPr>
        <w:pStyle w:val="ListParagraph"/>
        <w:numPr>
          <w:ilvl w:val="0"/>
          <w:numId w:val="6"/>
        </w:numPr>
      </w:pPr>
      <w:r>
        <w:t>Işık bir enerji türüdür.</w:t>
      </w:r>
    </w:p>
    <w:p w:rsidR="00D26322" w:rsidRDefault="00D26322" w:rsidP="008D4C9A">
      <w:pPr>
        <w:pStyle w:val="ListParagraph"/>
        <w:numPr>
          <w:ilvl w:val="0"/>
          <w:numId w:val="6"/>
        </w:numPr>
      </w:pPr>
      <w:r>
        <w:t>Işık kirliliği doğal dengeyi olumsuz etkiler.</w:t>
      </w:r>
    </w:p>
    <w:p w:rsidR="00D26322" w:rsidRDefault="00D26322" w:rsidP="008D4C9A">
      <w:pPr>
        <w:pStyle w:val="ListParagraph"/>
        <w:numPr>
          <w:ilvl w:val="0"/>
          <w:numId w:val="6"/>
        </w:numPr>
      </w:pPr>
      <w:r>
        <w:t>Işık kirliliği ile ilgili tedbirle enerji tasarrufu da sağlanır.</w:t>
      </w:r>
    </w:p>
    <w:p w:rsidR="00D26322" w:rsidRDefault="00D26322" w:rsidP="008D4C9A">
      <w:pPr>
        <w:pStyle w:val="ListParagraph"/>
        <w:numPr>
          <w:ilvl w:val="0"/>
          <w:numId w:val="6"/>
        </w:numPr>
      </w:pPr>
      <w:r>
        <w:t>Işık yaşamımızı hep olumlu etkiler.</w:t>
      </w:r>
    </w:p>
    <w:p w:rsidR="00D26322" w:rsidRDefault="00D26322" w:rsidP="008D4C9A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5" o:spid="_x0000_s1026" type="#_x0000_t32" style="position:absolute;margin-left:172.5pt;margin-top:35pt;width:28.5pt;height:24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">
            <v:stroke endarrow="open"/>
          </v:shape>
        </w:pict>
      </w:r>
      <w:r>
        <w:rPr>
          <w:noProof/>
          <w:lang w:eastAsia="tr-TR"/>
        </w:rPr>
        <w:pict>
          <v:shape id="Düz Ok Bağlayıcısı 14" o:spid="_x0000_s1027" type="#_x0000_t32" style="position:absolute;margin-left:126.75pt;margin-top:31.25pt;width:27pt;height:35.25pt;flip:x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">
            <v:stroke endarrow="open"/>
          </v:shape>
        </w:pict>
      </w:r>
      <w:r>
        <w:rPr>
          <w:noProof/>
          <w:lang w:eastAsia="tr-TR"/>
        </w:rPr>
        <w:pict>
          <v:shapetype id="_x0000_t85" coordsize="21600,21600" o:spt="85" adj="1800" path="m21600,qx0@0l0@1qy21600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21600,0;0,10800;21600,21600" textboxrect="6326,@2,21600,@3"/>
            <v:handles>
              <v:h position="topLeft,#0" yrange="0,10800"/>
            </v:handles>
          </v:shapetype>
          <v:shape id="Sol Köşeli Ayraç 13" o:spid="_x0000_s1028" type="#_x0000_t85" style="position:absolute;margin-left:157pt;margin-top:6.25pt;width:10.4pt;height:46.15pt;rotation:90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" adj="406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oval id="Oval 11" o:spid="_x0000_s1029" style="position:absolute;margin-left:153.75pt;margin-top:29pt;width:18.75pt;height:17.25pt;z-index:2516392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shape id="Düz Ok Bağlayıcısı 3" o:spid="_x0000_s1030" type="#_x0000_t32" style="position:absolute;margin-left:50.25pt;margin-top:35pt;width:24pt;height:11.25pt;flip:y;z-index:251632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4" o:spid="_x0000_s1031" type="#_x0000_t32" style="position:absolute;margin-left:10.5pt;margin-top:35pt;width:21pt;height:11.25pt;flip:x y;z-index:251633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">
            <v:stroke endarrow="open"/>
          </v:shape>
        </w:pict>
      </w:r>
      <w:r>
        <w:t>7-Aşağıdaki aydınlanma şekillerinden hangisi ışık kirliliğine neden olur?</w:t>
      </w:r>
    </w:p>
    <w:p w:rsidR="00D26322" w:rsidRDefault="00D26322" w:rsidP="008D4C9A">
      <w:pPr>
        <w:rPr>
          <w:noProof/>
          <w:lang w:eastAsia="tr-TR"/>
        </w:rPr>
      </w:pPr>
      <w:r>
        <w:rPr>
          <w:noProof/>
          <w:lang w:eastAsia="tr-TR"/>
        </w:rPr>
        <w:pict>
          <v:shape id="Düz Ok Bağlayıcısı 17" o:spid="_x0000_s1032" type="#_x0000_t32" style="position:absolute;margin-left:172.5pt;margin-top:5.35pt;width:28.5pt;height:29.2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16" o:spid="_x0000_s1033" type="#_x0000_t32" style="position:absolute;margin-left:138.85pt;margin-top:6.15pt;width:15pt;height:29.2pt;flip:x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">
            <v:stroke endarrow="open"/>
          </v:shape>
        </w:pict>
      </w:r>
      <w:r>
        <w:rPr>
          <w:noProof/>
          <w:lang w:eastAsia="tr-TR"/>
        </w:rPr>
        <w:pict>
          <v:line id="Düz Bağlayıcı 10" o:spid="_x0000_s1034" style="position:absolute;flip:x;z-index:251638272;visibility:visible" from="163.5pt,5.35pt" to="164.25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shape id="Düz Ok Bağlayıcısı 6" o:spid="_x0000_s1035" type="#_x0000_t32" style="position:absolute;margin-left:4.5pt;margin-top:13.6pt;width:27pt;height:5.25pt;flip:x;z-index:251635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8" o:spid="_x0000_s1036" type="#_x0000_t32" style="position:absolute;margin-left:10.5pt;margin-top:18.85pt;width:21pt;height:20.25pt;flip:x;z-index:251637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">
            <v:stroke endarrow="open"/>
          </v:shape>
        </w:pict>
      </w:r>
      <w:r>
        <w:rPr>
          <w:noProof/>
          <w:lang w:eastAsia="tr-TR"/>
        </w:rPr>
        <w:pict>
          <v:shape id="Düz Ok Bağlayıcısı 7" o:spid="_x0000_s1037" type="#_x0000_t32" style="position:absolute;margin-left:47.25pt;margin-top:18.85pt;width:27pt;height:16.5pt;z-index:251636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">
            <v:stroke endarrow="open"/>
          </v:shape>
        </w:pict>
      </w:r>
      <w:r>
        <w:rPr>
          <w:noProof/>
          <w:lang w:eastAsia="tr-TR"/>
        </w:rPr>
        <w:pict>
          <v:shape id="Düz Ok Bağlayıcısı 5" o:spid="_x0000_s1038" type="#_x0000_t32" style="position:absolute;margin-left:50.25pt;margin-top:13.6pt;width:28.5pt;height:.75pt;flip:y;z-index:251634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">
            <v:stroke endarrow="open"/>
          </v:shape>
        </w:pict>
      </w:r>
      <w:r>
        <w:rPr>
          <w:noProof/>
          <w:lang w:eastAsia="tr-TR"/>
        </w:rPr>
        <w:pict>
          <v:oval id="Oval 2" o:spid="_x0000_s1039" style="position:absolute;margin-left:31.5pt;margin-top:1.6pt;width:18.75pt;height:17.25pt;z-index:251631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" strokeweight="2pt"/>
        </w:pict>
      </w:r>
      <w:r>
        <w:rPr>
          <w:noProof/>
          <w:lang w:eastAsia="tr-TR"/>
        </w:rPr>
        <w:pict>
          <v:line id="Düz Bağlayıcı 1" o:spid="_x0000_s1040" style="position:absolute;flip:x;z-index:251630080;visibility:visible" from="41.25pt,13.6pt" to="42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" strokeweight="2pt">
            <v:shadow on="t" color="black" opacity="24903f" origin=",.5" offset="0,.55556mm"/>
          </v:line>
        </w:pict>
      </w:r>
      <w:r>
        <w:t>A)</w:t>
      </w:r>
      <w:r w:rsidRPr="008D4C9A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                             B)</w:t>
      </w:r>
    </w:p>
    <w:p w:rsidR="00D26322" w:rsidRDefault="00D26322" w:rsidP="008D4C9A"/>
    <w:p w:rsidR="00D26322" w:rsidRDefault="00D26322" w:rsidP="008D4C9A"/>
    <w:p w:rsidR="00D26322" w:rsidRDefault="00D26322" w:rsidP="00457377">
      <w:r>
        <w:rPr>
          <w:noProof/>
          <w:lang w:eastAsia="tr-TR"/>
        </w:rPr>
        <w:pict>
          <v:shape id="Düz Ok Bağlayıcısı 29" o:spid="_x0000_s1041" type="#_x0000_t32" style="position:absolute;margin-left:168.75pt;margin-top:38.85pt;width:12pt;height:32.25pt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">
            <v:stroke endarrow="open"/>
          </v:shape>
        </w:pict>
      </w:r>
      <w:r>
        <w:rPr>
          <w:noProof/>
          <w:lang w:eastAsia="tr-TR"/>
        </w:rPr>
        <w:pict>
          <v:shape id="Düz Ok Bağlayıcısı 30" o:spid="_x0000_s1042" type="#_x0000_t32" style="position:absolute;margin-left:188.25pt;margin-top:38.85pt;width:3pt;height:32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">
            <v:stroke endarrow="open"/>
          </v:shape>
        </w:pict>
      </w:r>
      <w:r>
        <w:rPr>
          <w:noProof/>
          <w:lang w:eastAsia="tr-TR"/>
        </w:rPr>
        <w:pict>
          <v:shape id="Düz Ok Bağlayıcısı 31" o:spid="_x0000_s1043" type="#_x0000_t32" style="position:absolute;margin-left:148.5pt;margin-top:38.55pt;width:24pt;height:36.75pt;flip:x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">
            <v:stroke endarrow="open"/>
          </v:shape>
        </w:pict>
      </w:r>
      <w:r>
        <w:rPr>
          <w:noProof/>
          <w:lang w:eastAsia="tr-TR"/>
        </w:rPr>
        <w:pict>
          <v:oval id="Oval 28" o:spid="_x0000_s1044" style="position:absolute;margin-left:172.5pt;margin-top:21.6pt;width:18.75pt;height:17.25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" fillcolor="window" strokecolor="windowText" strokeweight="2pt"/>
        </w:pict>
      </w:r>
      <w:r>
        <w:rPr>
          <w:noProof/>
          <w:lang w:eastAsia="tr-TR"/>
        </w:rPr>
        <w:pict>
          <v:shape id="Sol Köşeli Ayraç 27" o:spid="_x0000_s1045" type="#_x0000_t85" style="position:absolute;margin-left:169.85pt;margin-top:6.75pt;width:18.95pt;height:42.45pt;rotation:6105734fd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" adj="803" strokecolor="windowText" strokeweight="2pt">
            <v:shadow on="t" color="black" opacity="24903f" origin=",.5" offset="0,.55556mm"/>
          </v:shape>
        </w:pict>
      </w:r>
      <w:r>
        <w:rPr>
          <w:noProof/>
          <w:lang w:eastAsia="tr-TR"/>
        </w:rPr>
        <w:pict>
          <v:line id="Düz Bağlayıcı 26" o:spid="_x0000_s1046" style="position:absolute;z-index:251653632;visibility:visible" from="202.5pt,2.6pt" to="202.5pt,5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shape id="Düz Ok Bağlayıcısı 25" o:spid="_x0000_s1047" type="#_x0000_t32" style="position:absolute;margin-left:74.25pt;margin-top:26.55pt;width:0;height:30pt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">
            <v:stroke endarrow="open"/>
          </v:shape>
        </w:pict>
      </w:r>
      <w:r>
        <w:rPr>
          <w:noProof/>
          <w:lang w:eastAsia="tr-TR"/>
        </w:rPr>
        <w:pict>
          <v:shape id="Düz Ok Bağlayıcısı 21" o:spid="_x0000_s1048" type="#_x0000_t32" style="position:absolute;margin-left:48pt;margin-top:24.3pt;width:16.5pt;height:21.75pt;flip:x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">
            <v:stroke endarrow="open"/>
          </v:shape>
        </w:pict>
      </w:r>
      <w:r>
        <w:rPr>
          <w:noProof/>
          <w:lang w:eastAsia="tr-TR"/>
        </w:rPr>
        <w:pict>
          <v:shape id="Düz Ok Bağlayıcısı 22" o:spid="_x0000_s1049" type="#_x0000_t32" style="position:absolute;margin-left:37.5pt;margin-top:18.3pt;width:27pt;height:0;flip:x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">
            <v:stroke endarrow="open"/>
          </v:shape>
        </w:pict>
      </w:r>
      <w:r>
        <w:rPr>
          <w:noProof/>
          <w:lang w:eastAsia="tr-TR"/>
        </w:rPr>
        <w:pict>
          <v:shape id="Düz Ok Bağlayıcısı 23" o:spid="_x0000_s1050" type="#_x0000_t32" style="position:absolute;margin-left:78.75pt;margin-top:26.55pt;width:27pt;height:16.5pt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">
            <v:stroke endarrow="open"/>
          </v:shape>
        </w:pict>
      </w:r>
      <w:r>
        <w:rPr>
          <w:noProof/>
          <w:lang w:eastAsia="tr-TR"/>
        </w:rPr>
        <w:pict>
          <v:shape id="Düz Ok Bağlayıcısı 24" o:spid="_x0000_s1051" type="#_x0000_t32" style="position:absolute;margin-left:78.75pt;margin-top:18.3pt;width:27pt;height:0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">
            <v:stroke endarrow="open"/>
          </v:shape>
        </w:pict>
      </w:r>
      <w:r>
        <w:rPr>
          <w:noProof/>
          <w:lang w:eastAsia="tr-TR"/>
        </w:rPr>
        <w:pict>
          <v:oval id="Oval 20" o:spid="_x0000_s1052" style="position:absolute;margin-left:64.5pt;margin-top:13.8pt;width:14.25pt;height:12.7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line id="Düz Bağlayıcı 19" o:spid="_x0000_s1053" style="position:absolute;flip:y;z-index:251646464;visibility:visible" from="59.25pt,13.8pt" to="83.2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" strokecolor="windowText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line id="Düz Bağlayıcı 18" o:spid="_x0000_s1054" style="position:absolute;flip:y;z-index:251645440;visibility:visible" from="47.25pt,8.55pt" to="96.75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" strokeweight="3pt">
            <v:shadow on="t" color="black" opacity="22937f" origin=",.5" offset="0,.63889mm"/>
          </v:line>
        </w:pict>
      </w:r>
      <w:r>
        <w:t xml:space="preserve">C)                                                   D) </w:t>
      </w:r>
    </w:p>
    <w:p w:rsidR="00D26322" w:rsidRDefault="00D26322" w:rsidP="00457377"/>
    <w:p w:rsidR="00D26322" w:rsidRDefault="00D26322" w:rsidP="00457377"/>
    <w:p w:rsidR="00D26322" w:rsidRDefault="00D26322" w:rsidP="00457377"/>
    <w:p w:rsidR="00D26322" w:rsidRDefault="00D26322" w:rsidP="00457377">
      <w:r>
        <w:t>8-Aşağıdakilerden hangisi, ışığın geçiş miktarının madde kalınlığına bağlı olarak değiştiğini göstermez?</w:t>
      </w:r>
    </w:p>
    <w:p w:rsidR="00D26322" w:rsidRDefault="00D26322" w:rsidP="00ED2D80">
      <w:pPr>
        <w:pStyle w:val="ListParagraph"/>
        <w:numPr>
          <w:ilvl w:val="0"/>
          <w:numId w:val="7"/>
        </w:numPr>
        <w:ind w:left="426" w:hanging="284"/>
      </w:pPr>
      <w:r>
        <w:t>Görüş mesafesinin sisli havada azalması</w:t>
      </w:r>
    </w:p>
    <w:p w:rsidR="00D26322" w:rsidRDefault="00D26322" w:rsidP="00ED2D80">
      <w:pPr>
        <w:pStyle w:val="ListParagraph"/>
        <w:numPr>
          <w:ilvl w:val="0"/>
          <w:numId w:val="7"/>
        </w:numPr>
        <w:ind w:left="426" w:hanging="284"/>
      </w:pPr>
      <w:r>
        <w:t>Güneş ışığı altında uzun süre kalan insanların deri renklerinin koyulaşması</w:t>
      </w:r>
    </w:p>
    <w:p w:rsidR="00D26322" w:rsidRDefault="00D26322" w:rsidP="00ED2D80">
      <w:pPr>
        <w:pStyle w:val="ListParagraph"/>
        <w:numPr>
          <w:ilvl w:val="0"/>
          <w:numId w:val="7"/>
        </w:numPr>
        <w:ind w:left="426" w:hanging="284"/>
      </w:pPr>
      <w:r>
        <w:t>Denizlerin derin kısımlarının karanlık olması</w:t>
      </w:r>
    </w:p>
    <w:p w:rsidR="00D26322" w:rsidRDefault="00D26322" w:rsidP="00ED2D80">
      <w:pPr>
        <w:pStyle w:val="ListParagraph"/>
        <w:numPr>
          <w:ilvl w:val="0"/>
          <w:numId w:val="7"/>
        </w:numPr>
        <w:ind w:left="426" w:hanging="284"/>
      </w:pPr>
      <w:r>
        <w:t>Bulutun, Ay’ın görülmesini engellemesi</w:t>
      </w:r>
    </w:p>
    <w:p w:rsidR="00D26322" w:rsidRDefault="00D26322" w:rsidP="00527C3A">
      <w:r>
        <w:t xml:space="preserve">9-Işık enerjisi aydınlatma dışında da kullanılır. </w:t>
      </w:r>
    </w:p>
    <w:p w:rsidR="00D26322" w:rsidRDefault="00D26322" w:rsidP="00527C3A">
      <w:r>
        <w:t>Aşağıdaki örneklerden hangisi bu yargıyı desteklemez?</w:t>
      </w:r>
    </w:p>
    <w:p w:rsidR="00D26322" w:rsidRDefault="00D26322" w:rsidP="00F35C47">
      <w:pPr>
        <w:pStyle w:val="ListParagraph"/>
        <w:numPr>
          <w:ilvl w:val="0"/>
          <w:numId w:val="8"/>
        </w:numPr>
        <w:ind w:left="426" w:hanging="284"/>
      </w:pPr>
      <w:r>
        <w:t>Güneş ışığı ile çalışan hesap makineleri</w:t>
      </w:r>
    </w:p>
    <w:p w:rsidR="00D26322" w:rsidRDefault="00D26322" w:rsidP="00F35C47">
      <w:pPr>
        <w:pStyle w:val="ListParagraph"/>
        <w:numPr>
          <w:ilvl w:val="0"/>
          <w:numId w:val="8"/>
        </w:numPr>
        <w:ind w:left="426" w:hanging="284"/>
      </w:pPr>
      <w:r>
        <w:t>Güneş panelleri</w:t>
      </w:r>
    </w:p>
    <w:p w:rsidR="00D26322" w:rsidRDefault="00D26322" w:rsidP="00F35C47">
      <w:pPr>
        <w:pStyle w:val="ListParagraph"/>
        <w:numPr>
          <w:ilvl w:val="0"/>
          <w:numId w:val="8"/>
        </w:numPr>
        <w:ind w:left="426" w:hanging="284"/>
      </w:pPr>
      <w:r>
        <w:t>LED lambaları</w:t>
      </w:r>
    </w:p>
    <w:p w:rsidR="00D26322" w:rsidRDefault="00D26322" w:rsidP="00F35C47">
      <w:pPr>
        <w:pStyle w:val="ListParagraph"/>
        <w:numPr>
          <w:ilvl w:val="0"/>
          <w:numId w:val="8"/>
        </w:numPr>
        <w:ind w:left="426" w:hanging="284"/>
      </w:pPr>
      <w:r>
        <w:t>Güneş ışığı ile çalışan otomobiller</w:t>
      </w:r>
    </w:p>
    <w:p w:rsidR="00D26322" w:rsidRDefault="00D26322" w:rsidP="00F35C47">
      <w:r>
        <w:t>10-Işık kaynağından çıkan ışıklar, maddelere çarptıktan sonra gözümüze gelir. Bu olaya ne denir?</w:t>
      </w:r>
    </w:p>
    <w:p w:rsidR="00D26322" w:rsidRDefault="00D26322" w:rsidP="00F35C47">
      <w:pPr>
        <w:pStyle w:val="ListParagraph"/>
        <w:numPr>
          <w:ilvl w:val="0"/>
          <w:numId w:val="9"/>
        </w:numPr>
      </w:pPr>
      <w:r>
        <w:t>Görme</w:t>
      </w:r>
    </w:p>
    <w:p w:rsidR="00D26322" w:rsidRDefault="00D26322" w:rsidP="00F35C47">
      <w:pPr>
        <w:pStyle w:val="ListParagraph"/>
        <w:numPr>
          <w:ilvl w:val="0"/>
          <w:numId w:val="9"/>
        </w:numPr>
      </w:pPr>
      <w:r>
        <w:t>İşitme</w:t>
      </w:r>
    </w:p>
    <w:p w:rsidR="00D26322" w:rsidRDefault="00D26322" w:rsidP="00F35C47">
      <w:pPr>
        <w:pStyle w:val="ListParagraph"/>
        <w:numPr>
          <w:ilvl w:val="0"/>
          <w:numId w:val="9"/>
        </w:numPr>
      </w:pPr>
      <w:r>
        <w:t>Hissetme</w:t>
      </w:r>
    </w:p>
    <w:p w:rsidR="00D26322" w:rsidRDefault="00D26322" w:rsidP="00F35C47">
      <w:pPr>
        <w:pStyle w:val="ListParagraph"/>
        <w:numPr>
          <w:ilvl w:val="0"/>
          <w:numId w:val="9"/>
        </w:numPr>
      </w:pPr>
      <w:r>
        <w:t>Tatma</w:t>
      </w:r>
    </w:p>
    <w:p w:rsidR="00D26322" w:rsidRDefault="00D26322" w:rsidP="00F35C47">
      <w:pPr>
        <w:pStyle w:val="ListParagraph"/>
      </w:pPr>
    </w:p>
    <w:p w:rsidR="00D26322" w:rsidRDefault="00D26322" w:rsidP="00F35C47">
      <w:r>
        <w:t>11-Kıyafetlerimiz uzun süre Güneş ışığında kalırsa renginde değişim olur. Bu değişimin nedeni nedir?</w:t>
      </w:r>
    </w:p>
    <w:p w:rsidR="00D26322" w:rsidRDefault="00D26322" w:rsidP="00F35C47">
      <w:pPr>
        <w:pStyle w:val="ListParagraph"/>
        <w:numPr>
          <w:ilvl w:val="0"/>
          <w:numId w:val="10"/>
        </w:numPr>
      </w:pPr>
      <w:r>
        <w:t>Elektrik enerjisi</w:t>
      </w:r>
    </w:p>
    <w:p w:rsidR="00D26322" w:rsidRDefault="00D26322" w:rsidP="00F35C47">
      <w:pPr>
        <w:pStyle w:val="ListParagraph"/>
        <w:numPr>
          <w:ilvl w:val="0"/>
          <w:numId w:val="10"/>
        </w:numPr>
      </w:pPr>
      <w:r>
        <w:t>Ses enerjisi</w:t>
      </w:r>
    </w:p>
    <w:p w:rsidR="00D26322" w:rsidRDefault="00D26322" w:rsidP="00F35C47">
      <w:pPr>
        <w:pStyle w:val="ListParagraph"/>
        <w:numPr>
          <w:ilvl w:val="0"/>
          <w:numId w:val="10"/>
        </w:numPr>
      </w:pPr>
      <w:r>
        <w:t>Işık enerjisi</w:t>
      </w:r>
    </w:p>
    <w:p w:rsidR="00D26322" w:rsidRDefault="00D26322" w:rsidP="00F35C47">
      <w:pPr>
        <w:pStyle w:val="ListParagraph"/>
        <w:numPr>
          <w:ilvl w:val="0"/>
          <w:numId w:val="10"/>
        </w:numPr>
      </w:pPr>
      <w:r>
        <w:t>Rüzgar</w:t>
      </w:r>
    </w:p>
    <w:p w:rsidR="00D26322" w:rsidRDefault="00D26322" w:rsidP="00F35C47">
      <w:r>
        <w:t xml:space="preserve">12-Üzerlerine ışık düştüğünde parlak görünen cisimlere “aydınlatılmış cisim” denir. </w:t>
      </w:r>
    </w:p>
    <w:p w:rsidR="00D26322" w:rsidRDefault="00D26322" w:rsidP="00F35C47">
      <w:r>
        <w:t>Aşağıdakilerden hangisi aydınlatılmış cisimlere örnek verilemez?</w:t>
      </w:r>
    </w:p>
    <w:p w:rsidR="00D26322" w:rsidRDefault="00D26322" w:rsidP="00F35C47">
      <w:pPr>
        <w:pStyle w:val="ListParagraph"/>
        <w:numPr>
          <w:ilvl w:val="0"/>
          <w:numId w:val="11"/>
        </w:numPr>
      </w:pPr>
      <w:r>
        <w:t>Ateş böceği</w:t>
      </w:r>
    </w:p>
    <w:p w:rsidR="00D26322" w:rsidRDefault="00D26322" w:rsidP="00F35C47">
      <w:pPr>
        <w:pStyle w:val="ListParagraph"/>
        <w:numPr>
          <w:ilvl w:val="0"/>
          <w:numId w:val="11"/>
        </w:numPr>
      </w:pPr>
      <w:r>
        <w:t>Alüminyum folyo</w:t>
      </w:r>
    </w:p>
    <w:p w:rsidR="00D26322" w:rsidRDefault="00D26322" w:rsidP="00F35C47">
      <w:pPr>
        <w:pStyle w:val="ListParagraph"/>
        <w:numPr>
          <w:ilvl w:val="0"/>
          <w:numId w:val="11"/>
        </w:numPr>
      </w:pPr>
      <w:r>
        <w:t>Ay</w:t>
      </w:r>
    </w:p>
    <w:p w:rsidR="00D26322" w:rsidRDefault="00D26322" w:rsidP="00F35C47">
      <w:pPr>
        <w:pStyle w:val="ListParagraph"/>
        <w:numPr>
          <w:ilvl w:val="0"/>
          <w:numId w:val="11"/>
        </w:numPr>
      </w:pPr>
      <w:r>
        <w:t>Çatal-kaşık-bıçak</w:t>
      </w:r>
    </w:p>
    <w:p w:rsidR="00D26322" w:rsidRDefault="00D26322" w:rsidP="004431DD">
      <w:r>
        <w:t xml:space="preserve">13- </w:t>
      </w:r>
    </w:p>
    <w:p w:rsidR="00D26322" w:rsidRDefault="00D26322" w:rsidP="004431DD">
      <w:pPr>
        <w:pStyle w:val="ListParagraph"/>
        <w:numPr>
          <w:ilvl w:val="0"/>
          <w:numId w:val="12"/>
        </w:numPr>
      </w:pPr>
      <w:r>
        <w:t>Meşale</w:t>
      </w:r>
    </w:p>
    <w:p w:rsidR="00D26322" w:rsidRDefault="00D26322" w:rsidP="004431DD">
      <w:pPr>
        <w:pStyle w:val="ListParagraph"/>
        <w:numPr>
          <w:ilvl w:val="0"/>
          <w:numId w:val="12"/>
        </w:numPr>
      </w:pPr>
      <w:r>
        <w:t>Floresan lambası</w:t>
      </w:r>
    </w:p>
    <w:p w:rsidR="00D26322" w:rsidRDefault="00D26322" w:rsidP="004431DD">
      <w:pPr>
        <w:pStyle w:val="ListParagraph"/>
        <w:numPr>
          <w:ilvl w:val="0"/>
          <w:numId w:val="12"/>
        </w:numPr>
      </w:pPr>
      <w:r>
        <w:t>Gaz lambası</w:t>
      </w:r>
    </w:p>
    <w:p w:rsidR="00D26322" w:rsidRDefault="00D26322" w:rsidP="004431DD">
      <w:pPr>
        <w:pStyle w:val="ListParagraph"/>
        <w:numPr>
          <w:ilvl w:val="0"/>
          <w:numId w:val="12"/>
        </w:numPr>
      </w:pPr>
      <w:r>
        <w:t>Lazer</w:t>
      </w:r>
    </w:p>
    <w:p w:rsidR="00D26322" w:rsidRDefault="00D26322" w:rsidP="004431DD">
      <w:pPr>
        <w:pStyle w:val="ListParagraph"/>
        <w:numPr>
          <w:ilvl w:val="0"/>
          <w:numId w:val="12"/>
        </w:numPr>
      </w:pPr>
      <w:r>
        <w:t>Yağ kandili</w:t>
      </w:r>
    </w:p>
    <w:p w:rsidR="00D26322" w:rsidRDefault="00D26322" w:rsidP="004431DD">
      <w:r>
        <w:t>Aydınlanma teknolojilerinin icadı sıralandığında aşağıdakilerden hangi sıra elde edilir?</w:t>
      </w:r>
    </w:p>
    <w:p w:rsidR="00D26322" w:rsidRDefault="00D26322" w:rsidP="004431DD">
      <w:pPr>
        <w:pStyle w:val="ListParagraph"/>
        <w:numPr>
          <w:ilvl w:val="0"/>
          <w:numId w:val="13"/>
        </w:numPr>
      </w:pPr>
      <w:r>
        <w:t>1-3-4-5-2</w:t>
      </w:r>
    </w:p>
    <w:p w:rsidR="00D26322" w:rsidRDefault="00D26322" w:rsidP="004431DD">
      <w:pPr>
        <w:pStyle w:val="ListParagraph"/>
        <w:numPr>
          <w:ilvl w:val="0"/>
          <w:numId w:val="13"/>
        </w:numPr>
      </w:pPr>
      <w:r>
        <w:t>1-5-3-2-4</w:t>
      </w:r>
    </w:p>
    <w:p w:rsidR="00D26322" w:rsidRDefault="00D26322" w:rsidP="004431DD">
      <w:pPr>
        <w:pStyle w:val="ListParagraph"/>
        <w:numPr>
          <w:ilvl w:val="0"/>
          <w:numId w:val="13"/>
        </w:numPr>
      </w:pPr>
      <w:r>
        <w:t>3-1-5-4-2</w:t>
      </w:r>
    </w:p>
    <w:p w:rsidR="00D26322" w:rsidRDefault="00D26322" w:rsidP="004431DD">
      <w:pPr>
        <w:pStyle w:val="ListParagraph"/>
        <w:numPr>
          <w:ilvl w:val="0"/>
          <w:numId w:val="13"/>
        </w:numPr>
      </w:pPr>
      <w:r>
        <w:t>5-1-3-2-4</w:t>
      </w:r>
    </w:p>
    <w:p w:rsidR="00D26322" w:rsidRDefault="00D26322" w:rsidP="004431DD">
      <w:r>
        <w:t>14-Aşağıdakilerden hangisi yapay ışık kaynağı değildir?</w:t>
      </w:r>
    </w:p>
    <w:p w:rsidR="00D26322" w:rsidRDefault="00D26322" w:rsidP="00285AF9">
      <w:pPr>
        <w:pStyle w:val="ListParagraph"/>
        <w:numPr>
          <w:ilvl w:val="0"/>
          <w:numId w:val="14"/>
        </w:numPr>
      </w:pPr>
      <w:r>
        <w:t>El feneri</w:t>
      </w:r>
    </w:p>
    <w:p w:rsidR="00D26322" w:rsidRDefault="00D26322" w:rsidP="00285AF9">
      <w:pPr>
        <w:pStyle w:val="ListParagraph"/>
        <w:numPr>
          <w:ilvl w:val="0"/>
          <w:numId w:val="14"/>
        </w:numPr>
      </w:pPr>
      <w:r>
        <w:t>Güneş</w:t>
      </w:r>
    </w:p>
    <w:p w:rsidR="00D26322" w:rsidRDefault="00D26322" w:rsidP="00285AF9">
      <w:pPr>
        <w:pStyle w:val="ListParagraph"/>
        <w:numPr>
          <w:ilvl w:val="0"/>
          <w:numId w:val="14"/>
        </w:numPr>
      </w:pPr>
      <w:r>
        <w:t>Sokak lambası</w:t>
      </w:r>
    </w:p>
    <w:p w:rsidR="00D26322" w:rsidRDefault="00D26322" w:rsidP="00285AF9">
      <w:pPr>
        <w:pStyle w:val="ListParagraph"/>
        <w:numPr>
          <w:ilvl w:val="0"/>
          <w:numId w:val="14"/>
        </w:numPr>
      </w:pPr>
      <w:r>
        <w:t>Mum</w:t>
      </w:r>
    </w:p>
    <w:p w:rsidR="00D26322" w:rsidRDefault="00D26322" w:rsidP="00285AF9">
      <w:r>
        <w:t>15- Aşağıdaki ışık kaynaklarından hangisi sadece ışık yayar?</w:t>
      </w:r>
    </w:p>
    <w:p w:rsidR="00D26322" w:rsidRDefault="00D26322" w:rsidP="00F27C27">
      <w:pPr>
        <w:pStyle w:val="ListParagraph"/>
        <w:numPr>
          <w:ilvl w:val="0"/>
          <w:numId w:val="15"/>
        </w:numPr>
      </w:pPr>
      <w:r>
        <w:t>Güneş</w:t>
      </w:r>
    </w:p>
    <w:p w:rsidR="00D26322" w:rsidRDefault="00D26322" w:rsidP="00F27C27">
      <w:pPr>
        <w:pStyle w:val="ListParagraph"/>
        <w:numPr>
          <w:ilvl w:val="0"/>
          <w:numId w:val="15"/>
        </w:numPr>
      </w:pPr>
      <w:r>
        <w:t>Ampul</w:t>
      </w:r>
    </w:p>
    <w:p w:rsidR="00D26322" w:rsidRDefault="00D26322" w:rsidP="00F27C27">
      <w:pPr>
        <w:pStyle w:val="ListParagraph"/>
        <w:numPr>
          <w:ilvl w:val="0"/>
          <w:numId w:val="15"/>
        </w:numPr>
      </w:pPr>
      <w:r>
        <w:t>Mum</w:t>
      </w:r>
    </w:p>
    <w:p w:rsidR="00D26322" w:rsidRDefault="00D26322" w:rsidP="00F27C27">
      <w:pPr>
        <w:pStyle w:val="ListParagraph"/>
        <w:numPr>
          <w:ilvl w:val="0"/>
          <w:numId w:val="15"/>
        </w:numPr>
      </w:pPr>
      <w:r>
        <w:t>Floresan lambası</w:t>
      </w:r>
    </w:p>
    <w:p w:rsidR="00D26322" w:rsidRDefault="00D26322" w:rsidP="00285AF9"/>
    <w:p w:rsidR="00D26322" w:rsidRDefault="00D26322" w:rsidP="00285AF9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2" o:spid="_x0000_s1055" type="#_x0000_t202" style="position:absolute;margin-left:24.75pt;margin-top:3.4pt;width:215.25pt;height:23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" fillcolor="window" strokeweight=".5pt">
            <v:textbox>
              <w:txbxContent>
                <w:p w:rsidR="00D26322" w:rsidRDefault="00D26322" w:rsidP="00285AF9">
                  <w:r>
                    <w:t>Yıldızlar, Güneş’ten aldıkları ışığı yansıtırlar.</w:t>
                  </w:r>
                </w:p>
              </w:txbxContent>
            </v:textbox>
          </v:shape>
        </w:pict>
      </w:r>
      <w:r>
        <w:t>16-</w:t>
      </w:r>
    </w:p>
    <w:p w:rsidR="00D26322" w:rsidRDefault="00D26322" w:rsidP="00285AF9">
      <w:r>
        <w:rPr>
          <w:noProof/>
          <w:lang w:eastAsia="tr-TR"/>
        </w:rPr>
        <w:pict>
          <v:shape id="Düz Ok Bağlayıcısı 33" o:spid="_x0000_s1056" type="#_x0000_t32" style="position:absolute;margin-left:42pt;margin-top:1.2pt;width:34.5pt;height:41.25pt;flip:x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34" o:spid="_x0000_s1057" type="#_x0000_t32" style="position:absolute;margin-left:159.75pt;margin-top:1.2pt;width:22.5pt;height:41.25pt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">
            <v:stroke endarrow="open"/>
          </v:shape>
        </w:pict>
      </w:r>
    </w:p>
    <w:p w:rsidR="00D26322" w:rsidRDefault="00D26322" w:rsidP="00285AF9">
      <w:r>
        <w:rPr>
          <w:noProof/>
          <w:lang w:eastAsia="tr-TR"/>
        </w:rPr>
        <w:pict>
          <v:shape id="Metin Kutusu 35" o:spid="_x0000_s1058" type="#_x0000_t202" style="position:absolute;margin-left:7.5pt;margin-top:21.5pt;width:72.75pt;height:38.25pt;z-index:251662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" strokeweight=".5pt">
            <v:textbox>
              <w:txbxContent>
                <w:p w:rsidR="00D26322" w:rsidRDefault="00D26322">
                  <w:r>
                    <w:t>Fazla ışık bizi kör edebilir.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36" o:spid="_x0000_s1059" type="#_x0000_t202" style="position:absolute;margin-left:121.5pt;margin-top:21.5pt;width:114pt;height:38.25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" strokeweight=".5pt">
            <v:textbox>
              <w:txbxContent>
                <w:p w:rsidR="00D26322" w:rsidRDefault="00D26322">
                  <w:r>
                    <w:t>En güçlü insan yapımı ışık kaynağı lazerdir.</w:t>
                  </w:r>
                </w:p>
              </w:txbxContent>
            </v:textbox>
          </v:shape>
        </w:pict>
      </w:r>
      <w:r>
        <w:t xml:space="preserve">            D                                                             Y</w:t>
      </w:r>
    </w:p>
    <w:p w:rsidR="00D26322" w:rsidRDefault="00D26322" w:rsidP="00285AF9"/>
    <w:p w:rsidR="00D26322" w:rsidRDefault="00D26322" w:rsidP="00285AF9">
      <w:r>
        <w:rPr>
          <w:noProof/>
          <w:lang w:eastAsia="tr-TR"/>
        </w:rPr>
        <w:pict>
          <v:shape id="Düz Ok Bağlayıcısı 40" o:spid="_x0000_s1060" type="#_x0000_t32" style="position:absolute;margin-left:54.75pt;margin-top:8.9pt;width:21.75pt;height:28.5pt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">
            <v:stroke endarrow="open"/>
          </v:shape>
        </w:pict>
      </w:r>
      <w:r>
        <w:rPr>
          <w:noProof/>
          <w:lang w:eastAsia="tr-TR"/>
        </w:rPr>
        <w:pict>
          <v:shape id="Düz Ok Bağlayıcısı 38" o:spid="_x0000_s1061" type="#_x0000_t32" style="position:absolute;margin-left:146.25pt;margin-top:8.9pt;width:16.5pt;height:28.5pt;flip:x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">
            <v:stroke endarrow="open"/>
          </v:shape>
        </w:pict>
      </w:r>
      <w:r>
        <w:rPr>
          <w:noProof/>
          <w:lang w:eastAsia="tr-TR"/>
        </w:rPr>
        <w:pict>
          <v:shape id="Düz Ok Bağlayıcısı 39" o:spid="_x0000_s1062" type="#_x0000_t32" style="position:absolute;margin-left:188.25pt;margin-top:8.9pt;width:24.75pt;height:28.5pt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">
            <v:stroke endarrow="open"/>
          </v:shape>
        </w:pict>
      </w:r>
      <w:r>
        <w:rPr>
          <w:noProof/>
          <w:lang w:eastAsia="tr-TR"/>
        </w:rPr>
        <w:pict>
          <v:shape id="Düz Ok Bağlayıcısı 37" o:spid="_x0000_s1063" type="#_x0000_t32" style="position:absolute;margin-left:7.5pt;margin-top:8.9pt;width:13.5pt;height:34.5pt;flip:x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">
            <v:stroke endarrow="open"/>
          </v:shape>
        </w:pict>
      </w:r>
    </w:p>
    <w:p w:rsidR="00D26322" w:rsidRDefault="00D26322" w:rsidP="00285AF9">
      <w:r>
        <w:t>D                     Y                        D                          Y</w:t>
      </w:r>
    </w:p>
    <w:p w:rsidR="00D26322" w:rsidRDefault="00D26322" w:rsidP="00285AF9">
      <w:r>
        <w:t>1.çıkış                 2.çıkış           3.çıkış               4.çıkış</w:t>
      </w:r>
    </w:p>
    <w:p w:rsidR="00D26322" w:rsidRDefault="00D26322" w:rsidP="00285AF9">
      <w:r>
        <w:t>Yukarıdaki dallanmış ağaç etkinliğini çözen öğrenci hangi çıkışa ulaşır?</w:t>
      </w:r>
    </w:p>
    <w:p w:rsidR="00D26322" w:rsidRDefault="00D26322" w:rsidP="00285AF9">
      <w:r>
        <w:t>A)1              B)2                C)3              D)4</w:t>
      </w:r>
    </w:p>
    <w:p w:rsidR="00D26322" w:rsidRDefault="00D26322" w:rsidP="00285AF9">
      <w:r>
        <w:t>17-Aşağıdakilerden hangisi ya da hangileri ışık kirliliğinin etkilerindendir?</w:t>
      </w:r>
    </w:p>
    <w:p w:rsidR="00D26322" w:rsidRDefault="00D26322" w:rsidP="002636A3">
      <w:pPr>
        <w:pStyle w:val="ListParagraph"/>
        <w:numPr>
          <w:ilvl w:val="0"/>
          <w:numId w:val="16"/>
        </w:numPr>
      </w:pPr>
      <w:r>
        <w:t>Havanın kirlenmesi</w:t>
      </w:r>
    </w:p>
    <w:p w:rsidR="00D26322" w:rsidRDefault="00D26322" w:rsidP="002636A3">
      <w:pPr>
        <w:pStyle w:val="ListParagraph"/>
        <w:numPr>
          <w:ilvl w:val="0"/>
          <w:numId w:val="16"/>
        </w:numPr>
      </w:pPr>
      <w:r>
        <w:t>Gökyüzünün gözlenememesi</w:t>
      </w:r>
    </w:p>
    <w:p w:rsidR="00D26322" w:rsidRDefault="00D26322" w:rsidP="002636A3">
      <w:pPr>
        <w:pStyle w:val="ListParagraph"/>
        <w:numPr>
          <w:ilvl w:val="0"/>
          <w:numId w:val="16"/>
        </w:numPr>
      </w:pPr>
      <w:r>
        <w:t>Leyleklerin göç yollarını şaşırmaları</w:t>
      </w:r>
    </w:p>
    <w:p w:rsidR="00D26322" w:rsidRDefault="00D26322" w:rsidP="00AF3948">
      <w:pPr>
        <w:pStyle w:val="ListParagraph"/>
        <w:numPr>
          <w:ilvl w:val="0"/>
          <w:numId w:val="17"/>
        </w:numPr>
      </w:pPr>
      <w:r>
        <w:t>Yalnız I</w:t>
      </w:r>
    </w:p>
    <w:p w:rsidR="00D26322" w:rsidRDefault="00D26322" w:rsidP="00AF3948">
      <w:pPr>
        <w:pStyle w:val="ListParagraph"/>
        <w:numPr>
          <w:ilvl w:val="0"/>
          <w:numId w:val="17"/>
        </w:numPr>
      </w:pPr>
      <w:r>
        <w:t>I ve II</w:t>
      </w:r>
    </w:p>
    <w:p w:rsidR="00D26322" w:rsidRDefault="00D26322" w:rsidP="00AF3948">
      <w:pPr>
        <w:pStyle w:val="ListParagraph"/>
        <w:numPr>
          <w:ilvl w:val="0"/>
          <w:numId w:val="17"/>
        </w:numPr>
      </w:pPr>
      <w:r>
        <w:t>II ve III</w:t>
      </w:r>
    </w:p>
    <w:p w:rsidR="00D26322" w:rsidRDefault="00D26322" w:rsidP="00AF3948">
      <w:pPr>
        <w:pStyle w:val="ListParagraph"/>
        <w:numPr>
          <w:ilvl w:val="0"/>
          <w:numId w:val="17"/>
        </w:numPr>
      </w:pPr>
      <w:r>
        <w:t>I, II ve III</w:t>
      </w:r>
    </w:p>
    <w:p w:rsidR="00D26322" w:rsidRDefault="00D26322" w:rsidP="00AF3948">
      <w:r>
        <w:rPr>
          <w:noProof/>
          <w:lang w:eastAsia="tr-TR"/>
        </w:rPr>
        <w:pict>
          <v:roundrect id="Yuvarlatılmış Dikdörtgen 44" o:spid="_x0000_s1064" style="position:absolute;margin-left:99pt;margin-top:19.25pt;width:15pt;height:76.5pt;z-index:2516720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" strokeweight="2pt"/>
        </w:pict>
      </w:r>
      <w:r>
        <w:rPr>
          <w:noProof/>
          <w:lang w:eastAsia="tr-TR"/>
        </w:rPr>
        <w:pict>
          <v:line id="Düz Bağlayıcı 41" o:spid="_x0000_s1065" style="position:absolute;flip:x;z-index:251668992;visibility:visible" from="50.25pt,9.45pt" to="51pt,9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"/>
        </w:pict>
      </w:r>
      <w:r>
        <w:t>18-</w:t>
      </w:r>
    </w:p>
    <w:p w:rsidR="00D26322" w:rsidRDefault="00D26322" w:rsidP="00AF3948">
      <w:r>
        <w:t>Aydınlatma</w:t>
      </w:r>
    </w:p>
    <w:p w:rsidR="00D26322" w:rsidRDefault="00D26322" w:rsidP="00AF3948">
      <w:r>
        <w:rPr>
          <w:noProof/>
          <w:lang w:eastAsia="tr-TR"/>
        </w:rPr>
        <w:pict>
          <v:roundrect id="Yuvarlatılmış Dikdörtgen 45" o:spid="_x0000_s1066" style="position:absolute;margin-left:145.5pt;margin-top:4.35pt;width:14.25pt;height:40.5pt;z-index:2516730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" strokeweight="2pt"/>
        </w:pict>
      </w:r>
      <w:r>
        <w:rPr>
          <w:noProof/>
          <w:lang w:eastAsia="tr-TR"/>
        </w:rPr>
        <w:pict>
          <v:roundrect id="Yuvarlatılmış Dikdörtgen 43" o:spid="_x0000_s1067" style="position:absolute;margin-left:63.75pt;margin-top:21.6pt;width:12.75pt;height:23.25pt;z-index:2516710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" strokeweight="2pt"/>
        </w:pict>
      </w:r>
    </w:p>
    <w:p w:rsidR="00D26322" w:rsidRDefault="00D26322" w:rsidP="00AF3948">
      <w:r>
        <w:rPr>
          <w:noProof/>
          <w:lang w:eastAsia="tr-TR"/>
        </w:rPr>
        <w:pict>
          <v:line id="Düz Bağlayıcı 42" o:spid="_x0000_s1068" style="position:absolute;z-index:251670016;visibility:visible" from="51pt,19.45pt" to="184.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"/>
        </w:pict>
      </w:r>
    </w:p>
    <w:p w:rsidR="00D26322" w:rsidRDefault="00D26322" w:rsidP="00AF3948">
      <w:r>
        <w:t xml:space="preserve">                          I              II                  III</w:t>
      </w:r>
    </w:p>
    <w:p w:rsidR="00D26322" w:rsidRDefault="00D26322" w:rsidP="00AF3948">
      <w:r>
        <w:t xml:space="preserve">                         IŞIK KAYNAKLARI</w:t>
      </w:r>
    </w:p>
    <w:p w:rsidR="00D26322" w:rsidRDefault="00D26322" w:rsidP="00AF3948">
      <w:r>
        <w:t>Yukarıdaki grafikte üç ışık kaynağının aydınlatma grafikleri verilmiştir. Bu ışık kaynakları aşağıdakilerden hangisi olabilir?</w:t>
      </w:r>
    </w:p>
    <w:p w:rsidR="00D26322" w:rsidRDefault="00D26322" w:rsidP="00AF3948">
      <w:r>
        <w:rPr>
          <w:noProof/>
          <w:lang w:eastAsia="tr-TR"/>
        </w:rPr>
        <w:pict>
          <v:line id="Düz Bağlayıcı 49" o:spid="_x0000_s1069" style="position:absolute;flip:y;z-index:251675136;visibility:visible" from="109.5pt,15.05pt" to="2in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"/>
        </w:pict>
      </w:r>
      <w:r>
        <w:rPr>
          <w:noProof/>
          <w:lang w:eastAsia="tr-TR"/>
        </w:rPr>
        <w:pict>
          <v:line id="Düz Bağlayıcı 50" o:spid="_x0000_s1070" style="position:absolute;flip:y;z-index:251676160;visibility:visible" from="178.5pt,13.55pt" to="213pt,1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"/>
        </w:pict>
      </w:r>
      <w:r>
        <w:rPr>
          <w:noProof/>
          <w:lang w:eastAsia="tr-TR"/>
        </w:rPr>
        <w:pict>
          <v:line id="Düz Bağlayıcı 48" o:spid="_x0000_s1071" style="position:absolute;flip:y;z-index:251674112;visibility:visible" from="42pt,14.3pt" to="76.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"/>
        </w:pict>
      </w:r>
      <w:r>
        <w:t xml:space="preserve">                         I                         II                        III</w:t>
      </w:r>
    </w:p>
    <w:p w:rsidR="00D26322" w:rsidRDefault="00D26322" w:rsidP="00323329">
      <w:pPr>
        <w:pStyle w:val="ListParagraph"/>
        <w:numPr>
          <w:ilvl w:val="0"/>
          <w:numId w:val="18"/>
        </w:numPr>
        <w:ind w:left="851" w:hanging="425"/>
      </w:pPr>
      <w:r>
        <w:t>Ampul               Güneş                Mum</w:t>
      </w:r>
    </w:p>
    <w:p w:rsidR="00D26322" w:rsidRDefault="00D26322" w:rsidP="00323329">
      <w:pPr>
        <w:pStyle w:val="ListParagraph"/>
        <w:numPr>
          <w:ilvl w:val="0"/>
          <w:numId w:val="18"/>
        </w:numPr>
        <w:ind w:left="851" w:hanging="425"/>
      </w:pPr>
      <w:r>
        <w:t>Kandil                Mum           Gaz lambası</w:t>
      </w:r>
    </w:p>
    <w:p w:rsidR="00D26322" w:rsidRDefault="00D26322" w:rsidP="00323329">
      <w:pPr>
        <w:pStyle w:val="ListParagraph"/>
        <w:numPr>
          <w:ilvl w:val="0"/>
          <w:numId w:val="18"/>
        </w:numPr>
        <w:ind w:left="851" w:hanging="425"/>
      </w:pPr>
      <w:r>
        <w:t>Mum               Güneş              Ampul</w:t>
      </w:r>
    </w:p>
    <w:p w:rsidR="00D26322" w:rsidRDefault="00D26322" w:rsidP="00323329">
      <w:pPr>
        <w:pStyle w:val="ListParagraph"/>
        <w:numPr>
          <w:ilvl w:val="0"/>
          <w:numId w:val="18"/>
        </w:numPr>
        <w:ind w:left="851" w:hanging="425"/>
      </w:pPr>
      <w:r>
        <w:t>Ampul             Kandil           Gaz lambası</w:t>
      </w:r>
    </w:p>
    <w:p w:rsidR="00D26322" w:rsidRDefault="00D26322" w:rsidP="00A3127D">
      <w:pPr>
        <w:pStyle w:val="ListParagraph"/>
        <w:ind w:left="851"/>
      </w:pPr>
    </w:p>
    <w:p w:rsidR="00D26322" w:rsidRDefault="00D26322" w:rsidP="00A3127D">
      <w:pPr>
        <w:pStyle w:val="ListParagraph"/>
        <w:ind w:left="851"/>
      </w:pPr>
    </w:p>
    <w:p w:rsidR="00D26322" w:rsidRDefault="00D26322" w:rsidP="00A3127D">
      <w:r>
        <w:t>19-İnsan kulağının duyamadığı ses titreşimleri kullanılarak aşağıdakilerden hangileri yapılabilir?</w:t>
      </w:r>
    </w:p>
    <w:p w:rsidR="00D26322" w:rsidRDefault="00D26322" w:rsidP="001F68DD">
      <w:pPr>
        <w:pStyle w:val="ListParagraph"/>
        <w:numPr>
          <w:ilvl w:val="0"/>
          <w:numId w:val="19"/>
        </w:numPr>
      </w:pPr>
      <w:r>
        <w:t>Yer kabuğu incelenebilir.</w:t>
      </w:r>
    </w:p>
    <w:p w:rsidR="00D26322" w:rsidRDefault="00D26322" w:rsidP="001F68DD">
      <w:pPr>
        <w:pStyle w:val="ListParagraph"/>
        <w:numPr>
          <w:ilvl w:val="0"/>
          <w:numId w:val="19"/>
        </w:numPr>
      </w:pPr>
      <w:r>
        <w:t>Deniz altı incelenebilir.</w:t>
      </w:r>
    </w:p>
    <w:p w:rsidR="00D26322" w:rsidRDefault="00D26322" w:rsidP="001F68DD">
      <w:pPr>
        <w:pStyle w:val="ListParagraph"/>
        <w:numPr>
          <w:ilvl w:val="0"/>
          <w:numId w:val="19"/>
        </w:numPr>
      </w:pPr>
      <w:r>
        <w:t>İnsanın iç organları incelenebilir.</w:t>
      </w:r>
    </w:p>
    <w:p w:rsidR="00D26322" w:rsidRDefault="00D26322" w:rsidP="001F68DD">
      <w:pPr>
        <w:pStyle w:val="ListParagraph"/>
        <w:numPr>
          <w:ilvl w:val="0"/>
          <w:numId w:val="20"/>
        </w:numPr>
      </w:pPr>
      <w:r>
        <w:t>I ve II</w:t>
      </w:r>
    </w:p>
    <w:p w:rsidR="00D26322" w:rsidRDefault="00D26322" w:rsidP="001F68DD">
      <w:pPr>
        <w:pStyle w:val="ListParagraph"/>
        <w:numPr>
          <w:ilvl w:val="0"/>
          <w:numId w:val="20"/>
        </w:numPr>
      </w:pPr>
      <w:r>
        <w:t>I ve III</w:t>
      </w:r>
    </w:p>
    <w:p w:rsidR="00D26322" w:rsidRDefault="00D26322" w:rsidP="001F68DD">
      <w:pPr>
        <w:pStyle w:val="ListParagraph"/>
        <w:numPr>
          <w:ilvl w:val="0"/>
          <w:numId w:val="20"/>
        </w:numPr>
      </w:pPr>
      <w:r>
        <w:t>II ve III</w:t>
      </w:r>
    </w:p>
    <w:p w:rsidR="00D26322" w:rsidRDefault="00D26322" w:rsidP="001F68DD">
      <w:pPr>
        <w:pStyle w:val="ListParagraph"/>
        <w:numPr>
          <w:ilvl w:val="0"/>
          <w:numId w:val="20"/>
        </w:numPr>
      </w:pPr>
      <w:r>
        <w:t>I, II ve III</w:t>
      </w:r>
    </w:p>
    <w:p w:rsidR="00D26322" w:rsidRDefault="00D26322" w:rsidP="001F68DD">
      <w:r>
        <w:t>20- Bazı opera sanatçıları sesleriyle cam bardakları kırabilir.</w:t>
      </w:r>
    </w:p>
    <w:p w:rsidR="00D26322" w:rsidRDefault="00D26322" w:rsidP="001F68DD">
      <w:r>
        <w:t>Yukarıdaki ifade sesin hangi özelliğinden bahsetmektedir?</w:t>
      </w:r>
    </w:p>
    <w:p w:rsidR="00D26322" w:rsidRDefault="00D26322" w:rsidP="001F68DD">
      <w:pPr>
        <w:pStyle w:val="ListParagraph"/>
        <w:numPr>
          <w:ilvl w:val="0"/>
          <w:numId w:val="21"/>
        </w:numPr>
      </w:pPr>
      <w:r>
        <w:t>Ses her yöne yayılır.</w:t>
      </w:r>
    </w:p>
    <w:p w:rsidR="00D26322" w:rsidRDefault="00D26322" w:rsidP="001F68DD">
      <w:pPr>
        <w:pStyle w:val="ListParagraph"/>
        <w:numPr>
          <w:ilvl w:val="0"/>
          <w:numId w:val="21"/>
        </w:numPr>
      </w:pPr>
      <w:r>
        <w:t>Ses enerjiye sahiptir.</w:t>
      </w:r>
    </w:p>
    <w:p w:rsidR="00D26322" w:rsidRDefault="00D26322" w:rsidP="001F68DD">
      <w:pPr>
        <w:pStyle w:val="ListParagraph"/>
        <w:numPr>
          <w:ilvl w:val="0"/>
          <w:numId w:val="21"/>
        </w:numPr>
      </w:pPr>
      <w:r>
        <w:t>Ses şiddeti yaklaştıkça artar.</w:t>
      </w:r>
    </w:p>
    <w:p w:rsidR="00D26322" w:rsidRDefault="00D26322" w:rsidP="001F68DD">
      <w:pPr>
        <w:pStyle w:val="ListParagraph"/>
        <w:numPr>
          <w:ilvl w:val="0"/>
          <w:numId w:val="21"/>
        </w:numPr>
      </w:pPr>
      <w:r>
        <w:t>Ses titreşimle meydana gelir.</w:t>
      </w:r>
    </w:p>
    <w:p w:rsidR="00D26322" w:rsidRDefault="00D26322" w:rsidP="001F68DD">
      <w:r>
        <w:t>21-Aşağıdakilerden hangisi ses kirliliğinin etkilerinden değildir?</w:t>
      </w:r>
    </w:p>
    <w:p w:rsidR="00D26322" w:rsidRDefault="00D26322" w:rsidP="001F68DD">
      <w:pPr>
        <w:pStyle w:val="ListParagraph"/>
        <w:numPr>
          <w:ilvl w:val="0"/>
          <w:numId w:val="22"/>
        </w:numPr>
      </w:pPr>
      <w:r>
        <w:t>Strese neden olur.</w:t>
      </w:r>
    </w:p>
    <w:p w:rsidR="00D26322" w:rsidRDefault="00D26322" w:rsidP="001F68DD">
      <w:pPr>
        <w:pStyle w:val="ListParagraph"/>
        <w:numPr>
          <w:ilvl w:val="0"/>
          <w:numId w:val="22"/>
        </w:numPr>
      </w:pPr>
      <w:r>
        <w:t>İş verimi azalır.</w:t>
      </w:r>
    </w:p>
    <w:p w:rsidR="00D26322" w:rsidRDefault="00D26322" w:rsidP="001F68DD">
      <w:pPr>
        <w:pStyle w:val="ListParagraph"/>
        <w:numPr>
          <w:ilvl w:val="0"/>
          <w:numId w:val="22"/>
        </w:numPr>
      </w:pPr>
      <w:r>
        <w:t>Havayı kirletir.</w:t>
      </w:r>
    </w:p>
    <w:p w:rsidR="00D26322" w:rsidRDefault="00D26322" w:rsidP="001F68DD">
      <w:pPr>
        <w:pStyle w:val="ListParagraph"/>
        <w:numPr>
          <w:ilvl w:val="0"/>
          <w:numId w:val="22"/>
        </w:numPr>
      </w:pPr>
      <w:r>
        <w:t>Uyku düzenimiz bozulur.</w:t>
      </w:r>
    </w:p>
    <w:p w:rsidR="00D26322" w:rsidRDefault="00D26322" w:rsidP="001F68DD">
      <w:r>
        <w:t>22-Düğün salonunun ortasında bir balon patlayınca, patlama sesini herkes duyar.</w:t>
      </w:r>
    </w:p>
    <w:p w:rsidR="00D26322" w:rsidRDefault="00D26322" w:rsidP="001F68DD">
      <w:r>
        <w:t>Bu olay sesin hangi özelliğinden dolayıdır?</w:t>
      </w:r>
    </w:p>
    <w:p w:rsidR="00D26322" w:rsidRDefault="00D26322" w:rsidP="001F68DD">
      <w:pPr>
        <w:pStyle w:val="ListParagraph"/>
        <w:numPr>
          <w:ilvl w:val="0"/>
          <w:numId w:val="23"/>
        </w:numPr>
      </w:pPr>
      <w:r>
        <w:t>Ses şiddeti artırabilir.</w:t>
      </w:r>
    </w:p>
    <w:p w:rsidR="00D26322" w:rsidRDefault="00D26322" w:rsidP="001F68DD">
      <w:pPr>
        <w:pStyle w:val="ListParagraph"/>
        <w:numPr>
          <w:ilvl w:val="0"/>
          <w:numId w:val="23"/>
        </w:numPr>
      </w:pPr>
      <w:r>
        <w:t>Ses her yönde dağılır.</w:t>
      </w:r>
    </w:p>
    <w:p w:rsidR="00D26322" w:rsidRDefault="00D26322" w:rsidP="001F68DD">
      <w:pPr>
        <w:pStyle w:val="ListParagraph"/>
        <w:numPr>
          <w:ilvl w:val="0"/>
          <w:numId w:val="23"/>
        </w:numPr>
      </w:pPr>
      <w:r>
        <w:t>Ses kaynakları farklı sesler çıkarır.</w:t>
      </w:r>
    </w:p>
    <w:p w:rsidR="00D26322" w:rsidRDefault="00D26322" w:rsidP="001F68DD">
      <w:pPr>
        <w:pStyle w:val="ListParagraph"/>
        <w:numPr>
          <w:ilvl w:val="0"/>
          <w:numId w:val="23"/>
        </w:numPr>
      </w:pPr>
      <w:r>
        <w:t>Titreşimler sesi oluşturur.</w:t>
      </w:r>
    </w:p>
    <w:p w:rsidR="00D26322" w:rsidRDefault="00D26322" w:rsidP="001F68DD">
      <w:r>
        <w:t>23-Aşağıdakilerden hangi ses ya da sesleri insan duyabilir?</w:t>
      </w:r>
    </w:p>
    <w:p w:rsidR="00D26322" w:rsidRDefault="00D26322" w:rsidP="00A51150">
      <w:pPr>
        <w:pStyle w:val="ListParagraph"/>
        <w:numPr>
          <w:ilvl w:val="0"/>
          <w:numId w:val="24"/>
        </w:numPr>
      </w:pPr>
      <w:r>
        <w:t>Ay’da astronotun iki taşı birbirine vurmasından çıkan sesi</w:t>
      </w:r>
    </w:p>
    <w:p w:rsidR="00D26322" w:rsidRDefault="00D26322" w:rsidP="00A51150">
      <w:pPr>
        <w:pStyle w:val="ListParagraph"/>
        <w:numPr>
          <w:ilvl w:val="0"/>
          <w:numId w:val="24"/>
        </w:numPr>
      </w:pPr>
      <w:r>
        <w:t>Yürüyen karıncanın ayak sesini</w:t>
      </w:r>
    </w:p>
    <w:p w:rsidR="00D26322" w:rsidRDefault="00D26322" w:rsidP="00A51150">
      <w:pPr>
        <w:pStyle w:val="ListParagraph"/>
        <w:numPr>
          <w:ilvl w:val="0"/>
          <w:numId w:val="24"/>
        </w:numPr>
      </w:pPr>
      <w:r>
        <w:t>Köpeğin havlama sesini</w:t>
      </w:r>
    </w:p>
    <w:p w:rsidR="00D26322" w:rsidRDefault="00D26322" w:rsidP="00A51150">
      <w:r>
        <w:t>A)Yalnız III        B) I ve II</w:t>
      </w:r>
    </w:p>
    <w:p w:rsidR="00D26322" w:rsidRDefault="00D26322" w:rsidP="00A51150">
      <w:r>
        <w:t>C)I ve III           D) I, II ve III</w:t>
      </w:r>
    </w:p>
    <w:p w:rsidR="00D26322" w:rsidRDefault="00D26322" w:rsidP="00A51150">
      <w:r>
        <w:t>24-Aşağıdakilerden hangisi doğal ses kaynağıdır?</w:t>
      </w:r>
    </w:p>
    <w:p w:rsidR="00D26322" w:rsidRDefault="00D26322" w:rsidP="00A51150">
      <w:r>
        <w:t>A)Saz       B)Helikopter    C)Motor   D)Rüzgar</w:t>
      </w:r>
    </w:p>
    <w:p w:rsidR="00D26322" w:rsidRDefault="00D26322" w:rsidP="00A51150">
      <w:r>
        <w:t>25-Ses kaynağından çıkan bir sesin yayılması aşağıdakilerden hangisine benzer?</w:t>
      </w:r>
    </w:p>
    <w:p w:rsidR="00D26322" w:rsidRDefault="00D26322" w:rsidP="00A51150">
      <w:pPr>
        <w:pStyle w:val="ListParagraph"/>
        <w:numPr>
          <w:ilvl w:val="0"/>
          <w:numId w:val="26"/>
        </w:numPr>
      </w:pPr>
      <w:r>
        <w:t>Durgun suya atılan taşın oluşturduğu dalgaların yayılması</w:t>
      </w:r>
    </w:p>
    <w:p w:rsidR="00D26322" w:rsidRDefault="00D26322" w:rsidP="00A51150">
      <w:pPr>
        <w:pStyle w:val="ListParagraph"/>
        <w:numPr>
          <w:ilvl w:val="0"/>
          <w:numId w:val="26"/>
        </w:numPr>
      </w:pPr>
      <w:r>
        <w:t>Otomobilin düz yolda gidişi</w:t>
      </w:r>
    </w:p>
    <w:p w:rsidR="00D26322" w:rsidRDefault="00D26322" w:rsidP="00A51150">
      <w:pPr>
        <w:pStyle w:val="ListParagraph"/>
        <w:numPr>
          <w:ilvl w:val="0"/>
          <w:numId w:val="26"/>
        </w:numPr>
      </w:pPr>
      <w:r>
        <w:t>Atılan bir taşın havada gidişi</w:t>
      </w:r>
    </w:p>
    <w:p w:rsidR="00D26322" w:rsidRDefault="00D26322" w:rsidP="00A51150">
      <w:pPr>
        <w:pStyle w:val="ListParagraph"/>
        <w:numPr>
          <w:ilvl w:val="0"/>
          <w:numId w:val="26"/>
        </w:numPr>
      </w:pPr>
      <w:r>
        <w:t>Atılan okun hedefe ulaşması</w:t>
      </w:r>
    </w:p>
    <w:p w:rsidR="00D26322" w:rsidRDefault="00D26322" w:rsidP="00A51150">
      <w:r>
        <w:t>26-Ses ile ilgili aşağıda verilenlerden hangisi yanlıştır?</w:t>
      </w:r>
    </w:p>
    <w:p w:rsidR="00D26322" w:rsidRDefault="00D26322" w:rsidP="0055598B">
      <w:pPr>
        <w:pStyle w:val="ListParagraph"/>
        <w:numPr>
          <w:ilvl w:val="0"/>
          <w:numId w:val="27"/>
        </w:numPr>
      </w:pPr>
      <w:r>
        <w:t>Bazı canlılar insanların duyamadığı sesleri duyabilir.</w:t>
      </w:r>
    </w:p>
    <w:p w:rsidR="00D26322" w:rsidRDefault="00D26322" w:rsidP="0055598B">
      <w:pPr>
        <w:pStyle w:val="ListParagraph"/>
        <w:numPr>
          <w:ilvl w:val="0"/>
          <w:numId w:val="27"/>
        </w:numPr>
      </w:pPr>
      <w:r>
        <w:t>Ses kaynağına yaklaştıkça sesin şiddeti artar.</w:t>
      </w:r>
    </w:p>
    <w:p w:rsidR="00D26322" w:rsidRDefault="00D26322" w:rsidP="0055598B">
      <w:pPr>
        <w:pStyle w:val="ListParagraph"/>
        <w:numPr>
          <w:ilvl w:val="0"/>
          <w:numId w:val="27"/>
        </w:numPr>
      </w:pPr>
      <w:r>
        <w:t>Mandolin, davul, gitar gibi enstrümanlar doğal ses kaynağıdır.</w:t>
      </w:r>
    </w:p>
    <w:p w:rsidR="00D26322" w:rsidRDefault="00D26322" w:rsidP="0055598B">
      <w:pPr>
        <w:pStyle w:val="ListParagraph"/>
        <w:numPr>
          <w:ilvl w:val="0"/>
          <w:numId w:val="27"/>
        </w:numPr>
      </w:pPr>
      <w:r>
        <w:t>Sesin duyulmasını sağlayan özellik ses şiddetidir.</w:t>
      </w:r>
    </w:p>
    <w:p w:rsidR="00D26322" w:rsidRDefault="00D26322" w:rsidP="0055598B">
      <w:r>
        <w:t>27-Odasında müzik dinleyen Emre, radyosundan uzaklaşınca müziğin sesini daha az duyduğunu fark eder.</w:t>
      </w:r>
    </w:p>
    <w:p w:rsidR="00D26322" w:rsidRDefault="00D26322" w:rsidP="0055598B">
      <w:r>
        <w:t>Bunun sebebi aşağıdakilerden hangisidir?</w:t>
      </w:r>
    </w:p>
    <w:p w:rsidR="00D26322" w:rsidRDefault="00D26322" w:rsidP="0055598B">
      <w:pPr>
        <w:pStyle w:val="ListParagraph"/>
        <w:numPr>
          <w:ilvl w:val="0"/>
          <w:numId w:val="28"/>
        </w:numPr>
      </w:pPr>
      <w:r>
        <w:t>Radyonun yapay ses kaynağı olması</w:t>
      </w:r>
    </w:p>
    <w:p w:rsidR="00D26322" w:rsidRDefault="00D26322" w:rsidP="0055598B">
      <w:pPr>
        <w:pStyle w:val="ListParagraph"/>
        <w:numPr>
          <w:ilvl w:val="0"/>
          <w:numId w:val="28"/>
        </w:numPr>
      </w:pPr>
      <w:r>
        <w:t>Ses kaynağından uzaklaştıkça ses şiddetinin azalması</w:t>
      </w:r>
    </w:p>
    <w:p w:rsidR="00D26322" w:rsidRDefault="00D26322" w:rsidP="0055598B">
      <w:pPr>
        <w:pStyle w:val="ListParagraph"/>
        <w:numPr>
          <w:ilvl w:val="0"/>
          <w:numId w:val="28"/>
        </w:numPr>
      </w:pPr>
      <w:r>
        <w:t>Sesin bir enerji türü olması</w:t>
      </w:r>
    </w:p>
    <w:p w:rsidR="00D26322" w:rsidRDefault="00D26322" w:rsidP="0055598B">
      <w:pPr>
        <w:pStyle w:val="ListParagraph"/>
        <w:numPr>
          <w:ilvl w:val="0"/>
          <w:numId w:val="28"/>
        </w:numPr>
      </w:pPr>
      <w:r>
        <w:t>Radyonun bozulması</w:t>
      </w:r>
    </w:p>
    <w:p w:rsidR="00D26322" w:rsidRDefault="00D26322" w:rsidP="0055598B">
      <w:r>
        <w:t>28-Aşağıdakilerden hangisi sesin şiddetini arttıran bir araç değildir?</w:t>
      </w:r>
    </w:p>
    <w:p w:rsidR="00D26322" w:rsidRDefault="00D26322" w:rsidP="0055598B">
      <w:r>
        <w:t>A)Megafon    B)Flüt  C)Mikrofon    D)İşitme cihazı</w:t>
      </w:r>
    </w:p>
    <w:p w:rsidR="00D26322" w:rsidRDefault="00D26322" w:rsidP="0055598B">
      <w:r>
        <w:t>29-Sesin hangi özelliği uzaklığa göre değişir?</w:t>
      </w:r>
    </w:p>
    <w:p w:rsidR="00D26322" w:rsidRDefault="00D26322" w:rsidP="0055598B">
      <w:r>
        <w:t>A)İnceliği   B)Kalınlığı   C)Yayılma şekli  D)Şiddeti</w:t>
      </w:r>
    </w:p>
    <w:p w:rsidR="00D26322" w:rsidRDefault="00D26322" w:rsidP="0055598B">
      <w:r>
        <w:t>30-           1-Radar    2-Sonar   3-Megafon</w:t>
      </w:r>
    </w:p>
    <w:p w:rsidR="00D26322" w:rsidRDefault="00D26322" w:rsidP="0055598B">
      <w:r>
        <w:t>İnsan kulağının işitemediği titreşimlerden günlük yaşamda birçok alanda yararlanılır. Buna göre yukarıdakilerden hangisi bu araçlardandır?</w:t>
      </w:r>
    </w:p>
    <w:p w:rsidR="00D26322" w:rsidRDefault="00D26322" w:rsidP="0055598B">
      <w:r>
        <w:t xml:space="preserve">A)Yalnız 1   B)Yalnız 2   C)  1 - 2   D) 1 – 2 – 3 </w:t>
      </w:r>
    </w:p>
    <w:p w:rsidR="00D26322" w:rsidRDefault="00D26322" w:rsidP="0055598B">
      <w:r>
        <w:rPr>
          <w:noProof/>
          <w:lang w:eastAsia="tr-TR"/>
        </w:rPr>
        <w:pict>
          <v:rect id="Dikdörtgen 60" o:spid="_x0000_s1072" style="position:absolute;margin-left:135.6pt;margin-top:18.4pt;width:9pt;height:21pt;z-index:2516853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" fillcolor="window" strokecolor="windowText" strokeweight="2pt"/>
        </w:pict>
      </w:r>
      <w:r>
        <w:rPr>
          <w:noProof/>
          <w:lang w:eastAsia="tr-TR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59" o:spid="_x0000_s1073" type="#_x0000_t73" style="position:absolute;margin-left:132.45pt;margin-top:-4.75pt;width:17.2pt;height:22.3pt;rotation:2209594fd;flip:x y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" fillcolor="window" strokecolor="windowText" strokeweight="2pt"/>
        </w:pict>
      </w:r>
      <w:r>
        <w:rPr>
          <w:noProof/>
          <w:lang w:eastAsia="tr-TR"/>
        </w:rPr>
        <w:pict>
          <v:shape id="Şimşek İşareti 58" o:spid="_x0000_s1074" type="#_x0000_t73" style="position:absolute;margin-left:99.45pt;margin-top:-4.35pt;width:17.25pt;height:22.3pt;rotation:2209594fd;flip:x y;z-index:2516833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" strokeweight="2pt"/>
        </w:pict>
      </w:r>
      <w:r>
        <w:rPr>
          <w:noProof/>
          <w:lang w:eastAsia="tr-TR"/>
        </w:rPr>
        <w:pict>
          <v:rect id="Dikdörtgen 56" o:spid="_x0000_s1075" style="position:absolute;margin-left:101.85pt;margin-top:18.4pt;width:9pt;height:21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" strokeweight="2pt"/>
        </w:pict>
      </w:r>
      <w:r>
        <w:rPr>
          <w:noProof/>
          <w:lang w:eastAsia="tr-TR"/>
        </w:rPr>
        <w:pict>
          <v:shape id="Yarım Çerçeve 55" o:spid="_x0000_s1076" style="position:absolute;margin-left:16.15pt;margin-top:-1.5pt;width:27.7pt;height:24.65pt;rotation:2872658fd;z-index:251681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351771,313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" path="m,l351771,,234515,104438r-130077,l104438,220296,,313317,,xe" strokeweight="2pt">
            <v:path arrowok="t" o:connecttype="custom" o:connectlocs="0,0;351771,0;234515,104438;104438,104438;104438,220296;0,313317;0,0" o:connectangles="0,0,0,0,0,0,0"/>
          </v:shape>
        </w:pict>
      </w:r>
      <w:r>
        <w:rPr>
          <w:noProof/>
          <w:lang w:eastAsia="tr-TR"/>
        </w:rPr>
        <w:pict>
          <v:oval id="Oval 52" o:spid="_x0000_s1077" style="position:absolute;margin-left:8.1pt;margin-top:18.4pt;width:9.75pt;height:11.25pt;z-index:2516782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" strokeweight="2pt"/>
        </w:pict>
      </w:r>
      <w:r>
        <w:rPr>
          <w:noProof/>
          <w:lang w:eastAsia="tr-TR"/>
        </w:rPr>
        <w:pict>
          <v:oval id="Oval 53" o:spid="_x0000_s1078" style="position:absolute;margin-left:38.85pt;margin-top:19.15pt;width:9.75pt;height:11.25pt;z-index:2516792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" fillcolor="window" strokecolor="windowText" strokeweight="2pt"/>
        </w:pict>
      </w:r>
      <w:r>
        <w:rPr>
          <w:noProof/>
          <w:lang w:eastAsia="tr-TR"/>
        </w:rPr>
        <w:pict>
          <v:rect id="Dikdörtgen 54" o:spid="_x0000_s1079" style="position:absolute;margin-left:21.6pt;margin-top:24.4pt;width:12.75pt;height:7.5pt;z-index:2516802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" strokeweight="2pt"/>
        </w:pict>
      </w:r>
      <w:r>
        <w:rPr>
          <w:noProof/>
          <w:lang w:eastAsia="tr-TR"/>
        </w:rPr>
        <w:pict>
          <v:rect id="Dikdörtgen 51" o:spid="_x0000_s1080" style="position:absolute;margin-left:-.15pt;margin-top:10.15pt;width:58.5pt;height:29.25pt;z-index:251677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" strokeweight="2pt"/>
        </w:pict>
      </w:r>
    </w:p>
    <w:p w:rsidR="00D26322" w:rsidRDefault="00D26322" w:rsidP="001F68DD"/>
    <w:p w:rsidR="00D26322" w:rsidRDefault="00D26322" w:rsidP="001F68DD">
      <w:r>
        <w:t xml:space="preserve">    Radyo                           Mum</w:t>
      </w:r>
    </w:p>
    <w:p w:rsidR="00D26322" w:rsidRDefault="00D26322" w:rsidP="001F68DD">
      <w:r>
        <w:t>Soner, bir radyonun önüne şekildeki gibi farklı mesafelerde yanan iki mum koyuyor. Radyonun sesini iyice açtığında mumların durumunu gözlemliyor. Radyoya yakın olan mumun alevinin diğerinden daha çok titreştiğini görüyor.</w:t>
      </w:r>
    </w:p>
    <w:p w:rsidR="00D26322" w:rsidRDefault="00D26322" w:rsidP="001F68DD">
      <w:r>
        <w:t>31 ve 32. Soruları deneye göre yanıtlayınız.</w:t>
      </w:r>
    </w:p>
    <w:p w:rsidR="00D26322" w:rsidRDefault="00D26322" w:rsidP="001F68DD">
      <w:r>
        <w:t>31-Soner’in bu deneyle ulaşacağı sonuç aşağıdakilerden hangisidir?</w:t>
      </w:r>
    </w:p>
    <w:p w:rsidR="00D26322" w:rsidRDefault="00D26322" w:rsidP="00372974">
      <w:pPr>
        <w:pStyle w:val="ListParagraph"/>
        <w:numPr>
          <w:ilvl w:val="0"/>
          <w:numId w:val="29"/>
        </w:numPr>
      </w:pPr>
      <w:r>
        <w:t>Kaynağından uzaklaşınca sesin şiddeti azalır.</w:t>
      </w:r>
    </w:p>
    <w:p w:rsidR="00D26322" w:rsidRDefault="00D26322" w:rsidP="00372974">
      <w:pPr>
        <w:pStyle w:val="ListParagraph"/>
        <w:numPr>
          <w:ilvl w:val="0"/>
          <w:numId w:val="29"/>
        </w:numPr>
      </w:pPr>
      <w:r>
        <w:t>Kaynağından çıkan ses her yöne yayılır.</w:t>
      </w:r>
    </w:p>
    <w:p w:rsidR="00D26322" w:rsidRDefault="00D26322" w:rsidP="00372974">
      <w:pPr>
        <w:pStyle w:val="ListParagraph"/>
        <w:numPr>
          <w:ilvl w:val="0"/>
          <w:numId w:val="29"/>
        </w:numPr>
      </w:pPr>
      <w:r>
        <w:t>Sesin şiddeti ses kaynağının cinsine göre değişir.</w:t>
      </w:r>
    </w:p>
    <w:p w:rsidR="00D26322" w:rsidRDefault="00D26322" w:rsidP="00372974">
      <w:pPr>
        <w:pStyle w:val="ListParagraph"/>
        <w:numPr>
          <w:ilvl w:val="0"/>
          <w:numId w:val="29"/>
        </w:numPr>
      </w:pPr>
      <w:r>
        <w:t>Elektrikli araçlar şiddetli sesler üretir.</w:t>
      </w:r>
    </w:p>
    <w:p w:rsidR="00D26322" w:rsidRDefault="00D26322" w:rsidP="00372974">
      <w:r>
        <w:t>32-Soner’in deney sonucunda ulaştığı en genel yargı aşağıdakilerden hangisi olabilir?</w:t>
      </w:r>
    </w:p>
    <w:p w:rsidR="00D26322" w:rsidRDefault="00D26322" w:rsidP="00372974">
      <w:pPr>
        <w:pStyle w:val="ListParagraph"/>
        <w:numPr>
          <w:ilvl w:val="0"/>
          <w:numId w:val="30"/>
        </w:numPr>
      </w:pPr>
      <w:r>
        <w:t>Ses titreşim sonucu oluşur.</w:t>
      </w:r>
    </w:p>
    <w:p w:rsidR="00D26322" w:rsidRDefault="00D26322" w:rsidP="00372974">
      <w:pPr>
        <w:pStyle w:val="ListParagraph"/>
        <w:numPr>
          <w:ilvl w:val="0"/>
          <w:numId w:val="30"/>
        </w:numPr>
      </w:pPr>
      <w:r>
        <w:t>Sesin bir enerjisi vardır.</w:t>
      </w:r>
    </w:p>
    <w:p w:rsidR="00D26322" w:rsidRDefault="00D26322" w:rsidP="00372974">
      <w:pPr>
        <w:pStyle w:val="ListParagraph"/>
        <w:numPr>
          <w:ilvl w:val="0"/>
          <w:numId w:val="30"/>
        </w:numPr>
      </w:pPr>
      <w:r>
        <w:t>Ses üreten cisimler ses kaynağıdır.</w:t>
      </w:r>
    </w:p>
    <w:p w:rsidR="00D26322" w:rsidRDefault="00D26322" w:rsidP="00372974">
      <w:pPr>
        <w:pStyle w:val="ListParagraph"/>
        <w:numPr>
          <w:ilvl w:val="0"/>
          <w:numId w:val="30"/>
        </w:numPr>
      </w:pPr>
      <w:r>
        <w:t>Sesin şiddeti cisimleri etkiler.</w:t>
      </w:r>
    </w:p>
    <w:p w:rsidR="00D26322" w:rsidRDefault="00D26322" w:rsidP="00372974">
      <w:r>
        <w:t>33-Körebe oyununda gözleri bağlı olan ebe ses çıkaran arkadaşlarını yakalayıp ebelikten kurtulmaya çalışır. Bu oyunda ebenin sessiz duran çocuklara yönelmediği gözlenir. Ebe ses çıkaran arkadaşlarının kendisine yaklaşıp kendisinden uzaklaştığını anlayabilir.</w:t>
      </w:r>
    </w:p>
    <w:p w:rsidR="00D26322" w:rsidRDefault="00D26322" w:rsidP="00372974">
      <w:r>
        <w:t>Bu oyunda aşağıdaki durumların hangisinden söz edilemez?</w:t>
      </w:r>
    </w:p>
    <w:p w:rsidR="00D26322" w:rsidRDefault="00D26322" w:rsidP="00D555EA">
      <w:pPr>
        <w:pStyle w:val="ListParagraph"/>
        <w:numPr>
          <w:ilvl w:val="0"/>
          <w:numId w:val="31"/>
        </w:numPr>
      </w:pPr>
      <w:r>
        <w:t>Gözlerimiz kapalı olduğunda sesleri duymamız zorlaşır.</w:t>
      </w:r>
    </w:p>
    <w:p w:rsidR="00D26322" w:rsidRDefault="00D26322" w:rsidP="00D555EA">
      <w:pPr>
        <w:pStyle w:val="ListParagraph"/>
        <w:numPr>
          <w:ilvl w:val="0"/>
          <w:numId w:val="31"/>
        </w:numPr>
      </w:pPr>
      <w:r>
        <w:t>İşitme duyumuzu kullanarak ses kaynağının yerini bulabiliriz.</w:t>
      </w:r>
    </w:p>
    <w:p w:rsidR="00D26322" w:rsidRDefault="00D26322" w:rsidP="00D555EA">
      <w:pPr>
        <w:pStyle w:val="ListParagraph"/>
        <w:numPr>
          <w:ilvl w:val="0"/>
          <w:numId w:val="31"/>
        </w:numPr>
      </w:pPr>
      <w:r>
        <w:t>Sesin şiddeti azalıyorsa ses kaynağı bizden uzaklaşıyordur.</w:t>
      </w:r>
    </w:p>
    <w:p w:rsidR="00D26322" w:rsidRDefault="00D26322" w:rsidP="00D555EA">
      <w:pPr>
        <w:pStyle w:val="ListParagraph"/>
        <w:numPr>
          <w:ilvl w:val="0"/>
          <w:numId w:val="31"/>
        </w:numPr>
      </w:pPr>
      <w:r>
        <w:t>Sesin geldiği yön kaynağın yerini bulmamızı sağlar.</w:t>
      </w:r>
    </w:p>
    <w:p w:rsidR="00D26322" w:rsidRDefault="00D26322" w:rsidP="00D555EA">
      <w:pPr>
        <w:pStyle w:val="ListParagraph"/>
      </w:pPr>
    </w:p>
    <w:p w:rsidR="00D26322" w:rsidRDefault="00D26322" w:rsidP="00D555EA">
      <w:r>
        <w:t>34-Deprem gerçekleşmeden önce bazı titreşimler oluşur. Bu titreşimleri insanlar duyamazken; kedi, köpek, kuş gibi hayvanlar duyabilmektedir.</w:t>
      </w:r>
    </w:p>
    <w:p w:rsidR="00D26322" w:rsidRDefault="00D26322" w:rsidP="00D555EA">
      <w:r>
        <w:t>Bu farklılığın sebebi aşağıdakilerden hangisi olabilir?</w:t>
      </w:r>
    </w:p>
    <w:p w:rsidR="00D26322" w:rsidRDefault="00D26322" w:rsidP="00CA7875">
      <w:pPr>
        <w:pStyle w:val="ListParagraph"/>
        <w:numPr>
          <w:ilvl w:val="0"/>
          <w:numId w:val="32"/>
        </w:numPr>
      </w:pPr>
      <w:r>
        <w:t>Ses kaynakları doğal ve yapay olarak ikiye ayrılır.</w:t>
      </w:r>
    </w:p>
    <w:p w:rsidR="00D26322" w:rsidRDefault="00D26322" w:rsidP="00CA7875">
      <w:pPr>
        <w:pStyle w:val="ListParagraph"/>
        <w:numPr>
          <w:ilvl w:val="0"/>
          <w:numId w:val="32"/>
        </w:numPr>
      </w:pPr>
      <w:r>
        <w:t>Ses titreşim sonucu oluşur.</w:t>
      </w:r>
    </w:p>
    <w:p w:rsidR="00D26322" w:rsidRDefault="00D26322" w:rsidP="00CA7875">
      <w:pPr>
        <w:pStyle w:val="ListParagraph"/>
        <w:numPr>
          <w:ilvl w:val="0"/>
          <w:numId w:val="32"/>
        </w:numPr>
      </w:pPr>
      <w:r>
        <w:t>Ses şiddeti, sesin duyulmasını sağlar.</w:t>
      </w:r>
    </w:p>
    <w:p w:rsidR="00D26322" w:rsidRDefault="00D26322" w:rsidP="00CA7875">
      <w:pPr>
        <w:pStyle w:val="ListParagraph"/>
        <w:numPr>
          <w:ilvl w:val="0"/>
          <w:numId w:val="32"/>
        </w:numPr>
      </w:pPr>
      <w:r>
        <w:t>Her canlının işitilebileceği en düşük ses şiddeti farklıdır.</w:t>
      </w:r>
    </w:p>
    <w:p w:rsidR="00D26322" w:rsidRDefault="00D26322" w:rsidP="00CA7875">
      <w:r>
        <w:t>35-Tuba, şişirilmiş bir balonu radyonun hoparlörlerinin önüne tutup radyonun sesini iyice açtı. Hoparlörlerin ve balonun titreştiğini gözlemleyen Tuba aşağıdaki sonuçlardan hangilerine ulaşmıştır?</w:t>
      </w:r>
    </w:p>
    <w:p w:rsidR="00D26322" w:rsidRDefault="00D26322" w:rsidP="00534E8A">
      <w:pPr>
        <w:pStyle w:val="ListParagraph"/>
        <w:numPr>
          <w:ilvl w:val="0"/>
          <w:numId w:val="33"/>
        </w:numPr>
      </w:pPr>
      <w:r>
        <w:t>Sesin bir enerjisi vardır.</w:t>
      </w:r>
    </w:p>
    <w:p w:rsidR="00D26322" w:rsidRDefault="00D26322" w:rsidP="00534E8A">
      <w:pPr>
        <w:pStyle w:val="ListParagraph"/>
        <w:numPr>
          <w:ilvl w:val="0"/>
          <w:numId w:val="33"/>
        </w:numPr>
      </w:pPr>
      <w:r>
        <w:t>Ses maddeleri titreştirerek yayılır.</w:t>
      </w:r>
    </w:p>
    <w:p w:rsidR="00D26322" w:rsidRDefault="00D26322" w:rsidP="00534E8A">
      <w:pPr>
        <w:pStyle w:val="ListParagraph"/>
        <w:numPr>
          <w:ilvl w:val="0"/>
          <w:numId w:val="33"/>
        </w:numPr>
      </w:pPr>
      <w:r>
        <w:t>Sesin özelliği kaynağına göre değişir.</w:t>
      </w:r>
    </w:p>
    <w:p w:rsidR="00D26322" w:rsidRDefault="00D26322" w:rsidP="00534E8A">
      <w:pPr>
        <w:pStyle w:val="ListParagraph"/>
      </w:pPr>
    </w:p>
    <w:p w:rsidR="00D26322" w:rsidRDefault="00D26322" w:rsidP="00534E8A">
      <w:pPr>
        <w:pStyle w:val="ListParagraph"/>
        <w:numPr>
          <w:ilvl w:val="0"/>
          <w:numId w:val="34"/>
        </w:numPr>
      </w:pPr>
      <w:r>
        <w:t>Yalnız I</w:t>
      </w:r>
    </w:p>
    <w:p w:rsidR="00D26322" w:rsidRDefault="00D26322" w:rsidP="00534E8A">
      <w:pPr>
        <w:pStyle w:val="ListParagraph"/>
        <w:numPr>
          <w:ilvl w:val="0"/>
          <w:numId w:val="34"/>
        </w:numPr>
      </w:pPr>
      <w:r>
        <w:t>I ve II</w:t>
      </w:r>
    </w:p>
    <w:p w:rsidR="00D26322" w:rsidRDefault="00D26322" w:rsidP="00534E8A">
      <w:pPr>
        <w:pStyle w:val="ListParagraph"/>
        <w:numPr>
          <w:ilvl w:val="0"/>
          <w:numId w:val="34"/>
        </w:numPr>
      </w:pPr>
      <w:r>
        <w:t>II ve III</w:t>
      </w:r>
    </w:p>
    <w:p w:rsidR="00D26322" w:rsidRDefault="00D26322" w:rsidP="00534E8A">
      <w:pPr>
        <w:pStyle w:val="ListParagraph"/>
        <w:numPr>
          <w:ilvl w:val="0"/>
          <w:numId w:val="34"/>
        </w:numPr>
      </w:pPr>
      <w:r>
        <w:t>I, II ve III</w:t>
      </w:r>
    </w:p>
    <w:p w:rsidR="00D26322" w:rsidRDefault="00D26322" w:rsidP="00534E8A">
      <w:r>
        <w:t>36-Sesin şiddetini artıran megafonun koni şeklinde yapılmış olması aşağıdakilerden hangisi ile açıklanabilir?</w:t>
      </w:r>
    </w:p>
    <w:p w:rsidR="00D26322" w:rsidRDefault="00D26322" w:rsidP="00534E8A">
      <w:pPr>
        <w:pStyle w:val="ListParagraph"/>
        <w:numPr>
          <w:ilvl w:val="0"/>
          <w:numId w:val="35"/>
        </w:numPr>
      </w:pPr>
      <w:r>
        <w:t>Sesin değişik çıkmasını sağlamak</w:t>
      </w:r>
    </w:p>
    <w:p w:rsidR="00D26322" w:rsidRDefault="00D26322" w:rsidP="00534E8A">
      <w:pPr>
        <w:pStyle w:val="ListParagraph"/>
        <w:numPr>
          <w:ilvl w:val="0"/>
          <w:numId w:val="35"/>
        </w:numPr>
      </w:pPr>
      <w:r>
        <w:t>Sesin kalınlığını ya da inceliğini ayarlamak</w:t>
      </w:r>
    </w:p>
    <w:p w:rsidR="00D26322" w:rsidRDefault="00D26322" w:rsidP="00534E8A">
      <w:pPr>
        <w:pStyle w:val="ListParagraph"/>
        <w:numPr>
          <w:ilvl w:val="0"/>
          <w:numId w:val="35"/>
        </w:numPr>
      </w:pPr>
      <w:r>
        <w:t xml:space="preserve">Sesin istenilen yöne gitmesini sağlamak </w:t>
      </w:r>
    </w:p>
    <w:p w:rsidR="00D26322" w:rsidRDefault="00D26322" w:rsidP="00534E8A">
      <w:pPr>
        <w:pStyle w:val="ListParagraph"/>
        <w:numPr>
          <w:ilvl w:val="0"/>
          <w:numId w:val="35"/>
        </w:numPr>
      </w:pPr>
      <w:r>
        <w:t>Ses kirliliğini önlemek</w:t>
      </w:r>
    </w:p>
    <w:p w:rsidR="00D26322" w:rsidRDefault="00D26322" w:rsidP="00534E8A">
      <w:r>
        <w:t>37-Bir havai fişek gösterisinde Esra, patlama sesini ışığı gördükten sonra duyuyor.</w:t>
      </w:r>
    </w:p>
    <w:p w:rsidR="00D26322" w:rsidRDefault="00D26322" w:rsidP="00534E8A">
      <w:r>
        <w:t>Bu durum aşağıdakilerden hangisine kanıt olarak gösterilebilir?</w:t>
      </w:r>
    </w:p>
    <w:p w:rsidR="00D26322" w:rsidRDefault="00D26322" w:rsidP="0033736F">
      <w:pPr>
        <w:pStyle w:val="ListParagraph"/>
        <w:numPr>
          <w:ilvl w:val="0"/>
          <w:numId w:val="36"/>
        </w:numPr>
      </w:pPr>
      <w:r>
        <w:t>Işığın bir enerji türü olduğuna</w:t>
      </w:r>
    </w:p>
    <w:p w:rsidR="00D26322" w:rsidRDefault="00D26322" w:rsidP="0033736F">
      <w:pPr>
        <w:pStyle w:val="ListParagraph"/>
        <w:numPr>
          <w:ilvl w:val="0"/>
          <w:numId w:val="36"/>
        </w:numPr>
      </w:pPr>
      <w:r>
        <w:t>Bir ses kaynağının, ışık kaynağı olabileceğine</w:t>
      </w:r>
    </w:p>
    <w:p w:rsidR="00D26322" w:rsidRDefault="00D26322" w:rsidP="0033736F">
      <w:pPr>
        <w:pStyle w:val="ListParagraph"/>
        <w:numPr>
          <w:ilvl w:val="0"/>
          <w:numId w:val="36"/>
        </w:numPr>
      </w:pPr>
      <w:r>
        <w:t xml:space="preserve">Sesin yayılma hızının ışıktan fazla olduğuna </w:t>
      </w:r>
    </w:p>
    <w:p w:rsidR="00D26322" w:rsidRDefault="00D26322" w:rsidP="0033736F">
      <w:pPr>
        <w:pStyle w:val="ListParagraph"/>
        <w:numPr>
          <w:ilvl w:val="0"/>
          <w:numId w:val="36"/>
        </w:numPr>
      </w:pPr>
      <w:r>
        <w:t>Işığın, sesten daha hızlı yayıldığına</w:t>
      </w:r>
    </w:p>
    <w:p w:rsidR="00D26322" w:rsidRDefault="00D26322" w:rsidP="00535691">
      <w:pPr>
        <w:pStyle w:val="ListParagraph"/>
        <w:ind w:left="360"/>
      </w:pPr>
      <w:hyperlink r:id="rId5" w:history="1">
        <w:r w:rsidRPr="00F44572">
          <w:rPr>
            <w:rStyle w:val="Hyperlink"/>
          </w:rPr>
          <w:t>www.ssorubak.com</w:t>
        </w:r>
      </w:hyperlink>
      <w:r>
        <w:t xml:space="preserve"> </w:t>
      </w:r>
    </w:p>
    <w:p w:rsidR="00D26322" w:rsidRDefault="00D26322" w:rsidP="0033736F">
      <w:r>
        <w:t xml:space="preserve">                                                             BAŞARILAR…..</w:t>
      </w:r>
      <w:bookmarkStart w:id="0" w:name="_GoBack"/>
      <w:bookmarkEnd w:id="0"/>
    </w:p>
    <w:sectPr w:rsidR="00D26322" w:rsidSect="008D4C9A">
      <w:pgSz w:w="11906" w:h="16838"/>
      <w:pgMar w:top="1417" w:right="707" w:bottom="709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B124E"/>
    <w:multiLevelType w:val="hybridMultilevel"/>
    <w:tmpl w:val="F20C680C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584A38"/>
    <w:multiLevelType w:val="hybridMultilevel"/>
    <w:tmpl w:val="1F9ACD64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5A3D0C"/>
    <w:multiLevelType w:val="hybridMultilevel"/>
    <w:tmpl w:val="5D1214B6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F2541FA"/>
    <w:multiLevelType w:val="hybridMultilevel"/>
    <w:tmpl w:val="93D872E2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3E977F8"/>
    <w:multiLevelType w:val="hybridMultilevel"/>
    <w:tmpl w:val="5726B78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FE4132C"/>
    <w:multiLevelType w:val="hybridMultilevel"/>
    <w:tmpl w:val="685C0F8C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01B66E5"/>
    <w:multiLevelType w:val="hybridMultilevel"/>
    <w:tmpl w:val="6CF0D3F6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19B7B7E"/>
    <w:multiLevelType w:val="hybridMultilevel"/>
    <w:tmpl w:val="CF7EA5D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576516D"/>
    <w:multiLevelType w:val="hybridMultilevel"/>
    <w:tmpl w:val="183AE8F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DCA4A56"/>
    <w:multiLevelType w:val="hybridMultilevel"/>
    <w:tmpl w:val="EF4E3A54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780612"/>
    <w:multiLevelType w:val="hybridMultilevel"/>
    <w:tmpl w:val="FCDE7CB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3503924"/>
    <w:multiLevelType w:val="hybridMultilevel"/>
    <w:tmpl w:val="A1E41210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4B07083"/>
    <w:multiLevelType w:val="hybridMultilevel"/>
    <w:tmpl w:val="7BDAEC00"/>
    <w:lvl w:ilvl="0" w:tplc="42BC99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A6A321F"/>
    <w:multiLevelType w:val="hybridMultilevel"/>
    <w:tmpl w:val="1106848C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B4220B1"/>
    <w:multiLevelType w:val="hybridMultilevel"/>
    <w:tmpl w:val="6B1C8B46"/>
    <w:lvl w:ilvl="0" w:tplc="42BC99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BAF6722"/>
    <w:multiLevelType w:val="hybridMultilevel"/>
    <w:tmpl w:val="BF9EAFCE"/>
    <w:lvl w:ilvl="0" w:tplc="F3640862">
      <w:start w:val="1"/>
      <w:numFmt w:val="upperLetter"/>
      <w:lvlText w:val="%1)"/>
      <w:lvlJc w:val="righ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454236E6"/>
    <w:multiLevelType w:val="hybridMultilevel"/>
    <w:tmpl w:val="8E444736"/>
    <w:lvl w:ilvl="0" w:tplc="F3640862">
      <w:start w:val="1"/>
      <w:numFmt w:val="upperLetter"/>
      <w:lvlText w:val="%1)"/>
      <w:lvlJc w:val="righ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521660E8"/>
    <w:multiLevelType w:val="hybridMultilevel"/>
    <w:tmpl w:val="C35885BC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30D5F77"/>
    <w:multiLevelType w:val="hybridMultilevel"/>
    <w:tmpl w:val="6B38C44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53E7F2C"/>
    <w:multiLevelType w:val="hybridMultilevel"/>
    <w:tmpl w:val="05F845DC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66E7E2C"/>
    <w:multiLevelType w:val="hybridMultilevel"/>
    <w:tmpl w:val="891A4290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7FB0CD3"/>
    <w:multiLevelType w:val="hybridMultilevel"/>
    <w:tmpl w:val="4086E40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E62132"/>
    <w:multiLevelType w:val="hybridMultilevel"/>
    <w:tmpl w:val="2F622C2C"/>
    <w:lvl w:ilvl="0" w:tplc="42BC999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14D15B0"/>
    <w:multiLevelType w:val="hybridMultilevel"/>
    <w:tmpl w:val="54A839E0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3046818"/>
    <w:multiLevelType w:val="hybridMultilevel"/>
    <w:tmpl w:val="42C84FA4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D643AA"/>
    <w:multiLevelType w:val="hybridMultilevel"/>
    <w:tmpl w:val="1384F482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CA2421D"/>
    <w:multiLevelType w:val="hybridMultilevel"/>
    <w:tmpl w:val="448C02FC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DE65E74"/>
    <w:multiLevelType w:val="hybridMultilevel"/>
    <w:tmpl w:val="8D125A8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718C543A"/>
    <w:multiLevelType w:val="hybridMultilevel"/>
    <w:tmpl w:val="1D82724C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729D3988"/>
    <w:multiLevelType w:val="hybridMultilevel"/>
    <w:tmpl w:val="CF50A50E"/>
    <w:lvl w:ilvl="0" w:tplc="041F0013">
      <w:start w:val="1"/>
      <w:numFmt w:val="upperRoman"/>
      <w:lvlText w:val="%1."/>
      <w:lvlJc w:val="righ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4A1FDF"/>
    <w:multiLevelType w:val="hybridMultilevel"/>
    <w:tmpl w:val="BE00941A"/>
    <w:lvl w:ilvl="0" w:tplc="F3640862">
      <w:start w:val="1"/>
      <w:numFmt w:val="upperLetter"/>
      <w:lvlText w:val="%1)"/>
      <w:lvlJc w:val="right"/>
      <w:pPr>
        <w:ind w:left="13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0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2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9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6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25" w:hanging="180"/>
      </w:pPr>
      <w:rPr>
        <w:rFonts w:cs="Times New Roman"/>
      </w:rPr>
    </w:lvl>
  </w:abstractNum>
  <w:abstractNum w:abstractNumId="31">
    <w:nsid w:val="77E43EDB"/>
    <w:multiLevelType w:val="hybridMultilevel"/>
    <w:tmpl w:val="2124D19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7EE48A1"/>
    <w:multiLevelType w:val="hybridMultilevel"/>
    <w:tmpl w:val="0440574E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782B5B51"/>
    <w:multiLevelType w:val="hybridMultilevel"/>
    <w:tmpl w:val="D28E3426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7D7D6964"/>
    <w:multiLevelType w:val="hybridMultilevel"/>
    <w:tmpl w:val="E24E7F66"/>
    <w:lvl w:ilvl="0" w:tplc="F3640862">
      <w:start w:val="1"/>
      <w:numFmt w:val="upperLetter"/>
      <w:lvlText w:val="%1)"/>
      <w:lvlJc w:val="righ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7E670498"/>
    <w:multiLevelType w:val="hybridMultilevel"/>
    <w:tmpl w:val="C814254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8"/>
  </w:num>
  <w:num w:numId="2">
    <w:abstractNumId w:val="21"/>
  </w:num>
  <w:num w:numId="3">
    <w:abstractNumId w:val="10"/>
  </w:num>
  <w:num w:numId="4">
    <w:abstractNumId w:val="31"/>
  </w:num>
  <w:num w:numId="5">
    <w:abstractNumId w:val="14"/>
  </w:num>
  <w:num w:numId="6">
    <w:abstractNumId w:val="18"/>
  </w:num>
  <w:num w:numId="7">
    <w:abstractNumId w:val="15"/>
  </w:num>
  <w:num w:numId="8">
    <w:abstractNumId w:val="16"/>
  </w:num>
  <w:num w:numId="9">
    <w:abstractNumId w:val="27"/>
  </w:num>
  <w:num w:numId="10">
    <w:abstractNumId w:val="19"/>
  </w:num>
  <w:num w:numId="11">
    <w:abstractNumId w:val="26"/>
  </w:num>
  <w:num w:numId="12">
    <w:abstractNumId w:val="35"/>
  </w:num>
  <w:num w:numId="13">
    <w:abstractNumId w:val="32"/>
  </w:num>
  <w:num w:numId="14">
    <w:abstractNumId w:val="7"/>
  </w:num>
  <w:num w:numId="15">
    <w:abstractNumId w:val="22"/>
  </w:num>
  <w:num w:numId="16">
    <w:abstractNumId w:val="8"/>
  </w:num>
  <w:num w:numId="17">
    <w:abstractNumId w:val="25"/>
  </w:num>
  <w:num w:numId="18">
    <w:abstractNumId w:val="30"/>
  </w:num>
  <w:num w:numId="19">
    <w:abstractNumId w:val="11"/>
  </w:num>
  <w:num w:numId="20">
    <w:abstractNumId w:val="4"/>
  </w:num>
  <w:num w:numId="21">
    <w:abstractNumId w:val="24"/>
  </w:num>
  <w:num w:numId="22">
    <w:abstractNumId w:val="17"/>
  </w:num>
  <w:num w:numId="23">
    <w:abstractNumId w:val="5"/>
  </w:num>
  <w:num w:numId="24">
    <w:abstractNumId w:val="20"/>
  </w:num>
  <w:num w:numId="25">
    <w:abstractNumId w:val="12"/>
  </w:num>
  <w:num w:numId="26">
    <w:abstractNumId w:val="9"/>
  </w:num>
  <w:num w:numId="27">
    <w:abstractNumId w:val="0"/>
  </w:num>
  <w:num w:numId="28">
    <w:abstractNumId w:val="3"/>
  </w:num>
  <w:num w:numId="29">
    <w:abstractNumId w:val="33"/>
  </w:num>
  <w:num w:numId="30">
    <w:abstractNumId w:val="2"/>
  </w:num>
  <w:num w:numId="31">
    <w:abstractNumId w:val="13"/>
  </w:num>
  <w:num w:numId="32">
    <w:abstractNumId w:val="1"/>
  </w:num>
  <w:num w:numId="33">
    <w:abstractNumId w:val="29"/>
  </w:num>
  <w:num w:numId="34">
    <w:abstractNumId w:val="23"/>
  </w:num>
  <w:num w:numId="35">
    <w:abstractNumId w:val="6"/>
  </w:num>
  <w:num w:numId="36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175C"/>
    <w:rsid w:val="00071150"/>
    <w:rsid w:val="001E4425"/>
    <w:rsid w:val="001F68DD"/>
    <w:rsid w:val="002636A3"/>
    <w:rsid w:val="00285AF9"/>
    <w:rsid w:val="0030438E"/>
    <w:rsid w:val="00323329"/>
    <w:rsid w:val="00326290"/>
    <w:rsid w:val="0033736F"/>
    <w:rsid w:val="00372974"/>
    <w:rsid w:val="003A0906"/>
    <w:rsid w:val="0042324F"/>
    <w:rsid w:val="004431DD"/>
    <w:rsid w:val="00457377"/>
    <w:rsid w:val="00527C3A"/>
    <w:rsid w:val="00534E8A"/>
    <w:rsid w:val="00535691"/>
    <w:rsid w:val="0055598B"/>
    <w:rsid w:val="007205D1"/>
    <w:rsid w:val="008D4C9A"/>
    <w:rsid w:val="0093175C"/>
    <w:rsid w:val="00A3127D"/>
    <w:rsid w:val="00A51150"/>
    <w:rsid w:val="00AF3948"/>
    <w:rsid w:val="00CA7875"/>
    <w:rsid w:val="00D26322"/>
    <w:rsid w:val="00D555EA"/>
    <w:rsid w:val="00D5600B"/>
    <w:rsid w:val="00ED2D80"/>
    <w:rsid w:val="00F27C27"/>
    <w:rsid w:val="00F35C47"/>
    <w:rsid w:val="00F44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324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71150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53569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170</TotalTime>
  <Pages>4</Pages>
  <Words>1350</Words>
  <Characters>7696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BENAN</dc:creator>
  <cp:keywords/>
  <dc:description/>
  <cp:lastModifiedBy>edanur</cp:lastModifiedBy>
  <cp:revision>15</cp:revision>
  <dcterms:created xsi:type="dcterms:W3CDTF">2012-02-28T17:05:00Z</dcterms:created>
  <dcterms:modified xsi:type="dcterms:W3CDTF">2012-03-03T09:13:00Z</dcterms:modified>
</cp:coreProperties>
</file>