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25" w:rsidRDefault="00FA0925" w:rsidP="00A95950">
      <w:pPr>
        <w:jc w:val="center"/>
      </w:pPr>
      <w:r>
        <w:t>FEN VE TEKNOLOJİ (HAREKETLİ VE HAREKETSİZ VARLIKLAR-1)</w:t>
      </w:r>
    </w:p>
    <w:p w:rsidR="00FA0925" w:rsidRDefault="00FA0925" w:rsidP="00A31BCC">
      <w:pPr>
        <w:pStyle w:val="ListParagraph"/>
        <w:numPr>
          <w:ilvl w:val="0"/>
          <w:numId w:val="1"/>
        </w:numPr>
      </w:pPr>
      <w:r>
        <w:t>Resimde verilen varlıklardan hareketli ve hareketsiz olanları ayırt ederek altlarına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FA0925" w:rsidRPr="00F12DBD" w:rsidTr="00F12DBD"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26" type="#_x0000_t75" alt="http://www.resimler.tv/data/media/200/Kosan_at.jpg" style="position:absolute;left:0;text-align:left;margin-left:-2.6pt;margin-top:4.5pt;width:107.5pt;height:81pt;z-index:251658240;visibility:visible">
                  <v:imagedata r:id="rId5" o:title=""/>
                </v:shape>
              </w:pict>
            </w: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27" type="#_x0000_t75" alt="http://www.baybul.com/resimler/Resim-220409-1635/1478-nehir_resimleri-1.jpg" style="position:absolute;left:0;text-align:left;margin-left:-1.5pt;margin-top:4.5pt;width:103.5pt;height:77.35pt;z-index:251659264;visibility:visible;mso-position-horizontal-relative:text;mso-position-vertical-relative:text">
                  <v:imagedata r:id="rId6" o:title=""/>
                </v:shape>
              </w:pict>
            </w: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hyperlink r:id="rId7" w:history="1">
              <w:r w:rsidRPr="00F12DBD">
                <w:rPr>
                  <w:rFonts w:ascii="Arial" w:hAnsi="Arial" w:cs="Arial"/>
                  <w:noProof/>
                  <w:vanish/>
                  <w:color w:val="0000FF"/>
                  <w:lang w:eastAsia="tr-TR"/>
                </w:rPr>
                <w:pict>
                  <v:shape id="rg_hi" o:spid="_x0000_i1025" type="#_x0000_t75" alt="http://t0.gstatic.com/images?q=tbn:ANd9GcTrSNR6Uwj9Lffr6pwFAKciBL6yU_Fu4UgyuLURAnptIlaS9FJJtA" href="http://www.google.com.tr/imgres?imgurl=http://www.baybul.com/resimler/Resim-220409-1635/1478-nehir_resimleri-1.jpg&amp;imgrefurl=http://baybul.com/cesitli-resim/1842357-nehir-resmi.html&amp;h=537&amp;w=716&amp;sz=78&amp;tbnid=MGu4-AI3XkbV4M:&amp;tbnh=92&amp;tbnw=122&amp;prev=/search?q=nehir&amp;tbm=isch&amp;tbo=u&amp;zoom=1&amp;q=nehir&amp;docid=gyC3BJwu1A99BM&amp;hl=tr&amp;sa=X&amp;ei=HSUET-3aC4jtOd72_IQJ&amp;ved=0CFwQ9QEwBg&amp;dur=8" style="width:194.25pt;height:145.5pt;visibility:visible" o:button="t">
                    <v:fill o:detectmouseclick="t"/>
                    <v:imagedata r:id="rId8" o:title=""/>
                  </v:shape>
                </w:pict>
              </w:r>
            </w:hyperlink>
            <w:hyperlink r:id="rId9" w:history="1">
              <w:r w:rsidRPr="00F12DBD">
                <w:rPr>
                  <w:rFonts w:ascii="Arial" w:hAnsi="Arial" w:cs="Arial"/>
                  <w:noProof/>
                  <w:vanish/>
                  <w:color w:val="0000FF"/>
                  <w:lang w:eastAsia="tr-TR"/>
                </w:rPr>
                <w:pict>
                  <v:shape id="_x0000_i1026" type="#_x0000_t75" alt="http://t0.gstatic.com/images?q=tbn:ANd9GcTrSNR6Uwj9Lffr6pwFAKciBL6yU_Fu4UgyuLURAnptIlaS9FJJtA" href="http://www.google.com.tr/imgres?imgurl=http://www.baybul.com/resimler/Resim-220409-1635/1478-nehir_resimleri-1.jpg&amp;imgrefurl=http://baybul.com/cesitli-resim/1842357-nehir-resmi.html&amp;h=537&amp;w=716&amp;sz=78&amp;tbnid=MGu4-AI3XkbV4M:&amp;tbnh=92&amp;tbnw=122&amp;prev=/search?q=nehir&amp;tbm=isch&amp;tbo=u&amp;zoom=1&amp;q=nehir&amp;docid=gyC3BJwu1A99BM&amp;hl=tr&amp;sa=X&amp;ei=HSUET-3aC4jtOd72_IQJ&amp;ved=0CFwQ9QEwBg&amp;dur=8" style="width:194.25pt;height:145.5pt;visibility:visible" o:button="t">
                    <v:fill o:detectmouseclick="t"/>
                    <v:imagedata r:id="rId8" o:title=""/>
                  </v:shape>
                </w:pict>
              </w:r>
            </w:hyperlink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28" type="#_x0000_t75" alt="http://www.gedop.org/blog/wp-content/uploads/2009/01/thy-ucak.jpg" style="position:absolute;left:0;text-align:left;margin-left:-5.65pt;margin-top:0;width:110.25pt;height:81.75pt;z-index:251660288;visibility:visible;mso-position-horizontal-relative:text;mso-position-vertical-relative:text">
                  <v:imagedata r:id="rId10" o:title=""/>
                </v:shape>
              </w:pic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29" type="#_x0000_t75" alt="http://www.resimle.net/data/media/300/agac%20ev.jpg" style="position:absolute;left:0;text-align:left;margin-left:-6.05pt;margin-top:0;width:115.35pt;height:81.75pt;z-index:251661312;visibility:visible;mso-position-horizontal-relative:text;mso-position-vertical-relative:text">
                  <v:imagedata r:id="rId11" o:title=""/>
                </v:shape>
              </w:pict>
            </w:r>
          </w:p>
        </w:tc>
      </w:tr>
      <w:tr w:rsidR="00FA0925" w:rsidRPr="00F12DBD" w:rsidTr="00F12DBD"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………………………………</w: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………………………………</w: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………………………………</w: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………………………………</w:t>
            </w:r>
          </w:p>
        </w:tc>
      </w:tr>
      <w:tr w:rsidR="00FA0925" w:rsidRPr="00F12DBD" w:rsidTr="00F12DBD"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30" type="#_x0000_t75" alt="http://upload.wikimedia.org/wikipedia/commons/thumb/6/65/Springbok_etosha.jpg/260px-Springbok_etosha.jpg" style="position:absolute;left:0;text-align:left;margin-left:.4pt;margin-top:1.9pt;width:102.75pt;height:75.75pt;z-index:251662336;visibility:visible;mso-position-horizontal-relative:text;mso-position-vertical-relative:text">
                  <v:imagedata r:id="rId12" o:title=""/>
                </v:shape>
              </w:pict>
            </w: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31" type="#_x0000_t75" alt="http://t3.gstatic.com/images?q=tbn:ANd9GcTdCydNaGgHeP9B3ZUlg9KsJJxBUcENOFjz9a9nVYfZreS5Ra4bZtuHfyhr" style="position:absolute;left:0;text-align:left;margin-left:-4.5pt;margin-top:2.65pt;width:111.75pt;height:73.5pt;z-index:251663360;visibility:visible;mso-position-horizontal-relative:text;mso-position-vertical-relative:text">
                  <v:imagedata r:id="rId13" o:title=""/>
                </v:shape>
              </w:pic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32" type="#_x0000_t75" alt="http://analytics.in.ua/public/uploads/image1310463300_25.jpg" style="position:absolute;left:0;text-align:left;margin-left:.35pt;margin-top:1.9pt;width:98.25pt;height:74.25pt;z-index:251664384;visibility:visible;mso-position-horizontal-relative:text;mso-position-vertical-relative:text">
                  <v:imagedata r:id="rId14" o:title=""/>
                </v:shape>
              </w:pic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33" type="#_x0000_t75" alt="http://www.canakkaleili.com/wp-content/uploads/2009/10/canakkale_sehitler_abidesi.jpg" style="position:absolute;left:0;text-align:left;margin-left:21.7pt;margin-top:2.65pt;width:61.5pt;height:76.5pt;z-index:251665408;visibility:visible;mso-position-horizontal-relative:text;mso-position-vertical-relative:text">
                  <v:imagedata r:id="rId15" o:title=""/>
                </v:shape>
              </w:pict>
            </w:r>
          </w:p>
        </w:tc>
      </w:tr>
      <w:tr w:rsidR="00FA0925" w:rsidRPr="00F12DBD" w:rsidTr="00F12DBD"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………………………………</w: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………………………………</w: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………………………………</w:t>
            </w:r>
          </w:p>
        </w:tc>
        <w:tc>
          <w:tcPr>
            <w:tcW w:w="2303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</w:p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………………………………</w:t>
            </w:r>
          </w:p>
        </w:tc>
      </w:tr>
    </w:tbl>
    <w:p w:rsidR="00FA0925" w:rsidRDefault="00FA0925" w:rsidP="00A95950">
      <w:pPr>
        <w:jc w:val="center"/>
      </w:pPr>
    </w:p>
    <w:p w:rsidR="00FA0925" w:rsidRDefault="00FA0925" w:rsidP="00A31BCC">
      <w:pPr>
        <w:pStyle w:val="ListParagraph"/>
        <w:numPr>
          <w:ilvl w:val="0"/>
          <w:numId w:val="1"/>
        </w:numPr>
      </w:pPr>
      <w:r>
        <w:t>Aşağıdaki tabloya evinizdeki hareketli ve hareketsiz varlıkları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FA0925" w:rsidRPr="00F12DBD" w:rsidTr="00F12DBD">
        <w:tc>
          <w:tcPr>
            <w:tcW w:w="4606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HAREKETLİ VARLIKLAR</w:t>
            </w:r>
          </w:p>
        </w:tc>
        <w:tc>
          <w:tcPr>
            <w:tcW w:w="4606" w:type="dxa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HAREKETSİZ VARLIKLAR</w:t>
            </w:r>
          </w:p>
        </w:tc>
      </w:tr>
      <w:tr w:rsidR="00FA0925" w:rsidRPr="00F12DBD" w:rsidTr="00F12DBD">
        <w:tc>
          <w:tcPr>
            <w:tcW w:w="4606" w:type="dxa"/>
          </w:tcPr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………………………………………………………………………...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………………………………………………………………………..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…………………………………………………………………………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………………………………………………………………………..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…………………………………………………………………………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…………………………………………………………………………</w:t>
            </w:r>
          </w:p>
        </w:tc>
        <w:tc>
          <w:tcPr>
            <w:tcW w:w="4606" w:type="dxa"/>
          </w:tcPr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………………………………………………………………………...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………………………………………………………………………..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…………………………………………………………………………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………………………………………………………………………..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…………………………………………………………………………</w:t>
            </w:r>
          </w:p>
          <w:p w:rsidR="00FA0925" w:rsidRPr="00F12DBD" w:rsidRDefault="00FA0925" w:rsidP="00F12DBD">
            <w:pPr>
              <w:spacing w:before="240" w:after="0" w:line="240" w:lineRule="auto"/>
            </w:pPr>
            <w:r w:rsidRPr="00F12DBD">
              <w:t>…………………………………………………………………………</w:t>
            </w:r>
          </w:p>
        </w:tc>
      </w:tr>
    </w:tbl>
    <w:p w:rsidR="00FA0925" w:rsidRDefault="00FA0925" w:rsidP="00A31BCC"/>
    <w:p w:rsidR="00FA0925" w:rsidRDefault="00FA0925" w:rsidP="005A0756">
      <w:pPr>
        <w:pStyle w:val="ListParagraph"/>
        <w:numPr>
          <w:ilvl w:val="0"/>
          <w:numId w:val="1"/>
        </w:numPr>
      </w:pPr>
      <w:r>
        <w:t>Aşağıda verilen örneklerden yararlanarak hareket çeşitlerine birer örnek de siz veriniz.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FA0925" w:rsidRPr="00F12DBD" w:rsidTr="00F12DBD">
        <w:tc>
          <w:tcPr>
            <w:tcW w:w="1842" w:type="dxa"/>
            <w:vAlign w:val="center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Hızlanan Hareket</w:t>
            </w:r>
          </w:p>
        </w:tc>
        <w:tc>
          <w:tcPr>
            <w:tcW w:w="1842" w:type="dxa"/>
            <w:vAlign w:val="center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Yavaşlayan Hareket</w:t>
            </w:r>
          </w:p>
        </w:tc>
        <w:tc>
          <w:tcPr>
            <w:tcW w:w="1842" w:type="dxa"/>
            <w:vAlign w:val="center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Dönme Hareketi</w:t>
            </w:r>
          </w:p>
        </w:tc>
        <w:tc>
          <w:tcPr>
            <w:tcW w:w="1843" w:type="dxa"/>
            <w:vAlign w:val="center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Yön Değiştirme Hareketi</w:t>
            </w:r>
          </w:p>
        </w:tc>
        <w:tc>
          <w:tcPr>
            <w:tcW w:w="1843" w:type="dxa"/>
            <w:vAlign w:val="center"/>
          </w:tcPr>
          <w:p w:rsidR="00FA0925" w:rsidRPr="00F12DBD" w:rsidRDefault="00FA0925" w:rsidP="00F12DBD">
            <w:pPr>
              <w:spacing w:after="0" w:line="240" w:lineRule="auto"/>
              <w:jc w:val="center"/>
            </w:pPr>
            <w:r w:rsidRPr="00F12DBD">
              <w:t>Sallanma Hareketi</w:t>
            </w:r>
          </w:p>
        </w:tc>
      </w:tr>
      <w:tr w:rsidR="00FA0925" w:rsidRPr="00F12DBD" w:rsidTr="00F12DBD">
        <w:tc>
          <w:tcPr>
            <w:tcW w:w="1842" w:type="dxa"/>
          </w:tcPr>
          <w:p w:rsidR="00FA0925" w:rsidRPr="00F12DBD" w:rsidRDefault="00FA0925" w:rsidP="00F12DB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4" w:hanging="284"/>
            </w:pPr>
            <w:r w:rsidRPr="00F12DBD">
              <w:t>Aslanın avını yakalamak için koşması.</w:t>
            </w:r>
          </w:p>
          <w:p w:rsidR="00FA0925" w:rsidRPr="00F12DBD" w:rsidRDefault="00FA0925" w:rsidP="00F12DB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4" w:hanging="284"/>
            </w:pPr>
          </w:p>
        </w:tc>
        <w:tc>
          <w:tcPr>
            <w:tcW w:w="1842" w:type="dxa"/>
          </w:tcPr>
          <w:p w:rsidR="00FA0925" w:rsidRPr="00F12DBD" w:rsidRDefault="00FA0925" w:rsidP="00F12DB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</w:pPr>
            <w:r w:rsidRPr="00F12DBD">
              <w:t>Park eden aracın hareketi</w:t>
            </w:r>
          </w:p>
          <w:p w:rsidR="00FA0925" w:rsidRPr="00F12DBD" w:rsidRDefault="00FA0925" w:rsidP="00F12DB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</w:pPr>
          </w:p>
          <w:p w:rsidR="00FA0925" w:rsidRPr="00F12DBD" w:rsidRDefault="00FA0925" w:rsidP="00F12DBD">
            <w:pPr>
              <w:spacing w:after="0" w:line="240" w:lineRule="auto"/>
            </w:pPr>
          </w:p>
          <w:p w:rsidR="00FA0925" w:rsidRPr="00F12DBD" w:rsidRDefault="00FA0925" w:rsidP="00F12DBD">
            <w:pPr>
              <w:spacing w:after="0" w:line="240" w:lineRule="auto"/>
            </w:pPr>
          </w:p>
          <w:p w:rsidR="00FA0925" w:rsidRPr="00F12DBD" w:rsidRDefault="00FA0925" w:rsidP="00F12DBD">
            <w:pPr>
              <w:spacing w:after="0" w:line="240" w:lineRule="auto"/>
            </w:pPr>
          </w:p>
        </w:tc>
        <w:tc>
          <w:tcPr>
            <w:tcW w:w="1842" w:type="dxa"/>
          </w:tcPr>
          <w:p w:rsidR="00FA0925" w:rsidRPr="00F12DBD" w:rsidRDefault="00FA0925" w:rsidP="00F12DB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5"/>
            </w:pPr>
            <w:r w:rsidRPr="00F12DBD">
              <w:t>Dönme dolabın hareketi</w:t>
            </w:r>
          </w:p>
          <w:p w:rsidR="00FA0925" w:rsidRPr="00F12DBD" w:rsidRDefault="00FA0925" w:rsidP="00F12DB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5"/>
            </w:pPr>
          </w:p>
          <w:p w:rsidR="00FA0925" w:rsidRPr="00F12DBD" w:rsidRDefault="00FA0925" w:rsidP="00F12DBD">
            <w:pPr>
              <w:spacing w:after="0" w:line="240" w:lineRule="auto"/>
            </w:pPr>
          </w:p>
          <w:p w:rsidR="00FA0925" w:rsidRPr="00F12DBD" w:rsidRDefault="00FA0925" w:rsidP="00F12DBD">
            <w:pPr>
              <w:spacing w:after="0" w:line="240" w:lineRule="auto"/>
            </w:pPr>
          </w:p>
          <w:p w:rsidR="00FA0925" w:rsidRPr="00F12DBD" w:rsidRDefault="00FA0925" w:rsidP="00F12DBD">
            <w:pPr>
              <w:spacing w:after="0" w:line="240" w:lineRule="auto"/>
            </w:pPr>
          </w:p>
          <w:p w:rsidR="00FA0925" w:rsidRPr="00F12DBD" w:rsidRDefault="00FA0925" w:rsidP="00F12DBD">
            <w:pPr>
              <w:spacing w:after="0" w:line="240" w:lineRule="auto"/>
            </w:pPr>
          </w:p>
        </w:tc>
        <w:tc>
          <w:tcPr>
            <w:tcW w:w="1843" w:type="dxa"/>
          </w:tcPr>
          <w:p w:rsidR="00FA0925" w:rsidRPr="00F12DBD" w:rsidRDefault="00FA0925" w:rsidP="00F12DB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18"/>
            </w:pPr>
            <w:r w:rsidRPr="00F12DBD">
              <w:t>Günebakan bitkisinin güneşe doğru dönmesi</w:t>
            </w:r>
          </w:p>
          <w:p w:rsidR="00FA0925" w:rsidRPr="00F12DBD" w:rsidRDefault="00FA0925" w:rsidP="00F12DB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86" w:hanging="218"/>
            </w:pPr>
          </w:p>
        </w:tc>
        <w:tc>
          <w:tcPr>
            <w:tcW w:w="1843" w:type="dxa"/>
          </w:tcPr>
          <w:p w:rsidR="00FA0925" w:rsidRPr="00F12DBD" w:rsidRDefault="00FA0925" w:rsidP="00F12D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86"/>
            </w:pPr>
            <w:r w:rsidRPr="00F12DBD">
              <w:t>Salıncakta sallanan çocuğun hareketi</w:t>
            </w:r>
          </w:p>
          <w:p w:rsidR="00FA0925" w:rsidRPr="00F12DBD" w:rsidRDefault="00FA0925" w:rsidP="00F12DB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86"/>
            </w:pPr>
          </w:p>
        </w:tc>
      </w:tr>
    </w:tbl>
    <w:p w:rsidR="00FA0925" w:rsidRDefault="00FA0925" w:rsidP="005A0756">
      <w:pPr>
        <w:jc w:val="center"/>
      </w:pPr>
      <w:hyperlink r:id="rId16" w:history="1">
        <w:r>
          <w:rPr>
            <w:rStyle w:val="Hyperlink"/>
            <w:i/>
          </w:rPr>
          <w:t>www.sorubak.com</w:t>
        </w:r>
      </w:hyperlink>
    </w:p>
    <w:sectPr w:rsidR="00FA0925" w:rsidSect="00317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3E71"/>
    <w:multiLevelType w:val="hybridMultilevel"/>
    <w:tmpl w:val="AEDE192C"/>
    <w:lvl w:ilvl="0" w:tplc="BB5670B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0F5DAA"/>
    <w:multiLevelType w:val="hybridMultilevel"/>
    <w:tmpl w:val="614C3BE6"/>
    <w:lvl w:ilvl="0" w:tplc="30EACEC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3871CC"/>
    <w:multiLevelType w:val="hybridMultilevel"/>
    <w:tmpl w:val="27CE84C8"/>
    <w:lvl w:ilvl="0" w:tplc="2A00D10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176B0B"/>
    <w:multiLevelType w:val="hybridMultilevel"/>
    <w:tmpl w:val="348C4E46"/>
    <w:lvl w:ilvl="0" w:tplc="44E0C53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CE1375D"/>
    <w:multiLevelType w:val="hybridMultilevel"/>
    <w:tmpl w:val="EF3C7722"/>
    <w:lvl w:ilvl="0" w:tplc="F59CF2A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104630"/>
    <w:multiLevelType w:val="hybridMultilevel"/>
    <w:tmpl w:val="BCC67A80"/>
    <w:lvl w:ilvl="0" w:tplc="CD3AC04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950"/>
    <w:rsid w:val="000F7194"/>
    <w:rsid w:val="00317E8C"/>
    <w:rsid w:val="00411039"/>
    <w:rsid w:val="00471751"/>
    <w:rsid w:val="004D225E"/>
    <w:rsid w:val="005A0756"/>
    <w:rsid w:val="00762BC3"/>
    <w:rsid w:val="008E346F"/>
    <w:rsid w:val="00A31BCC"/>
    <w:rsid w:val="00A95950"/>
    <w:rsid w:val="00C949EF"/>
    <w:rsid w:val="00E562FC"/>
    <w:rsid w:val="00EF6865"/>
    <w:rsid w:val="00F12DBD"/>
    <w:rsid w:val="00FA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9595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71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17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31BC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F71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www.baybul.com/resimler/Resim-220409-1635/1478-nehir_resimleri-1.jpg&amp;imgrefurl=http://baybul.com/cesitli-resim/1842357-nehir-resmi.html&amp;h=537&amp;w=716&amp;sz=78&amp;tbnid=MGu4-AI3XkbV4M:&amp;tbnh=92&amp;tbnw=122&amp;prev=/search?q=nehir&amp;tbm=isch&amp;tbo=u&amp;zoom=1&amp;q=nehir&amp;docid=gyC3BJwu1A99BM&amp;hl=tr&amp;sa=X&amp;ei=HSUET-3aC4jtOd72_IQJ&amp;ved=0CFwQ9QEwBg&amp;dur=817" TargetMode="Externa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baybul.com/resimler/Resim-220409-1635/1478-nehir_resimleri-1.jpg&amp;imgrefurl=http://baybul.com/cesitli-resim/1842357-nehir-resmi.html&amp;h=537&amp;w=716&amp;sz=78&amp;tbnid=MGu4-AI3XkbV4M:&amp;tbnh=92&amp;tbnw=122&amp;prev=/search?q=nehir&amp;tbm=isch&amp;tbo=u&amp;zoom=1&amp;q=nehir&amp;docid=gyC3BJwu1A99BM&amp;hl=tr&amp;sa=X&amp;ei=HSUET-3aC4jtOd72_IQJ&amp;ved=0CFwQ9QEwBg&amp;dur=817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1</Pages>
  <Words>293</Words>
  <Characters>1672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SEDAT</dc:creator>
  <cp:keywords/>
  <dc:description/>
  <cp:lastModifiedBy>edanur</cp:lastModifiedBy>
  <cp:revision>2</cp:revision>
  <dcterms:created xsi:type="dcterms:W3CDTF">2012-01-04T09:34:00Z</dcterms:created>
  <dcterms:modified xsi:type="dcterms:W3CDTF">2012-02-19T14:12:00Z</dcterms:modified>
</cp:coreProperties>
</file>