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F3" w:rsidRPr="00BA1581" w:rsidRDefault="00A636F3" w:rsidP="0060638C">
      <w:pPr>
        <w:tabs>
          <w:tab w:val="center" w:pos="5669"/>
        </w:tabs>
        <w:jc w:val="center"/>
      </w:pPr>
    </w:p>
    <w:p w:rsidR="00A636F3" w:rsidRPr="00A52BD5" w:rsidRDefault="00A636F3" w:rsidP="0060638C">
      <w:pPr>
        <w:tabs>
          <w:tab w:val="center" w:pos="5669"/>
        </w:tabs>
        <w:jc w:val="center"/>
        <w:rPr>
          <w:b/>
        </w:rPr>
      </w:pPr>
      <w:r w:rsidRPr="00A52BD5">
        <w:rPr>
          <w:b/>
        </w:rPr>
        <w:t>2011–2012 EĞİTİM ÖĞRETİM YILI A.FAZIL AĞANOĞLU İLKÖĞRETİM OKULU</w:t>
      </w:r>
    </w:p>
    <w:p w:rsidR="00A636F3" w:rsidRPr="00A52BD5" w:rsidRDefault="00A636F3" w:rsidP="0060638C">
      <w:pPr>
        <w:suppressLineNumbers/>
        <w:ind w:left="-540"/>
        <w:jc w:val="center"/>
        <w:rPr>
          <w:b/>
        </w:rPr>
      </w:pPr>
      <w:r w:rsidRPr="00A52BD5">
        <w:rPr>
          <w:b/>
        </w:rPr>
        <w:t>4.  SINIF FEN VE TENOLOJİ DERSİ I. DÖNEM III. YAZILI SORULARI</w:t>
      </w:r>
    </w:p>
    <w:p w:rsidR="00A636F3" w:rsidRPr="00A52BD5" w:rsidRDefault="00A636F3" w:rsidP="0060638C">
      <w:pPr>
        <w:rPr>
          <w:b/>
        </w:rPr>
      </w:pPr>
    </w:p>
    <w:p w:rsidR="00A636F3" w:rsidRPr="00A52BD5" w:rsidRDefault="00A636F3" w:rsidP="0060638C">
      <w:pPr>
        <w:rPr>
          <w:b/>
        </w:rPr>
      </w:pPr>
      <w:r w:rsidRPr="00A52BD5">
        <w:rPr>
          <w:b/>
        </w:rPr>
        <w:t xml:space="preserve">Adı  Soyadı:……………………….         </w:t>
      </w:r>
      <w:r>
        <w:rPr>
          <w:b/>
        </w:rPr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Tarih           : ….</w:t>
      </w:r>
      <w:r w:rsidRPr="00A52BD5">
        <w:rPr>
          <w:b/>
        </w:rPr>
        <w:t>/01/2012</w:t>
      </w:r>
    </w:p>
    <w:p w:rsidR="00A636F3" w:rsidRDefault="00A636F3" w:rsidP="00505A73">
      <w:pPr>
        <w:jc w:val="both"/>
      </w:pPr>
      <w:r w:rsidRPr="00BA1581">
        <w:t xml:space="preserve">           </w:t>
      </w:r>
    </w:p>
    <w:p w:rsidR="00A636F3" w:rsidRPr="00BA1581" w:rsidRDefault="00A636F3" w:rsidP="00505A73">
      <w:pPr>
        <w:jc w:val="both"/>
      </w:pPr>
      <w:r w:rsidRPr="00BA1581">
        <w:t xml:space="preserve">          </w:t>
      </w:r>
    </w:p>
    <w:p w:rsidR="00A636F3" w:rsidRPr="00AF27DA" w:rsidRDefault="00A636F3" w:rsidP="00221207">
      <w:pPr>
        <w:pStyle w:val="ListParagraph"/>
        <w:numPr>
          <w:ilvl w:val="0"/>
          <w:numId w:val="4"/>
        </w:numPr>
        <w:jc w:val="both"/>
        <w:rPr>
          <w:b/>
          <w:u w:val="single"/>
        </w:rPr>
      </w:pPr>
      <w:r w:rsidRPr="00AF27DA">
        <w:rPr>
          <w:b/>
          <w:u w:val="single"/>
        </w:rPr>
        <w:t>BÖLÜM( 10 PUAN) Her doğru cevap 1 puan değerindedir.</w:t>
      </w:r>
    </w:p>
    <w:p w:rsidR="00A636F3" w:rsidRPr="00BA1581" w:rsidRDefault="00A636F3" w:rsidP="003C6BE4">
      <w:pPr>
        <w:ind w:left="708"/>
        <w:jc w:val="both"/>
      </w:pPr>
    </w:p>
    <w:p w:rsidR="00A636F3" w:rsidRPr="00BA1581" w:rsidRDefault="00A636F3" w:rsidP="003C6BE4">
      <w:pPr>
        <w:ind w:left="708"/>
        <w:jc w:val="both"/>
      </w:pPr>
      <w:r w:rsidRPr="00BA1581">
        <w:t>Aşağıda verilen sözcüklerden uygun olanlarla cümleleri tamamlayınız.</w:t>
      </w:r>
    </w:p>
    <w:p w:rsidR="00A636F3" w:rsidRDefault="00A636F3" w:rsidP="00505A73">
      <w:pPr>
        <w:jc w:val="center"/>
      </w:pPr>
    </w:p>
    <w:p w:rsidR="00A636F3" w:rsidRPr="00BA1581" w:rsidRDefault="00A636F3" w:rsidP="00505A73">
      <w:pPr>
        <w:jc w:val="center"/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1417"/>
        <w:gridCol w:w="1134"/>
        <w:gridCol w:w="1560"/>
        <w:gridCol w:w="1417"/>
        <w:gridCol w:w="1417"/>
      </w:tblGrid>
      <w:tr w:rsidR="00A636F3" w:rsidRPr="00BA1581" w:rsidTr="00DC2C08">
        <w:tc>
          <w:tcPr>
            <w:tcW w:w="1134" w:type="dxa"/>
          </w:tcPr>
          <w:p w:rsidR="00A636F3" w:rsidRPr="00BA1581" w:rsidRDefault="00A636F3" w:rsidP="00DC2C08">
            <w:pPr>
              <w:jc w:val="center"/>
            </w:pPr>
            <w:r w:rsidRPr="00BA1581">
              <w:t>dara</w:t>
            </w:r>
          </w:p>
        </w:tc>
        <w:tc>
          <w:tcPr>
            <w:tcW w:w="1417" w:type="dxa"/>
          </w:tcPr>
          <w:p w:rsidR="00A636F3" w:rsidRPr="00BA1581" w:rsidRDefault="00A636F3" w:rsidP="00DC2C08">
            <w:pPr>
              <w:jc w:val="center"/>
            </w:pPr>
            <w:r w:rsidRPr="00BA1581">
              <w:t>donma</w:t>
            </w:r>
          </w:p>
        </w:tc>
        <w:tc>
          <w:tcPr>
            <w:tcW w:w="1134" w:type="dxa"/>
          </w:tcPr>
          <w:p w:rsidR="00A636F3" w:rsidRPr="00BA1581" w:rsidRDefault="00A636F3" w:rsidP="00DC2C08">
            <w:pPr>
              <w:jc w:val="center"/>
            </w:pPr>
            <w:r w:rsidRPr="00BA1581">
              <w:t>erime</w:t>
            </w:r>
          </w:p>
        </w:tc>
        <w:tc>
          <w:tcPr>
            <w:tcW w:w="1560" w:type="dxa"/>
          </w:tcPr>
          <w:p w:rsidR="00A636F3" w:rsidRPr="00BA1581" w:rsidRDefault="00A636F3" w:rsidP="00DC2C08">
            <w:pPr>
              <w:jc w:val="center"/>
            </w:pPr>
            <w:r w:rsidRPr="00BA1581">
              <w:t>buharlaşma</w:t>
            </w:r>
          </w:p>
        </w:tc>
        <w:tc>
          <w:tcPr>
            <w:tcW w:w="1417" w:type="dxa"/>
          </w:tcPr>
          <w:p w:rsidR="00A636F3" w:rsidRPr="00BA1581" w:rsidRDefault="00A636F3" w:rsidP="00DC2C08">
            <w:pPr>
              <w:jc w:val="center"/>
            </w:pPr>
            <w:r w:rsidRPr="00BA1581">
              <w:t>işlenmiş</w:t>
            </w:r>
          </w:p>
        </w:tc>
        <w:tc>
          <w:tcPr>
            <w:tcW w:w="1417" w:type="dxa"/>
          </w:tcPr>
          <w:p w:rsidR="00A636F3" w:rsidRPr="00BA1581" w:rsidRDefault="00A636F3" w:rsidP="00DC2C08">
            <w:pPr>
              <w:jc w:val="center"/>
            </w:pPr>
            <w:r w:rsidRPr="00BA1581">
              <w:t>termometre</w:t>
            </w:r>
          </w:p>
        </w:tc>
      </w:tr>
      <w:tr w:rsidR="00A636F3" w:rsidRPr="00BA1581" w:rsidTr="00DC2C08">
        <w:tc>
          <w:tcPr>
            <w:tcW w:w="1134" w:type="dxa"/>
          </w:tcPr>
          <w:p w:rsidR="00A636F3" w:rsidRPr="00BA1581" w:rsidRDefault="00A636F3" w:rsidP="00DC2C08">
            <w:pPr>
              <w:jc w:val="center"/>
            </w:pPr>
            <w:r w:rsidRPr="00BA1581">
              <w:t>gaz</w:t>
            </w:r>
          </w:p>
        </w:tc>
        <w:tc>
          <w:tcPr>
            <w:tcW w:w="1417" w:type="dxa"/>
          </w:tcPr>
          <w:p w:rsidR="00A636F3" w:rsidRPr="00BA1581" w:rsidRDefault="00A636F3" w:rsidP="00DC2C08">
            <w:pPr>
              <w:jc w:val="center"/>
            </w:pPr>
            <w:r w:rsidRPr="00BA1581">
              <w:t>maddedir</w:t>
            </w:r>
          </w:p>
        </w:tc>
        <w:tc>
          <w:tcPr>
            <w:tcW w:w="1134" w:type="dxa"/>
          </w:tcPr>
          <w:p w:rsidR="00A636F3" w:rsidRPr="00BA1581" w:rsidRDefault="00A636F3" w:rsidP="00DC2C08">
            <w:pPr>
              <w:jc w:val="center"/>
            </w:pPr>
            <w:r w:rsidRPr="00BA1581">
              <w:t>ısı</w:t>
            </w:r>
          </w:p>
        </w:tc>
        <w:tc>
          <w:tcPr>
            <w:tcW w:w="1560" w:type="dxa"/>
          </w:tcPr>
          <w:p w:rsidR="00A636F3" w:rsidRPr="00BA1581" w:rsidRDefault="00A636F3" w:rsidP="00DC2C08">
            <w:pPr>
              <w:jc w:val="center"/>
            </w:pPr>
            <w:r w:rsidRPr="00BA1581">
              <w:t>hacim</w:t>
            </w:r>
          </w:p>
        </w:tc>
        <w:tc>
          <w:tcPr>
            <w:tcW w:w="1417" w:type="dxa"/>
          </w:tcPr>
          <w:p w:rsidR="00A636F3" w:rsidRPr="00BA1581" w:rsidRDefault="00A636F3" w:rsidP="00DC2C08">
            <w:pPr>
              <w:jc w:val="center"/>
            </w:pPr>
            <w:r w:rsidRPr="00BA1581">
              <w:t>kütle</w:t>
            </w:r>
          </w:p>
        </w:tc>
        <w:tc>
          <w:tcPr>
            <w:tcW w:w="1417" w:type="dxa"/>
          </w:tcPr>
          <w:p w:rsidR="00A636F3" w:rsidRPr="00BA1581" w:rsidRDefault="00A636F3" w:rsidP="00DC2C08">
            <w:pPr>
              <w:jc w:val="center"/>
            </w:pPr>
          </w:p>
        </w:tc>
      </w:tr>
    </w:tbl>
    <w:p w:rsidR="00A636F3" w:rsidRDefault="00A636F3" w:rsidP="00A52BD5">
      <w:pPr>
        <w:jc w:val="center"/>
      </w:pPr>
    </w:p>
    <w:p w:rsidR="00A636F3" w:rsidRDefault="00A636F3" w:rsidP="00A52BD5">
      <w:pPr>
        <w:jc w:val="center"/>
      </w:pPr>
    </w:p>
    <w:p w:rsidR="00A636F3" w:rsidRPr="00BA1581" w:rsidRDefault="00A636F3" w:rsidP="00A52BD5">
      <w:pPr>
        <w:jc w:val="center"/>
      </w:pPr>
    </w:p>
    <w:p w:rsidR="00A636F3" w:rsidRPr="00BA1581" w:rsidRDefault="00A636F3" w:rsidP="003C6BE4">
      <w:pPr>
        <w:ind w:left="360"/>
        <w:jc w:val="both"/>
      </w:pPr>
      <w:r w:rsidRPr="00BA1581">
        <w:t>1.  Hacmi ve kütlesi olan her varlık………………..</w:t>
      </w:r>
    </w:p>
    <w:p w:rsidR="00A636F3" w:rsidRPr="00BA1581" w:rsidRDefault="00A636F3" w:rsidP="00C70B80">
      <w:pPr>
        <w:ind w:firstLine="360"/>
      </w:pPr>
      <w:r w:rsidRPr="00BA1581">
        <w:t>2.  Doğadaki maddelerin ürün haline dönüştürülmüş şekline …………………….. medde denir.</w:t>
      </w:r>
    </w:p>
    <w:p w:rsidR="00A636F3" w:rsidRPr="00BA1581" w:rsidRDefault="00A636F3" w:rsidP="00C70B80">
      <w:pPr>
        <w:ind w:firstLine="360"/>
      </w:pPr>
      <w:r w:rsidRPr="00BA1581">
        <w:t>3.  Sıvı hâldeki maddeler sıkıştırılamazlar, fakat………………… hâldekiler sıkıştırılır</w:t>
      </w:r>
    </w:p>
    <w:p w:rsidR="00A636F3" w:rsidRPr="00BA1581" w:rsidRDefault="00A636F3" w:rsidP="00C70B80">
      <w:pPr>
        <w:pStyle w:val="Default"/>
        <w:ind w:firstLine="360"/>
        <w:rPr>
          <w:rFonts w:ascii="Times New Roman" w:hAnsi="Times New Roman" w:cs="Times New Roman"/>
        </w:rPr>
      </w:pPr>
      <w:r w:rsidRPr="00BA1581">
        <w:rPr>
          <w:rFonts w:ascii="Times New Roman" w:hAnsi="Times New Roman" w:cs="Times New Roman"/>
        </w:rPr>
        <w:t xml:space="preserve">4.  Katı maddenin ısı alarak sıvı hâle dönüşmesine ………………………… denir. </w:t>
      </w:r>
    </w:p>
    <w:p w:rsidR="00A636F3" w:rsidRPr="00BA1581" w:rsidRDefault="00A636F3" w:rsidP="0063194A">
      <w:pPr>
        <w:pStyle w:val="Default"/>
        <w:ind w:firstLine="360"/>
        <w:rPr>
          <w:rFonts w:ascii="Times New Roman" w:hAnsi="Times New Roman" w:cs="Times New Roman"/>
        </w:rPr>
      </w:pPr>
      <w:r w:rsidRPr="00BA1581">
        <w:rPr>
          <w:rFonts w:ascii="Times New Roman" w:hAnsi="Times New Roman" w:cs="Times New Roman"/>
        </w:rPr>
        <w:t xml:space="preserve">5.  Sıvı maddenin ısı alarak gaz hâle dönüşmesine …………………… denir. </w:t>
      </w:r>
    </w:p>
    <w:p w:rsidR="00A636F3" w:rsidRPr="00BA1581" w:rsidRDefault="00A636F3" w:rsidP="00C70B80">
      <w:pPr>
        <w:pStyle w:val="Default"/>
        <w:ind w:firstLine="360"/>
        <w:rPr>
          <w:rFonts w:ascii="Times New Roman" w:hAnsi="Times New Roman" w:cs="Times New Roman"/>
        </w:rPr>
      </w:pPr>
      <w:r w:rsidRPr="00BA1581">
        <w:rPr>
          <w:rFonts w:ascii="Times New Roman" w:hAnsi="Times New Roman" w:cs="Times New Roman"/>
        </w:rPr>
        <w:t>6.  Sıvı maddenin ısı vererek katı hâle dönüşmesine ……………………………… denir.</w:t>
      </w:r>
    </w:p>
    <w:p w:rsidR="00A636F3" w:rsidRPr="00BA1581" w:rsidRDefault="00A636F3" w:rsidP="00C7513C">
      <w:pPr>
        <w:ind w:firstLine="360"/>
      </w:pPr>
      <w:r w:rsidRPr="00BA1581">
        <w:t>7.Maddelerin sıcaklıklarını ........................................... ile ölçeriz.</w:t>
      </w:r>
    </w:p>
    <w:p w:rsidR="00A636F3" w:rsidRPr="00BA1581" w:rsidRDefault="00A636F3" w:rsidP="00C7513C">
      <w:pPr>
        <w:ind w:firstLine="360"/>
        <w:jc w:val="both"/>
      </w:pPr>
      <w:r w:rsidRPr="00BA1581">
        <w:t>8.Maddelerin ölçülebilir özellikleri .................................. ve ...........................dir.</w:t>
      </w:r>
    </w:p>
    <w:p w:rsidR="00A636F3" w:rsidRPr="00BA1581" w:rsidRDefault="00A636F3" w:rsidP="00C7513C">
      <w:pPr>
        <w:ind w:firstLine="360"/>
        <w:jc w:val="both"/>
      </w:pPr>
      <w:r w:rsidRPr="00BA1581">
        <w:t>9.Sıvıların içine konularak tartıldığı kabın boşken ki ağırlığına ................................... denir.</w:t>
      </w:r>
    </w:p>
    <w:p w:rsidR="00A636F3" w:rsidRPr="00BA1581" w:rsidRDefault="00A636F3" w:rsidP="00C7513C">
      <w:pPr>
        <w:spacing w:line="360" w:lineRule="auto"/>
        <w:ind w:firstLine="360"/>
      </w:pPr>
      <w:r w:rsidRPr="00BA1581">
        <w:t>10. Erime olayında katı madde ................etkisiyle sıvı hale gelir.</w:t>
      </w:r>
    </w:p>
    <w:p w:rsidR="00A636F3" w:rsidRDefault="00A636F3" w:rsidP="00C7513C">
      <w:pPr>
        <w:jc w:val="both"/>
      </w:pPr>
    </w:p>
    <w:p w:rsidR="00A636F3" w:rsidRDefault="00A636F3" w:rsidP="00C7513C">
      <w:pPr>
        <w:jc w:val="both"/>
      </w:pPr>
    </w:p>
    <w:p w:rsidR="00A636F3" w:rsidRPr="00BA1581" w:rsidRDefault="00A636F3" w:rsidP="00C7513C">
      <w:pPr>
        <w:jc w:val="both"/>
      </w:pPr>
    </w:p>
    <w:p w:rsidR="00A636F3" w:rsidRPr="00AF27DA" w:rsidRDefault="00A636F3" w:rsidP="00AF27DA">
      <w:pPr>
        <w:pStyle w:val="ListParagraph"/>
        <w:numPr>
          <w:ilvl w:val="0"/>
          <w:numId w:val="4"/>
        </w:numPr>
        <w:jc w:val="both"/>
        <w:rPr>
          <w:b/>
          <w:u w:val="single"/>
        </w:rPr>
      </w:pPr>
      <w:r w:rsidRPr="00AF27DA">
        <w:rPr>
          <w:b/>
          <w:u w:val="single"/>
        </w:rPr>
        <w:t>BÖLÜM ( 15 PUAN) Her doğru cevap 1 puan değerindedir.</w:t>
      </w:r>
    </w:p>
    <w:p w:rsidR="00A636F3" w:rsidRPr="00A52BD5" w:rsidRDefault="00A636F3" w:rsidP="00AF27DA">
      <w:pPr>
        <w:pStyle w:val="Default"/>
        <w:ind w:left="644"/>
        <w:rPr>
          <w:rFonts w:ascii="Times New Roman" w:hAnsi="Times New Roman" w:cs="Times New Roman"/>
          <w:b/>
        </w:rPr>
      </w:pPr>
    </w:p>
    <w:p w:rsidR="00A636F3" w:rsidRPr="00BA1581" w:rsidRDefault="00A636F3" w:rsidP="00B8606A">
      <w:pPr>
        <w:pStyle w:val="ListParagraph"/>
      </w:pPr>
    </w:p>
    <w:p w:rsidR="00A636F3" w:rsidRPr="00BA1581" w:rsidRDefault="00A636F3" w:rsidP="00B8606A">
      <w:pPr>
        <w:pStyle w:val="ListParagraph"/>
      </w:pPr>
      <w:r w:rsidRPr="00BA1581">
        <w:t xml:space="preserve">Aşağıdaki ifadelerden doğru olanlara (D) ,yanlış olanlara (Y) yazınız. </w:t>
      </w:r>
    </w:p>
    <w:p w:rsidR="00A636F3" w:rsidRDefault="00A636F3" w:rsidP="00B8606A">
      <w:pPr>
        <w:pStyle w:val="Default"/>
        <w:ind w:left="720"/>
        <w:rPr>
          <w:rFonts w:ascii="Times New Roman" w:hAnsi="Times New Roman" w:cs="Times New Roman"/>
        </w:rPr>
      </w:pPr>
    </w:p>
    <w:p w:rsidR="00A636F3" w:rsidRPr="00BA1581" w:rsidRDefault="00A636F3" w:rsidP="00B8606A">
      <w:pPr>
        <w:pStyle w:val="Default"/>
        <w:ind w:left="720"/>
        <w:rPr>
          <w:rFonts w:ascii="Times New Roman" w:hAnsi="Times New Roman" w:cs="Times New Roman"/>
        </w:rPr>
      </w:pPr>
    </w:p>
    <w:p w:rsidR="00A636F3" w:rsidRPr="00BA1581" w:rsidRDefault="00A636F3" w:rsidP="00FB1C3C">
      <w:pPr>
        <w:ind w:right="-720"/>
        <w:rPr>
          <w:color w:val="333333"/>
        </w:rPr>
      </w:pPr>
      <w:r w:rsidRPr="00BA1581">
        <w:rPr>
          <w:color w:val="333333"/>
        </w:rPr>
        <w:t xml:space="preserve">    (   ) Maddelerin suya batmaları maddenin büyüklüğüne bağlıdır.</w:t>
      </w:r>
    </w:p>
    <w:p w:rsidR="00A636F3" w:rsidRPr="00BA1581" w:rsidRDefault="00A636F3" w:rsidP="00C7513C">
      <w:r w:rsidRPr="00BA1581">
        <w:t xml:space="preserve">    (   ) Odun ve şeker ısıtıldığında bozunur.  </w:t>
      </w:r>
    </w:p>
    <w:p w:rsidR="00A636F3" w:rsidRPr="00BA1581" w:rsidRDefault="00A636F3" w:rsidP="00B8606A">
      <w:r w:rsidRPr="00BA1581">
        <w:t xml:space="preserve">    (   ) Gazların kütlesi yoktur. </w:t>
      </w:r>
    </w:p>
    <w:p w:rsidR="00A636F3" w:rsidRPr="00BA1581" w:rsidRDefault="00A636F3" w:rsidP="00B8606A">
      <w:r w:rsidRPr="00BA1581">
        <w:t xml:space="preserve">    (   ) Sıvıların hacim birimi litredir.</w:t>
      </w:r>
    </w:p>
    <w:p w:rsidR="00A636F3" w:rsidRPr="00BA1581" w:rsidRDefault="00A636F3" w:rsidP="00B8606A">
      <w:r w:rsidRPr="00BA1581">
        <w:t xml:space="preserve">    (   ) Margarinin tavaya konulup ısıtılması erimeye örnektir.                      </w:t>
      </w:r>
    </w:p>
    <w:p w:rsidR="00A636F3" w:rsidRPr="00BA1581" w:rsidRDefault="00A636F3" w:rsidP="00B8606A">
      <w:r w:rsidRPr="00BA1581">
        <w:t xml:space="preserve">    (   ) Soluk alıp verirken; soluğu ağızdan alıp, burundan vermeliyiz.</w:t>
      </w:r>
    </w:p>
    <w:p w:rsidR="00A636F3" w:rsidRPr="00BA1581" w:rsidRDefault="00A636F3" w:rsidP="00B8606A">
      <w:r w:rsidRPr="00BA1581">
        <w:t xml:space="preserve">    (   ) Kanın damarlara yaptığı basınca nabız denir.</w:t>
      </w:r>
    </w:p>
    <w:p w:rsidR="00A636F3" w:rsidRPr="00BA1581" w:rsidRDefault="00A636F3" w:rsidP="00B8606A">
      <w:r w:rsidRPr="00BA1581">
        <w:t xml:space="preserve">    (   ) Demir tozundan kumu ayırmak için mıknatıs kullanırız.</w:t>
      </w:r>
    </w:p>
    <w:p w:rsidR="00A636F3" w:rsidRPr="00BA1581" w:rsidRDefault="00A636F3" w:rsidP="00B8606A">
      <w:pPr>
        <w:jc w:val="both"/>
      </w:pPr>
      <w:r w:rsidRPr="00BA1581">
        <w:t xml:space="preserve">   </w:t>
      </w:r>
      <w:r>
        <w:t xml:space="preserve"> </w:t>
      </w:r>
      <w:r w:rsidRPr="00BA1581">
        <w:t>(   )  Gazlar bulundukları ortamda sıvılardan daha çabuk yayılırlar.</w:t>
      </w:r>
    </w:p>
    <w:p w:rsidR="00A636F3" w:rsidRPr="00BA1581" w:rsidRDefault="00A636F3" w:rsidP="00B8606A">
      <w:pPr>
        <w:jc w:val="both"/>
      </w:pPr>
      <w:r w:rsidRPr="00BA1581">
        <w:t xml:space="preserve">  </w:t>
      </w:r>
      <w:r>
        <w:t xml:space="preserve"> </w:t>
      </w:r>
      <w:r w:rsidRPr="00BA1581">
        <w:t xml:space="preserve"> (   )  Çekiç, keser, balta gibi maddeler birer alettir.</w:t>
      </w:r>
    </w:p>
    <w:p w:rsidR="00A636F3" w:rsidRPr="00BA1581" w:rsidRDefault="00A636F3" w:rsidP="00B8606A">
      <w:pPr>
        <w:jc w:val="both"/>
      </w:pPr>
      <w:r w:rsidRPr="00BA1581">
        <w:t xml:space="preserve">   </w:t>
      </w:r>
      <w:r>
        <w:t xml:space="preserve"> </w:t>
      </w:r>
      <w:r w:rsidRPr="00BA1581">
        <w:t xml:space="preserve">(   )  Sıvı maddelerin hacmini ölçmek için dereceli silindir veya ölçülü kaplar kullanılır.  </w:t>
      </w:r>
    </w:p>
    <w:p w:rsidR="00A636F3" w:rsidRPr="00BA1581" w:rsidRDefault="00A636F3" w:rsidP="00BD1344">
      <w:r w:rsidRPr="00BA1581">
        <w:t xml:space="preserve">   </w:t>
      </w:r>
      <w:r>
        <w:t xml:space="preserve"> </w:t>
      </w:r>
      <w:r w:rsidRPr="00BA1581">
        <w:t xml:space="preserve">(   )  Işık geçiren maddelere saydam maddeler denir.  </w:t>
      </w:r>
    </w:p>
    <w:p w:rsidR="00A636F3" w:rsidRPr="00BA1581" w:rsidRDefault="00A636F3" w:rsidP="00BD1344">
      <w:r w:rsidRPr="00BA1581">
        <w:t xml:space="preserve">  </w:t>
      </w:r>
      <w:r>
        <w:t xml:space="preserve"> </w:t>
      </w:r>
      <w:r w:rsidRPr="00BA1581">
        <w:t xml:space="preserve"> (   )  Maddenin şekil verilmiş haline cisim denir.      </w:t>
      </w:r>
    </w:p>
    <w:p w:rsidR="00A636F3" w:rsidRPr="00BA1581" w:rsidRDefault="00A636F3" w:rsidP="00BD1344">
      <w:pPr>
        <w:pStyle w:val="Default"/>
        <w:rPr>
          <w:rFonts w:ascii="Times New Roman" w:hAnsi="Times New Roman" w:cs="Times New Roman"/>
        </w:rPr>
      </w:pPr>
      <w:r w:rsidRPr="00BA1581">
        <w:rPr>
          <w:rFonts w:ascii="Times New Roman" w:hAnsi="Times New Roman" w:cs="Times New Roman"/>
        </w:rPr>
        <w:t xml:space="preserve">    (   )  Aynı hacimdeki farklı türdeki maddeler farklı kütlelere sahiptir. </w:t>
      </w:r>
    </w:p>
    <w:p w:rsidR="00A636F3" w:rsidRPr="00BA1581" w:rsidRDefault="00A636F3" w:rsidP="00BD1344">
      <w:pPr>
        <w:pStyle w:val="Default"/>
        <w:rPr>
          <w:rFonts w:ascii="Times New Roman" w:hAnsi="Times New Roman" w:cs="Times New Roman"/>
        </w:rPr>
      </w:pPr>
      <w:r w:rsidRPr="00BA1581">
        <w:rPr>
          <w:rFonts w:ascii="Times New Roman" w:hAnsi="Times New Roman" w:cs="Times New Roman"/>
        </w:rPr>
        <w:t xml:space="preserve">    (   )  Bir kap içerisinde kütlesi ölçülen maddenin kap ile birlikte ölçülen kütlesine brüt kütle denir. </w:t>
      </w:r>
    </w:p>
    <w:p w:rsidR="00A636F3" w:rsidRDefault="00A636F3" w:rsidP="00BD1344">
      <w:pPr>
        <w:pStyle w:val="Default"/>
        <w:rPr>
          <w:rFonts w:ascii="Times New Roman" w:hAnsi="Times New Roman" w:cs="Times New Roman"/>
        </w:rPr>
      </w:pPr>
    </w:p>
    <w:p w:rsidR="00A636F3" w:rsidRDefault="00A636F3" w:rsidP="00BD1344">
      <w:pPr>
        <w:pStyle w:val="Default"/>
        <w:rPr>
          <w:rFonts w:ascii="Times New Roman" w:hAnsi="Times New Roman" w:cs="Times New Roman"/>
        </w:rPr>
      </w:pPr>
    </w:p>
    <w:p w:rsidR="00A636F3" w:rsidRDefault="00A636F3" w:rsidP="00BD1344">
      <w:pPr>
        <w:pStyle w:val="Default"/>
        <w:rPr>
          <w:rFonts w:ascii="Times New Roman" w:hAnsi="Times New Roman" w:cs="Times New Roman"/>
        </w:rPr>
      </w:pPr>
    </w:p>
    <w:p w:rsidR="00A636F3" w:rsidRDefault="00A636F3" w:rsidP="00BD1344">
      <w:pPr>
        <w:pStyle w:val="Default"/>
        <w:rPr>
          <w:rFonts w:ascii="Times New Roman" w:hAnsi="Times New Roman" w:cs="Times New Roman"/>
        </w:rPr>
      </w:pPr>
    </w:p>
    <w:p w:rsidR="00A636F3" w:rsidRDefault="00A636F3" w:rsidP="00BD1344">
      <w:pPr>
        <w:pStyle w:val="Default"/>
        <w:rPr>
          <w:rFonts w:ascii="Times New Roman" w:hAnsi="Times New Roman" w:cs="Times New Roman"/>
        </w:rPr>
      </w:pPr>
    </w:p>
    <w:p w:rsidR="00A636F3" w:rsidRDefault="00A636F3" w:rsidP="00BD1344">
      <w:pPr>
        <w:pStyle w:val="Default"/>
        <w:rPr>
          <w:rFonts w:ascii="Times New Roman" w:hAnsi="Times New Roman" w:cs="Times New Roman"/>
        </w:rPr>
      </w:pPr>
    </w:p>
    <w:p w:rsidR="00A636F3" w:rsidRPr="00BA1581" w:rsidRDefault="00A636F3" w:rsidP="00BD1344">
      <w:pPr>
        <w:pStyle w:val="Default"/>
        <w:rPr>
          <w:rFonts w:ascii="Times New Roman" w:hAnsi="Times New Roman" w:cs="Times New Roman"/>
        </w:rPr>
      </w:pPr>
    </w:p>
    <w:p w:rsidR="00A636F3" w:rsidRPr="00AF27DA" w:rsidRDefault="00A636F3" w:rsidP="00AF27DA">
      <w:pPr>
        <w:ind w:left="284"/>
        <w:jc w:val="both"/>
        <w:rPr>
          <w:b/>
          <w:u w:val="single"/>
        </w:rPr>
      </w:pPr>
      <w:r w:rsidRPr="00AF27DA">
        <w:rPr>
          <w:b/>
          <w:u w:val="single"/>
        </w:rPr>
        <w:t>3.BÖLÜM ( 75 PUAN) Her doğru cevap 5 puan değerindedir.</w:t>
      </w:r>
    </w:p>
    <w:p w:rsidR="00A636F3" w:rsidRPr="00A52BD5" w:rsidRDefault="00A636F3" w:rsidP="008055AA">
      <w:pPr>
        <w:pStyle w:val="Default"/>
        <w:ind w:left="284"/>
        <w:rPr>
          <w:rFonts w:ascii="Times New Roman" w:hAnsi="Times New Roman" w:cs="Times New Roman"/>
          <w:b/>
        </w:rPr>
      </w:pPr>
    </w:p>
    <w:p w:rsidR="00A636F3" w:rsidRDefault="00A636F3" w:rsidP="00BD1344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A636F3" w:rsidRPr="00C725ED" w:rsidRDefault="00A636F3" w:rsidP="00BD1344">
      <w:pPr>
        <w:pStyle w:val="Default"/>
        <w:rPr>
          <w:rFonts w:ascii="Times New Roman" w:hAnsi="Times New Roman" w:cs="Times New Roman"/>
        </w:rPr>
      </w:pPr>
      <w:r w:rsidRPr="00C725ED">
        <w:rPr>
          <w:rFonts w:ascii="Times New Roman" w:hAnsi="Times New Roman" w:cs="Times New Roman"/>
          <w:b/>
          <w:sz w:val="22"/>
          <w:szCs w:val="22"/>
        </w:rPr>
        <w:t xml:space="preserve">Aşağıdaki çoktan seçmeli soruları cevaplayınız  </w:t>
      </w: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300"/>
      </w:tblGrid>
      <w:tr w:rsidR="00A636F3" w:rsidRPr="00BA1581" w:rsidTr="000F271C">
        <w:trPr>
          <w:tblCellSpacing w:w="0" w:type="dxa"/>
        </w:trPr>
        <w:tc>
          <w:tcPr>
            <w:tcW w:w="5000" w:type="pct"/>
          </w:tcPr>
          <w:p w:rsidR="00A636F3" w:rsidRDefault="00A636F3" w:rsidP="000F271C">
            <w:pPr>
              <w:spacing w:after="240"/>
              <w:rPr>
                <w:b/>
                <w:bCs/>
              </w:rPr>
            </w:pPr>
          </w:p>
          <w:p w:rsidR="00A636F3" w:rsidRPr="00BA1581" w:rsidRDefault="00A636F3" w:rsidP="000F271C">
            <w:pPr>
              <w:spacing w:after="240"/>
              <w:rPr>
                <w:color w:val="000000"/>
              </w:rPr>
            </w:pPr>
            <w:r w:rsidRPr="00BA1581">
              <w:rPr>
                <w:b/>
                <w:bCs/>
              </w:rPr>
              <w:t>1.)</w:t>
            </w:r>
            <w:r w:rsidRPr="00BA1581">
              <w:rPr>
                <w:bCs/>
              </w:rPr>
              <w:t xml:space="preserve">  </w:t>
            </w:r>
            <w:r w:rsidRPr="00BA1581">
              <w:rPr>
                <w:bCs/>
                <w:color w:val="000000"/>
              </w:rPr>
              <w:t xml:space="preserve">Oynar eklemler için aşağıdakilerden hangisi </w:t>
            </w:r>
            <w:r w:rsidRPr="00BA1581">
              <w:rPr>
                <w:b/>
                <w:bCs/>
                <w:color w:val="000000"/>
              </w:rPr>
              <w:t>doğrudur?</w:t>
            </w:r>
          </w:p>
        </w:tc>
      </w:tr>
      <w:tr w:rsidR="00A636F3" w:rsidRPr="00BA1581" w:rsidTr="000F271C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9240"/>
            </w:tblGrid>
            <w:tr w:rsidR="00A636F3" w:rsidRPr="00BA1581" w:rsidTr="000F271C">
              <w:trPr>
                <w:tblCellSpacing w:w="0" w:type="dxa"/>
              </w:trPr>
              <w:tc>
                <w:tcPr>
                  <w:tcW w:w="0" w:type="auto"/>
                </w:tcPr>
                <w:p w:rsidR="00A636F3" w:rsidRPr="00BA1581" w:rsidRDefault="00A636F3" w:rsidP="000F271C">
                  <w:pPr>
                    <w:rPr>
                      <w:color w:val="000000"/>
                    </w:rPr>
                  </w:pPr>
                  <w:r w:rsidRPr="00BA1581">
                    <w:rPr>
                      <w:color w:val="000000"/>
                    </w:rPr>
                    <w:t>A)  Genellikle kaça ve kafatasında bulunurlar.</w:t>
                  </w:r>
                </w:p>
              </w:tc>
            </w:tr>
            <w:tr w:rsidR="00A636F3" w:rsidRPr="00BA1581" w:rsidTr="000F271C">
              <w:trPr>
                <w:tblCellSpacing w:w="0" w:type="dxa"/>
              </w:trPr>
              <w:tc>
                <w:tcPr>
                  <w:tcW w:w="0" w:type="auto"/>
                </w:tcPr>
                <w:p w:rsidR="00A636F3" w:rsidRPr="00BA1581" w:rsidRDefault="00A636F3" w:rsidP="000F271C">
                  <w:pPr>
                    <w:rPr>
                      <w:color w:val="000000"/>
                    </w:rPr>
                  </w:pPr>
                  <w:r w:rsidRPr="00BA1581">
                    <w:rPr>
                      <w:color w:val="000000"/>
                    </w:rPr>
                    <w:t>B)  Vücudun en çok hareket eden bölümü olan kol ve bacaklarda bulunurlar.</w:t>
                  </w:r>
                </w:p>
              </w:tc>
            </w:tr>
            <w:tr w:rsidR="00A636F3" w:rsidRPr="00BA1581" w:rsidTr="000F271C">
              <w:trPr>
                <w:tblCellSpacing w:w="0" w:type="dxa"/>
              </w:trPr>
              <w:tc>
                <w:tcPr>
                  <w:tcW w:w="0" w:type="auto"/>
                </w:tcPr>
                <w:p w:rsidR="00A636F3" w:rsidRPr="00BA1581" w:rsidRDefault="00A636F3" w:rsidP="000F271C">
                  <w:pPr>
                    <w:rPr>
                      <w:color w:val="000000"/>
                    </w:rPr>
                  </w:pPr>
                  <w:r w:rsidRPr="00BA1581">
                    <w:rPr>
                      <w:color w:val="000000"/>
                    </w:rPr>
                    <w:t>C)  Sadece yassı kemiklerde bulunurlar.</w:t>
                  </w:r>
                </w:p>
              </w:tc>
            </w:tr>
            <w:tr w:rsidR="00A636F3" w:rsidRPr="00BA1581" w:rsidTr="000F271C">
              <w:trPr>
                <w:tblCellSpacing w:w="0" w:type="dxa"/>
              </w:trPr>
              <w:tc>
                <w:tcPr>
                  <w:tcW w:w="0" w:type="auto"/>
                </w:tcPr>
                <w:p w:rsidR="00A636F3" w:rsidRDefault="00A636F3" w:rsidP="000F271C">
                  <w:pPr>
                    <w:rPr>
                      <w:color w:val="000000"/>
                    </w:rPr>
                  </w:pPr>
                  <w:r w:rsidRPr="00BA1581">
                    <w:rPr>
                      <w:color w:val="000000"/>
                    </w:rPr>
                    <w:t>D)  Omurlar oynar eklemlerdir.</w:t>
                  </w:r>
                </w:p>
                <w:p w:rsidR="00A636F3" w:rsidRDefault="00A636F3" w:rsidP="000F271C">
                  <w:pPr>
                    <w:rPr>
                      <w:color w:val="000000"/>
                    </w:rPr>
                  </w:pPr>
                </w:p>
                <w:p w:rsidR="00A636F3" w:rsidRPr="00BA1581" w:rsidRDefault="00A636F3" w:rsidP="000F271C">
                  <w:pPr>
                    <w:rPr>
                      <w:color w:val="000000"/>
                    </w:rPr>
                  </w:pPr>
                </w:p>
              </w:tc>
            </w:tr>
          </w:tbl>
          <w:p w:rsidR="00A636F3" w:rsidRPr="00BA1581" w:rsidRDefault="00A636F3" w:rsidP="000F271C"/>
        </w:tc>
      </w:tr>
    </w:tbl>
    <w:p w:rsidR="00A636F3" w:rsidRPr="00BA1581" w:rsidRDefault="00A636F3" w:rsidP="000C0D6F">
      <w:r w:rsidRPr="00BA1581">
        <w:rPr>
          <w:b/>
        </w:rPr>
        <w:t>2.)</w:t>
      </w:r>
      <w:r w:rsidRPr="00BA1581">
        <w:rPr>
          <w:u w:val="single"/>
        </w:rPr>
        <w:t xml:space="preserve"> </w:t>
      </w:r>
      <w:r w:rsidRPr="00BA1581">
        <w:rPr>
          <w:b/>
          <w:u w:val="single"/>
        </w:rPr>
        <w:t>Soluk verme</w:t>
      </w:r>
      <w:r w:rsidRPr="00BA1581">
        <w:t xml:space="preserve"> sırasında havanın geçiş sırası hangisinde doğru verilmiştir?</w:t>
      </w:r>
    </w:p>
    <w:p w:rsidR="00A636F3" w:rsidRPr="00BA1581" w:rsidRDefault="00A636F3" w:rsidP="000C0D6F"/>
    <w:p w:rsidR="00A636F3" w:rsidRPr="00BA1581" w:rsidRDefault="00A636F3" w:rsidP="000C0D6F">
      <w:r w:rsidRPr="00BA1581">
        <w:t>A) burun- yutak- gırtlak- soluk borusu- akciğer</w:t>
      </w:r>
    </w:p>
    <w:p w:rsidR="00A636F3" w:rsidRPr="00BA1581" w:rsidRDefault="00A636F3" w:rsidP="000C0D6F">
      <w:r w:rsidRPr="00BA1581">
        <w:t>B) akciğer- soluk borusu- yutak-gırtlak burun</w:t>
      </w:r>
    </w:p>
    <w:p w:rsidR="00A636F3" w:rsidRPr="00BA1581" w:rsidRDefault="00A636F3" w:rsidP="000C0D6F">
      <w:r w:rsidRPr="00BA1581">
        <w:t>C) akciğer- soluk borusu- gırtlak- yutak- burun</w:t>
      </w:r>
    </w:p>
    <w:p w:rsidR="00A636F3" w:rsidRPr="00BA1581" w:rsidRDefault="00A636F3" w:rsidP="000C0D6F">
      <w:r w:rsidRPr="00BA1581">
        <w:t>D) akciğer- soluk borusu- burun- gırtlak- yutak</w:t>
      </w:r>
    </w:p>
    <w:p w:rsidR="00A636F3" w:rsidRPr="00BA1581" w:rsidRDefault="00A636F3" w:rsidP="000C0D6F"/>
    <w:p w:rsidR="00A636F3" w:rsidRPr="00BA1581" w:rsidRDefault="00A636F3" w:rsidP="0017530D"/>
    <w:p w:rsidR="00A636F3" w:rsidRPr="00BA1581" w:rsidRDefault="00A636F3" w:rsidP="0017530D">
      <w:pPr>
        <w:rPr>
          <w:b/>
        </w:rPr>
      </w:pPr>
      <w:r w:rsidRPr="00BA1581">
        <w:rPr>
          <w:b/>
        </w:rPr>
        <w:t>3.)</w:t>
      </w:r>
      <w:r w:rsidRPr="00BA1581">
        <w:t xml:space="preserve">  Bir bardak kolanın içine bir parça buz atılmıştır. Buna göre, aşağıdakilerden hangisi </w:t>
      </w:r>
      <w:r w:rsidRPr="00BA1581">
        <w:rPr>
          <w:b/>
          <w:u w:val="single"/>
        </w:rPr>
        <w:t>söylenemez?</w:t>
      </w:r>
    </w:p>
    <w:p w:rsidR="00A636F3" w:rsidRPr="00BA1581" w:rsidRDefault="00A636F3" w:rsidP="0017530D">
      <w:r w:rsidRPr="00BA1581">
        <w:tab/>
      </w:r>
    </w:p>
    <w:p w:rsidR="00A636F3" w:rsidRPr="00BA1581" w:rsidRDefault="00A636F3" w:rsidP="0017530D">
      <w:r w:rsidRPr="00BA1581">
        <w:t>A) Buz ısı alır.</w:t>
      </w:r>
      <w:r w:rsidRPr="00BA1581">
        <w:tab/>
      </w:r>
      <w:r w:rsidRPr="00BA1581">
        <w:tab/>
      </w:r>
      <w:r w:rsidRPr="00BA1581">
        <w:tab/>
      </w:r>
      <w:r w:rsidRPr="00BA1581">
        <w:tab/>
      </w:r>
      <w:r w:rsidRPr="00BA1581">
        <w:tab/>
        <w:t>B) Kola ısı verir.</w:t>
      </w:r>
      <w:r w:rsidRPr="00BA1581">
        <w:tab/>
      </w:r>
    </w:p>
    <w:p w:rsidR="00A636F3" w:rsidRPr="00BA1581" w:rsidRDefault="00A636F3" w:rsidP="0017530D">
      <w:r w:rsidRPr="00BA1581">
        <w:t>C) Her iki maddenin de sıcaklığı artar.</w:t>
      </w:r>
      <w:r w:rsidRPr="00BA1581">
        <w:tab/>
      </w:r>
      <w:r w:rsidRPr="00BA1581">
        <w:tab/>
        <w:t>D) Kola soğur.</w:t>
      </w:r>
      <w:r w:rsidRPr="00BA1581">
        <w:tab/>
      </w:r>
    </w:p>
    <w:p w:rsidR="00A636F3" w:rsidRDefault="00A636F3" w:rsidP="0017530D"/>
    <w:p w:rsidR="00A636F3" w:rsidRPr="00BA1581" w:rsidRDefault="00A636F3" w:rsidP="0017530D"/>
    <w:p w:rsidR="00A636F3" w:rsidRPr="00BA1581" w:rsidRDefault="00A636F3" w:rsidP="0017530D">
      <w:r w:rsidRPr="00BA1581">
        <w:rPr>
          <w:b/>
        </w:rPr>
        <w:t>4.)</w:t>
      </w:r>
      <w:r w:rsidRPr="00BA1581">
        <w:t xml:space="preserve">  Aşağıdakilerden hangisi doğa olaylarının etkisi sonucu oluşmamıştır?</w:t>
      </w:r>
    </w:p>
    <w:p w:rsidR="00A636F3" w:rsidRPr="00BA1581" w:rsidRDefault="00A636F3" w:rsidP="0017530D"/>
    <w:p w:rsidR="00A636F3" w:rsidRPr="00BA1581" w:rsidRDefault="00A636F3" w:rsidP="0017530D">
      <w:r w:rsidRPr="00BA1581">
        <w:t>A) Peribacaları</w:t>
      </w:r>
      <w:r w:rsidRPr="00BA1581">
        <w:tab/>
      </w:r>
      <w:r w:rsidRPr="00BA1581">
        <w:tab/>
      </w:r>
      <w:r w:rsidRPr="00BA1581">
        <w:tab/>
      </w:r>
      <w:r w:rsidRPr="00BA1581">
        <w:tab/>
        <w:t>B) Pamukkale travertenleri</w:t>
      </w:r>
      <w:r w:rsidRPr="00BA1581">
        <w:tab/>
      </w:r>
      <w:r w:rsidRPr="00BA1581">
        <w:tab/>
      </w:r>
    </w:p>
    <w:p w:rsidR="00A636F3" w:rsidRPr="00BA1581" w:rsidRDefault="00A636F3" w:rsidP="00CB4358">
      <w:r w:rsidRPr="00BA1581">
        <w:t>C)</w:t>
      </w:r>
      <w:r>
        <w:t xml:space="preserve"> Erozyon</w:t>
      </w:r>
      <w:r w:rsidRPr="00BA1581">
        <w:tab/>
      </w:r>
      <w:r w:rsidRPr="00BA1581">
        <w:tab/>
      </w:r>
      <w:r w:rsidRPr="00BA1581">
        <w:tab/>
      </w:r>
      <w:r w:rsidRPr="00BA1581">
        <w:tab/>
      </w:r>
      <w:r>
        <w:tab/>
      </w:r>
      <w:r w:rsidRPr="00BA1581">
        <w:t>D) Sümela Manastırı</w:t>
      </w:r>
    </w:p>
    <w:p w:rsidR="00A636F3" w:rsidRPr="00BA1581" w:rsidRDefault="00A636F3" w:rsidP="00E567E1">
      <w:pPr>
        <w:pStyle w:val="Default"/>
        <w:rPr>
          <w:rFonts w:ascii="Times New Roman" w:hAnsi="Times New Roman" w:cs="Times New Roman"/>
        </w:rPr>
      </w:pPr>
    </w:p>
    <w:p w:rsidR="00A636F3" w:rsidRPr="00BA1581" w:rsidRDefault="00A636F3" w:rsidP="00E567E1">
      <w:pPr>
        <w:ind w:left="735"/>
      </w:pPr>
    </w:p>
    <w:p w:rsidR="00A636F3" w:rsidRPr="00BA1581" w:rsidRDefault="00A636F3" w:rsidP="00BF6184">
      <w:r>
        <w:rPr>
          <w:b/>
        </w:rPr>
        <w:t>5</w:t>
      </w:r>
      <w:r w:rsidRPr="00BA1581">
        <w:rPr>
          <w:b/>
        </w:rPr>
        <w:t xml:space="preserve">.)   </w:t>
      </w:r>
      <w:r w:rsidRPr="00BA1581">
        <w:t xml:space="preserve">Aşağıdakilerden hangisi </w:t>
      </w:r>
      <w:r w:rsidRPr="00BA1581">
        <w:rPr>
          <w:b/>
        </w:rPr>
        <w:t>işlenmiş maddedir?</w:t>
      </w:r>
    </w:p>
    <w:p w:rsidR="00A636F3" w:rsidRPr="00BA1581" w:rsidRDefault="00A636F3" w:rsidP="00BF6184">
      <w:pPr>
        <w:rPr>
          <w:b/>
        </w:rPr>
      </w:pPr>
    </w:p>
    <w:p w:rsidR="00A636F3" w:rsidRPr="00BA1581" w:rsidRDefault="00A636F3" w:rsidP="00BF6184">
      <w:r w:rsidRPr="00BA1581">
        <w:t>A) Pastörize süt</w:t>
      </w:r>
      <w:r w:rsidRPr="00BA1581">
        <w:tab/>
      </w:r>
      <w:r w:rsidRPr="00BA1581">
        <w:tab/>
        <w:t xml:space="preserve">B) Buğday  </w:t>
      </w:r>
      <w:r w:rsidRPr="00BA1581">
        <w:tab/>
      </w:r>
      <w:r w:rsidRPr="00BA1581">
        <w:tab/>
        <w:t>C)</w:t>
      </w:r>
      <w:r>
        <w:t xml:space="preserve"> Ağaç</w:t>
      </w:r>
      <w:r w:rsidRPr="00BA1581">
        <w:tab/>
      </w:r>
      <w:r w:rsidRPr="00BA1581">
        <w:tab/>
        <w:t>D) Mısır</w:t>
      </w:r>
    </w:p>
    <w:p w:rsidR="00A636F3" w:rsidRDefault="00A636F3" w:rsidP="00BF6184">
      <w:pPr>
        <w:rPr>
          <w:b/>
        </w:rPr>
      </w:pPr>
    </w:p>
    <w:p w:rsidR="00A636F3" w:rsidRPr="00BA1581" w:rsidRDefault="00A636F3" w:rsidP="0017530D">
      <w:pPr>
        <w:shd w:val="clear" w:color="auto" w:fill="FFFFFF"/>
        <w:spacing w:line="280" w:lineRule="exact"/>
        <w:ind w:left="284" w:right="50" w:hanging="284"/>
        <w:jc w:val="both"/>
        <w:rPr>
          <w:color w:val="000000"/>
        </w:rPr>
      </w:pPr>
    </w:p>
    <w:p w:rsidR="00A636F3" w:rsidRPr="00BA1581" w:rsidRDefault="00A636F3" w:rsidP="0017530D">
      <w:pPr>
        <w:shd w:val="clear" w:color="auto" w:fill="FFFFFF"/>
        <w:spacing w:line="280" w:lineRule="exact"/>
        <w:ind w:left="284" w:right="50" w:hanging="284"/>
        <w:jc w:val="both"/>
        <w:rPr>
          <w:b/>
          <w:color w:val="000000"/>
        </w:rPr>
      </w:pPr>
      <w:r>
        <w:rPr>
          <w:b/>
          <w:color w:val="000000"/>
        </w:rPr>
        <w:t>6</w:t>
      </w:r>
      <w:r w:rsidRPr="00BA1581">
        <w:rPr>
          <w:b/>
          <w:color w:val="000000"/>
        </w:rPr>
        <w:t>.)</w:t>
      </w:r>
      <w:r w:rsidRPr="00BA1581">
        <w:rPr>
          <w:color w:val="000000"/>
        </w:rPr>
        <w:t xml:space="preserve"> Boş bir </w:t>
      </w:r>
      <w:r>
        <w:rPr>
          <w:color w:val="000000"/>
        </w:rPr>
        <w:t>kap</w:t>
      </w:r>
      <w:r w:rsidRPr="00BA1581">
        <w:rPr>
          <w:color w:val="000000"/>
        </w:rPr>
        <w:t xml:space="preserve"> tartıldığında </w:t>
      </w:r>
      <w:smartTag w:uri="urn:schemas-microsoft-com:office:smarttags" w:element="metricconverter">
        <w:smartTagPr>
          <w:attr w:name="ProductID" w:val="5 kg"/>
        </w:smartTagPr>
        <w:r w:rsidRPr="00BA1581">
          <w:rPr>
            <w:color w:val="000000"/>
          </w:rPr>
          <w:t>5 kg</w:t>
        </w:r>
      </w:smartTag>
      <w:r w:rsidRPr="00BA1581">
        <w:rPr>
          <w:color w:val="000000"/>
        </w:rPr>
        <w:t xml:space="preserve"> gel</w:t>
      </w:r>
      <w:r w:rsidRPr="00BA1581">
        <w:rPr>
          <w:color w:val="000000"/>
        </w:rPr>
        <w:softHyphen/>
        <w:t>mekte, içine bir miktar sirke konu</w:t>
      </w:r>
      <w:r w:rsidRPr="00BA1581">
        <w:rPr>
          <w:color w:val="000000"/>
        </w:rPr>
        <w:softHyphen/>
        <w:t xml:space="preserve">lup tekrar tartıldığında </w:t>
      </w:r>
      <w:smartTag w:uri="urn:schemas-microsoft-com:office:smarttags" w:element="metricconverter">
        <w:smartTagPr>
          <w:attr w:name="ProductID" w:val="27 kg"/>
        </w:smartTagPr>
        <w:r w:rsidRPr="00BA1581">
          <w:rPr>
            <w:color w:val="000000"/>
          </w:rPr>
          <w:t>27 kg</w:t>
        </w:r>
      </w:smartTag>
      <w:r w:rsidRPr="00BA1581">
        <w:rPr>
          <w:color w:val="000000"/>
        </w:rPr>
        <w:t xml:space="preserve"> gel</w:t>
      </w:r>
      <w:r w:rsidRPr="00BA1581">
        <w:rPr>
          <w:color w:val="000000"/>
        </w:rPr>
        <w:softHyphen/>
        <w:t xml:space="preserve">mektedir. Küpe konulan sirke kaç </w:t>
      </w:r>
      <w:r w:rsidRPr="00BA1581">
        <w:rPr>
          <w:b/>
          <w:color w:val="000000"/>
        </w:rPr>
        <w:t>gramdır?</w:t>
      </w:r>
    </w:p>
    <w:p w:rsidR="00A636F3" w:rsidRPr="00BA1581" w:rsidRDefault="00A636F3" w:rsidP="0017530D">
      <w:pPr>
        <w:shd w:val="clear" w:color="auto" w:fill="FFFFFF"/>
        <w:tabs>
          <w:tab w:val="left" w:pos="2038"/>
        </w:tabs>
        <w:spacing w:line="280" w:lineRule="exact"/>
        <w:ind w:left="432"/>
        <w:rPr>
          <w:color w:val="000000"/>
        </w:rPr>
      </w:pPr>
    </w:p>
    <w:p w:rsidR="00A636F3" w:rsidRPr="00BA1581" w:rsidRDefault="00A636F3" w:rsidP="00BA1581">
      <w:pPr>
        <w:shd w:val="clear" w:color="auto" w:fill="FFFFFF"/>
        <w:tabs>
          <w:tab w:val="left" w:pos="2038"/>
        </w:tabs>
        <w:spacing w:line="280" w:lineRule="exact"/>
        <w:rPr>
          <w:color w:val="000000"/>
        </w:rPr>
      </w:pPr>
      <w:r>
        <w:rPr>
          <w:color w:val="000000"/>
        </w:rPr>
        <w:t>A) 22g</w:t>
      </w:r>
      <w:r w:rsidRPr="00BA1581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BA1581">
        <w:rPr>
          <w:color w:val="000000"/>
        </w:rPr>
        <w:t>B) 2200</w:t>
      </w:r>
      <w:r>
        <w:rPr>
          <w:color w:val="000000"/>
        </w:rPr>
        <w:t>g</w:t>
      </w:r>
      <w:r w:rsidRPr="00BA1581">
        <w:rPr>
          <w:color w:val="000000"/>
        </w:rPr>
        <w:t xml:space="preserve">                   C) 22 000</w:t>
      </w:r>
      <w:r>
        <w:rPr>
          <w:color w:val="000000"/>
        </w:rPr>
        <w:t>g</w:t>
      </w:r>
      <w:r w:rsidRPr="00BA1581">
        <w:rPr>
          <w:color w:val="000000"/>
        </w:rPr>
        <w:tab/>
        <w:t xml:space="preserve">              D) 32 000</w:t>
      </w:r>
      <w:r>
        <w:rPr>
          <w:color w:val="000000"/>
        </w:rPr>
        <w:t>g</w:t>
      </w:r>
    </w:p>
    <w:p w:rsidR="00A636F3" w:rsidRPr="00BA1581" w:rsidRDefault="00A636F3" w:rsidP="0017530D">
      <w:pPr>
        <w:ind w:firstLine="708"/>
      </w:pPr>
    </w:p>
    <w:p w:rsidR="00A636F3" w:rsidRPr="00BA1581" w:rsidRDefault="00A636F3" w:rsidP="000C0D6F"/>
    <w:p w:rsidR="00A636F3" w:rsidRPr="00BA1581" w:rsidRDefault="00A636F3" w:rsidP="000C0D6F">
      <w:r>
        <w:rPr>
          <w:b/>
        </w:rPr>
        <w:t>7</w:t>
      </w:r>
      <w:r w:rsidRPr="00BA1581">
        <w:rPr>
          <w:b/>
        </w:rPr>
        <w:t>.)</w:t>
      </w:r>
      <w:r w:rsidRPr="00BA1581">
        <w:t xml:space="preserve"> </w:t>
      </w:r>
      <w:r>
        <w:t xml:space="preserve">  </w:t>
      </w:r>
      <w:r w:rsidRPr="00BA1581">
        <w:t xml:space="preserve">Aşağıdaki maddelerle, bu maddelere ait özelliklerden hangisi </w:t>
      </w:r>
      <w:r w:rsidRPr="00BA1581">
        <w:rPr>
          <w:u w:val="single"/>
        </w:rPr>
        <w:t>yanlış</w:t>
      </w:r>
      <w:r>
        <w:t xml:space="preserve"> eşleştirilmiştir?</w:t>
      </w:r>
    </w:p>
    <w:p w:rsidR="00A636F3" w:rsidRPr="00BA1581" w:rsidRDefault="00A636F3" w:rsidP="000C0D6F">
      <w:r w:rsidRPr="00BA1581">
        <w:t xml:space="preserve">              </w:t>
      </w:r>
    </w:p>
    <w:p w:rsidR="00A636F3" w:rsidRPr="00BA1581" w:rsidRDefault="00A636F3" w:rsidP="00CB4358">
      <w:pPr>
        <w:ind w:firstLine="708"/>
        <w:rPr>
          <w:u w:val="single"/>
        </w:rPr>
      </w:pPr>
      <w:r>
        <w:rPr>
          <w:u w:val="single"/>
        </w:rPr>
        <w:t xml:space="preserve"> </w:t>
      </w:r>
      <w:r w:rsidRPr="00BA1581">
        <w:rPr>
          <w:u w:val="single"/>
        </w:rPr>
        <w:t>Madde</w:t>
      </w:r>
      <w:r w:rsidRPr="00BA1581">
        <w:tab/>
      </w:r>
      <w:r w:rsidRPr="00BA1581">
        <w:tab/>
      </w:r>
      <w:r w:rsidRPr="00BA1581">
        <w:tab/>
        <w:t xml:space="preserve"> </w:t>
      </w:r>
      <w:r w:rsidRPr="00BA1581">
        <w:rPr>
          <w:u w:val="single"/>
        </w:rPr>
        <w:t>Özellikleri</w:t>
      </w:r>
    </w:p>
    <w:p w:rsidR="00A636F3" w:rsidRPr="00BA1581" w:rsidRDefault="00A636F3" w:rsidP="000C0D6F">
      <w:r w:rsidRPr="00BA1581">
        <w:t xml:space="preserve">        A)   </w:t>
      </w:r>
      <w:r>
        <w:t>Tahta</w:t>
      </w:r>
      <w:r w:rsidRPr="00BA1581">
        <w:tab/>
      </w:r>
      <w:r w:rsidRPr="00BA1581">
        <w:tab/>
      </w:r>
      <w:r w:rsidRPr="00BA1581">
        <w:tab/>
        <w:t>Mat, sert</w:t>
      </w:r>
    </w:p>
    <w:p w:rsidR="00A636F3" w:rsidRPr="00BA1581" w:rsidRDefault="00A636F3" w:rsidP="000C0D6F">
      <w:r w:rsidRPr="00BA1581">
        <w:t xml:space="preserve">        B)   Pamuk</w:t>
      </w:r>
      <w:r w:rsidRPr="00BA1581">
        <w:tab/>
      </w:r>
      <w:r w:rsidRPr="00BA1581">
        <w:tab/>
      </w:r>
      <w:r w:rsidRPr="00BA1581">
        <w:tab/>
        <w:t>Yumuşak, suyu çeken</w:t>
      </w:r>
    </w:p>
    <w:p w:rsidR="00A636F3" w:rsidRPr="00BA1581" w:rsidRDefault="00A636F3" w:rsidP="000C0D6F">
      <w:r>
        <w:t xml:space="preserve">        C</w:t>
      </w:r>
      <w:r w:rsidRPr="00BA1581">
        <w:t>)   Ayna</w:t>
      </w:r>
      <w:r w:rsidRPr="00BA1581">
        <w:tab/>
      </w:r>
      <w:r w:rsidRPr="00BA1581">
        <w:tab/>
      </w:r>
      <w:r w:rsidRPr="00BA1581">
        <w:tab/>
        <w:t>Pürüzsüz, kırılgan</w:t>
      </w:r>
    </w:p>
    <w:p w:rsidR="00A636F3" w:rsidRPr="00BA1581" w:rsidRDefault="00A636F3" w:rsidP="00AF27DA">
      <w:r>
        <w:t xml:space="preserve">        D</w:t>
      </w:r>
      <w:r w:rsidRPr="00BA1581">
        <w:t>)   Cam</w:t>
      </w:r>
      <w:r w:rsidRPr="00BA1581">
        <w:tab/>
      </w:r>
      <w:r w:rsidRPr="00BA1581">
        <w:tab/>
      </w:r>
      <w:r w:rsidRPr="00BA1581">
        <w:tab/>
      </w:r>
      <w:r w:rsidRPr="00BA1581">
        <w:tab/>
        <w:t>Opak, kırılgan</w:t>
      </w:r>
    </w:p>
    <w:p w:rsidR="00A636F3" w:rsidRDefault="00A636F3" w:rsidP="00E567E1">
      <w:pPr>
        <w:rPr>
          <w:b/>
        </w:rPr>
      </w:pPr>
    </w:p>
    <w:p w:rsidR="00A636F3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  <w:r>
        <w:rPr>
          <w:b/>
        </w:rPr>
        <w:t>8</w:t>
      </w:r>
      <w:r w:rsidRPr="00BA1581">
        <w:rPr>
          <w:b/>
        </w:rPr>
        <w:t xml:space="preserve">.)  </w:t>
      </w:r>
    </w:p>
    <w:p w:rsidR="00A636F3" w:rsidRPr="00BA1581" w:rsidRDefault="00A636F3" w:rsidP="00E567E1">
      <w:pPr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margin-left:42.3pt;margin-top:1pt;width:161.25pt;height:74.25pt;z-index:251657728;visibility:visible">
            <v:imagedata r:id="rId5" o:title=""/>
          </v:shape>
        </w:pict>
      </w: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Default="00A636F3" w:rsidP="00BA1581">
      <w:pPr>
        <w:ind w:firstLine="360"/>
      </w:pPr>
    </w:p>
    <w:p w:rsidR="00A636F3" w:rsidRPr="00BA1581" w:rsidRDefault="00A636F3" w:rsidP="00BA1581">
      <w:pPr>
        <w:ind w:firstLine="360"/>
      </w:pPr>
      <w:r w:rsidRPr="00BA1581">
        <w:t>Yukarıda konserve kutusunun üzerindeki brüt ve dara bilgileri yer almaktadır. Buna göre, bezelye konservesinin net kütlesi kaç gramdır?</w:t>
      </w:r>
    </w:p>
    <w:p w:rsidR="00A636F3" w:rsidRPr="00BA1581" w:rsidRDefault="00A636F3" w:rsidP="00E567E1"/>
    <w:p w:rsidR="00A636F3" w:rsidRPr="00BA1581" w:rsidRDefault="00A636F3" w:rsidP="00E567E1">
      <w:pPr>
        <w:pStyle w:val="ListParagraph"/>
        <w:numPr>
          <w:ilvl w:val="0"/>
          <w:numId w:val="12"/>
        </w:numPr>
      </w:pPr>
      <w:r w:rsidRPr="00BA1581">
        <w:t>950g</w:t>
      </w:r>
      <w:r w:rsidRPr="00BA1581">
        <w:tab/>
      </w:r>
      <w:r w:rsidRPr="00BA1581">
        <w:tab/>
        <w:t>B) 1050g</w:t>
      </w:r>
      <w:r w:rsidRPr="00BA1581">
        <w:tab/>
      </w:r>
      <w:r w:rsidRPr="00BA1581">
        <w:tab/>
        <w:t>C) 1100g</w:t>
      </w:r>
      <w:r w:rsidRPr="00BA1581">
        <w:tab/>
      </w:r>
      <w:r w:rsidRPr="00BA1581">
        <w:tab/>
        <w:t>D) 1350g</w:t>
      </w:r>
    </w:p>
    <w:p w:rsidR="00A636F3" w:rsidRDefault="00A636F3" w:rsidP="00E567E1">
      <w:pPr>
        <w:rPr>
          <w:b/>
        </w:rPr>
      </w:pPr>
    </w:p>
    <w:p w:rsidR="00A636F3" w:rsidRDefault="00A636F3" w:rsidP="00BA1581">
      <w:pPr>
        <w:rPr>
          <w:b/>
        </w:rPr>
      </w:pPr>
    </w:p>
    <w:p w:rsidR="00A636F3" w:rsidRDefault="00A636F3" w:rsidP="00BA1581">
      <w:pPr>
        <w:rPr>
          <w:b/>
        </w:rPr>
      </w:pPr>
    </w:p>
    <w:p w:rsidR="00A636F3" w:rsidRPr="00BA1581" w:rsidRDefault="00A636F3" w:rsidP="00BA1581">
      <w:pPr>
        <w:rPr>
          <w:b/>
          <w:u w:val="single"/>
        </w:rPr>
      </w:pPr>
      <w:r>
        <w:rPr>
          <w:b/>
        </w:rPr>
        <w:t>9</w:t>
      </w:r>
      <w:r w:rsidRPr="00BA1581">
        <w:rPr>
          <w:b/>
        </w:rPr>
        <w:t xml:space="preserve">.) </w:t>
      </w:r>
      <w:r w:rsidRPr="00BA1581">
        <w:t xml:space="preserve">Aşağıdaki eşitliklerden hangisi </w:t>
      </w:r>
      <w:r w:rsidRPr="00BA1581">
        <w:rPr>
          <w:b/>
          <w:u w:val="single"/>
        </w:rPr>
        <w:t>doğrudur?</w:t>
      </w:r>
    </w:p>
    <w:p w:rsidR="00A636F3" w:rsidRPr="00BA1581" w:rsidRDefault="00A636F3" w:rsidP="00BA1581"/>
    <w:p w:rsidR="00A636F3" w:rsidRPr="00BA1581" w:rsidRDefault="00A636F3" w:rsidP="00BA1581">
      <w:r w:rsidRPr="00BA1581">
        <w:t xml:space="preserve">A) </w:t>
      </w:r>
      <w:smartTag w:uri="urn:schemas-microsoft-com:office:smarttags" w:element="metricconverter">
        <w:smartTagPr>
          <w:attr w:name="ProductID" w:val="2 kg"/>
        </w:smartTagPr>
        <w:r>
          <w:t>2 kg</w:t>
        </w:r>
      </w:smartTag>
      <w:r>
        <w:t xml:space="preserve"> = </w:t>
      </w:r>
      <w:smartTag w:uri="urn:schemas-microsoft-com:office:smarttags" w:element="metricconverter">
        <w:smartTagPr>
          <w:attr w:name="ProductID" w:val="200 g"/>
        </w:smartTagPr>
        <w:r>
          <w:t>200 g</w:t>
        </w:r>
      </w:smartTag>
      <w:r>
        <w:tab/>
        <w:t xml:space="preserve">B) </w:t>
      </w:r>
      <w:smartTag w:uri="urn:schemas-microsoft-com:office:smarttags" w:element="metricconverter">
        <w:smartTagPr>
          <w:attr w:name="ProductID" w:val="20 L"/>
        </w:smartTagPr>
        <w:r>
          <w:t>2</w:t>
        </w:r>
        <w:r w:rsidRPr="00BA1581">
          <w:t>0 L</w:t>
        </w:r>
      </w:smartTag>
      <w:r>
        <w:t xml:space="preserve"> = 2</w:t>
      </w:r>
      <w:r w:rsidRPr="00BA1581">
        <w:t xml:space="preserve">000 mL </w:t>
      </w:r>
      <w:r>
        <w:tab/>
      </w:r>
      <w:r w:rsidRPr="00BA1581">
        <w:t xml:space="preserve">C) </w:t>
      </w:r>
      <w:smartTag w:uri="urn:schemas-microsoft-com:office:smarttags" w:element="metricconverter">
        <w:smartTagPr>
          <w:attr w:name="ProductID" w:val="8 L"/>
        </w:smartTagPr>
        <w:r w:rsidRPr="00BA1581">
          <w:t>8 L</w:t>
        </w:r>
      </w:smartTag>
      <w:r w:rsidRPr="00BA1581">
        <w:t xml:space="preserve"> = 8000 mL</w:t>
      </w:r>
      <w:r>
        <w:t xml:space="preserve"> </w:t>
      </w:r>
      <w:r>
        <w:tab/>
      </w:r>
      <w:r w:rsidRPr="00BA1581">
        <w:t xml:space="preserve">D) </w:t>
      </w:r>
      <w:smartTag w:uri="urn:schemas-microsoft-com:office:smarttags" w:element="metricconverter">
        <w:smartTagPr>
          <w:attr w:name="ProductID" w:val="4000 g"/>
        </w:smartTagPr>
        <w:r w:rsidRPr="00BA1581">
          <w:t>4000 g</w:t>
        </w:r>
      </w:smartTag>
      <w:r w:rsidRPr="00BA1581">
        <w:t xml:space="preserve"> = </w:t>
      </w:r>
      <w:smartTag w:uri="urn:schemas-microsoft-com:office:smarttags" w:element="metricconverter">
        <w:smartTagPr>
          <w:attr w:name="ProductID" w:val="40 kg"/>
        </w:smartTagPr>
        <w:r w:rsidRPr="00BA1581">
          <w:t>40 kg</w:t>
        </w:r>
      </w:smartTag>
    </w:p>
    <w:p w:rsidR="00A636F3" w:rsidRDefault="00A636F3" w:rsidP="00E567E1">
      <w:pPr>
        <w:rPr>
          <w:b/>
        </w:rPr>
      </w:pPr>
    </w:p>
    <w:p w:rsidR="00A636F3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0C0D6F">
      <w:r>
        <w:rPr>
          <w:b/>
        </w:rPr>
        <w:t>10</w:t>
      </w:r>
      <w:r w:rsidRPr="00BA1581">
        <w:rPr>
          <w:b/>
        </w:rPr>
        <w:t>.)</w:t>
      </w:r>
      <w:r w:rsidRPr="00BA1581">
        <w:t xml:space="preserve"> </w:t>
      </w:r>
      <w:r>
        <w:t xml:space="preserve">Ceren </w:t>
      </w:r>
      <w:r w:rsidRPr="00BA1581">
        <w:t>derin dondurucudan çıkardığı buzun bir süre sonra su haline geldiğini gördü.</w:t>
      </w:r>
    </w:p>
    <w:p w:rsidR="00A636F3" w:rsidRPr="00BA1581" w:rsidRDefault="00A636F3" w:rsidP="000C0D6F">
      <w:r w:rsidRPr="00BA1581">
        <w:t xml:space="preserve">        </w:t>
      </w:r>
      <w:r>
        <w:t>Sizce b</w:t>
      </w:r>
      <w:r w:rsidRPr="00BA1581">
        <w:t xml:space="preserve">u olayın sebebi nedir? </w:t>
      </w:r>
    </w:p>
    <w:p w:rsidR="00A636F3" w:rsidRPr="00BA1581" w:rsidRDefault="00A636F3" w:rsidP="000C0D6F"/>
    <w:p w:rsidR="00A636F3" w:rsidRPr="00BA1581" w:rsidRDefault="00A636F3" w:rsidP="00CB4358">
      <w:r w:rsidRPr="00BA1581">
        <w:t xml:space="preserve">     A) Buz ısı vererek su haline gelmiştir.</w:t>
      </w:r>
      <w:r w:rsidRPr="00BA1581">
        <w:br/>
        <w:t xml:space="preserve">     B) Buz ısı alarak su haline gelmiştir.</w:t>
      </w:r>
      <w:r w:rsidRPr="00BA1581">
        <w:br/>
        <w:t xml:space="preserve">     C) Buz buharlaşarak su haline gelmiştir.</w:t>
      </w:r>
      <w:r w:rsidRPr="00BA1581">
        <w:br/>
        <w:t xml:space="preserve">     D) Buz yoğunlaşarak su haline gelmiştir.</w:t>
      </w:r>
    </w:p>
    <w:p w:rsidR="00A636F3" w:rsidRDefault="00A636F3" w:rsidP="00E567E1">
      <w:pPr>
        <w:rPr>
          <w:b/>
        </w:rPr>
      </w:pPr>
    </w:p>
    <w:p w:rsidR="00A636F3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  <w:r>
        <w:rPr>
          <w:noProof/>
        </w:rPr>
        <w:pict>
          <v:shape id="Resim 5" o:spid="_x0000_s1027" type="#_x0000_t75" style="position:absolute;margin-left:34.8pt;margin-top:3.35pt;width:152.25pt;height:97.5pt;z-index:251656704;visibility:visible">
            <v:imagedata r:id="rId6" o:title=""/>
          </v:shape>
        </w:pict>
      </w:r>
      <w:r>
        <w:rPr>
          <w:b/>
        </w:rPr>
        <w:t>11</w:t>
      </w:r>
      <w:r w:rsidRPr="00BA1581">
        <w:rPr>
          <w:b/>
        </w:rPr>
        <w:t xml:space="preserve">.) </w:t>
      </w: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Default="00A636F3" w:rsidP="00BA1581">
      <w:pPr>
        <w:ind w:firstLine="360"/>
      </w:pPr>
      <w:r w:rsidRPr="00BA1581">
        <w:t xml:space="preserve">Şekil 1’deki dereceli silindirin içerisine bir bilye atınca Şekil </w:t>
      </w:r>
      <w:smartTag w:uri="urn:schemas-microsoft-com:office:smarttags" w:element="metricconverter">
        <w:smartTagPr>
          <w:attr w:name="ProductID" w:val="2’"/>
        </w:smartTagPr>
        <w:r w:rsidRPr="00BA1581">
          <w:t>2’</w:t>
        </w:r>
      </w:smartTag>
      <w:r w:rsidRPr="00BA1581">
        <w:t xml:space="preserve"> deki gibi oluyor.  Buna göre bilyenin hacmi kaç mililitredir?</w:t>
      </w:r>
    </w:p>
    <w:p w:rsidR="00A636F3" w:rsidRPr="00BA1581" w:rsidRDefault="00A636F3" w:rsidP="00BA1581">
      <w:pPr>
        <w:ind w:firstLine="360"/>
      </w:pPr>
    </w:p>
    <w:p w:rsidR="00A636F3" w:rsidRPr="00BA1581" w:rsidRDefault="00A636F3" w:rsidP="00E567E1">
      <w:pPr>
        <w:pStyle w:val="ListParagraph"/>
        <w:numPr>
          <w:ilvl w:val="0"/>
          <w:numId w:val="13"/>
        </w:numPr>
      </w:pPr>
      <w:r w:rsidRPr="00BA1581">
        <w:t>20</w:t>
      </w:r>
      <w:r w:rsidRPr="00BA1581">
        <w:tab/>
      </w:r>
      <w:r w:rsidRPr="00BA1581">
        <w:tab/>
      </w:r>
      <w:r>
        <w:tab/>
      </w:r>
      <w:r w:rsidRPr="00BA1581">
        <w:t>B) 40</w:t>
      </w:r>
      <w:r w:rsidRPr="00BA1581">
        <w:tab/>
      </w:r>
      <w:r w:rsidRPr="00BA1581">
        <w:tab/>
      </w:r>
      <w:r>
        <w:tab/>
      </w:r>
      <w:r w:rsidRPr="00BA1581">
        <w:t>C) 60</w:t>
      </w:r>
      <w:r w:rsidRPr="00BA1581">
        <w:tab/>
      </w:r>
      <w:r w:rsidRPr="00BA1581">
        <w:tab/>
      </w:r>
      <w:r>
        <w:tab/>
      </w:r>
      <w:r w:rsidRPr="00BA1581">
        <w:t>D) 80</w:t>
      </w:r>
    </w:p>
    <w:p w:rsidR="00A636F3" w:rsidRPr="00BA1581" w:rsidRDefault="00A636F3" w:rsidP="00E567E1">
      <w:pPr>
        <w:rPr>
          <w:b/>
        </w:rPr>
      </w:pPr>
    </w:p>
    <w:p w:rsidR="00A636F3" w:rsidRPr="00BA1581" w:rsidRDefault="00A636F3" w:rsidP="00E567E1">
      <w:pPr>
        <w:rPr>
          <w:b/>
        </w:rPr>
      </w:pPr>
    </w:p>
    <w:p w:rsidR="00A636F3" w:rsidRDefault="00A636F3" w:rsidP="00E567E1">
      <w:r>
        <w:rPr>
          <w:b/>
        </w:rPr>
        <w:t>12</w:t>
      </w:r>
      <w:r w:rsidRPr="00BA1581">
        <w:rPr>
          <w:b/>
        </w:rPr>
        <w:t>.)</w:t>
      </w:r>
      <w:r>
        <w:rPr>
          <w:b/>
        </w:rPr>
        <w:t xml:space="preserve">   </w:t>
      </w:r>
      <w:r w:rsidRPr="00BA1581">
        <w:t>Aşağıdaki tabloda çeşitli maddelerin kütleleri verilmiştir. kg/ g dönüşümlerinden hangisi</w:t>
      </w:r>
    </w:p>
    <w:p w:rsidR="00A636F3" w:rsidRPr="00BA1581" w:rsidRDefault="00A636F3" w:rsidP="00E567E1">
      <w:r>
        <w:t xml:space="preserve">         </w:t>
      </w:r>
      <w:r w:rsidRPr="00BA1581">
        <w:t xml:space="preserve"> yanlıştır?</w:t>
      </w:r>
    </w:p>
    <w:p w:rsidR="00A636F3" w:rsidRPr="00BA1581" w:rsidRDefault="00A636F3" w:rsidP="00E567E1">
      <w:pPr>
        <w:rPr>
          <w:b/>
        </w:rPr>
      </w:pPr>
      <w:r w:rsidRPr="00BA1581">
        <w:rPr>
          <w:b/>
        </w:rPr>
        <w:tab/>
      </w:r>
      <w:r w:rsidRPr="00BA1581">
        <w:rPr>
          <w:b/>
        </w:rPr>
        <w:tab/>
      </w:r>
      <w:r w:rsidRPr="00BA1581">
        <w:rPr>
          <w:b/>
        </w:rPr>
        <w:tab/>
      </w:r>
      <w:r w:rsidRPr="00BA1581">
        <w:rPr>
          <w:b/>
        </w:rPr>
        <w:tab/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0"/>
        <w:gridCol w:w="1497"/>
        <w:gridCol w:w="1559"/>
        <w:gridCol w:w="1417"/>
      </w:tblGrid>
      <w:tr w:rsidR="00A636F3" w:rsidRPr="00BA1581" w:rsidTr="00DC2C08">
        <w:tc>
          <w:tcPr>
            <w:tcW w:w="449" w:type="dxa"/>
          </w:tcPr>
          <w:p w:rsidR="00A636F3" w:rsidRPr="00DC2C08" w:rsidRDefault="00A636F3" w:rsidP="00E567E1">
            <w:pPr>
              <w:rPr>
                <w:b/>
              </w:rPr>
            </w:pPr>
          </w:p>
        </w:tc>
        <w:tc>
          <w:tcPr>
            <w:tcW w:w="1463" w:type="dxa"/>
          </w:tcPr>
          <w:p w:rsidR="00A636F3" w:rsidRPr="00DC2C08" w:rsidRDefault="00A636F3" w:rsidP="00E567E1">
            <w:pPr>
              <w:rPr>
                <w:b/>
              </w:rPr>
            </w:pPr>
            <w:r w:rsidRPr="00DC2C08">
              <w:rPr>
                <w:b/>
              </w:rPr>
              <w:t>Maddenin Adı</w:t>
            </w:r>
          </w:p>
        </w:tc>
        <w:tc>
          <w:tcPr>
            <w:tcW w:w="1559" w:type="dxa"/>
          </w:tcPr>
          <w:p w:rsidR="00A636F3" w:rsidRPr="00DC2C08" w:rsidRDefault="00A636F3" w:rsidP="00E567E1">
            <w:pPr>
              <w:rPr>
                <w:b/>
              </w:rPr>
            </w:pPr>
            <w:r w:rsidRPr="00DC2C08">
              <w:rPr>
                <w:b/>
              </w:rPr>
              <w:t>Kilogram (kg)</w:t>
            </w:r>
          </w:p>
        </w:tc>
        <w:tc>
          <w:tcPr>
            <w:tcW w:w="1417" w:type="dxa"/>
          </w:tcPr>
          <w:p w:rsidR="00A636F3" w:rsidRPr="00DC2C08" w:rsidRDefault="00A636F3" w:rsidP="00E567E1">
            <w:pPr>
              <w:rPr>
                <w:b/>
              </w:rPr>
            </w:pPr>
            <w:r w:rsidRPr="00DC2C08">
              <w:rPr>
                <w:b/>
              </w:rPr>
              <w:t>Gram (g)</w:t>
            </w:r>
          </w:p>
        </w:tc>
      </w:tr>
      <w:tr w:rsidR="00A636F3" w:rsidRPr="00BA1581" w:rsidTr="00DC2C08">
        <w:tc>
          <w:tcPr>
            <w:tcW w:w="449" w:type="dxa"/>
          </w:tcPr>
          <w:p w:rsidR="00A636F3" w:rsidRPr="00BA1581" w:rsidRDefault="00A636F3" w:rsidP="00E567E1">
            <w:r w:rsidRPr="00BA1581">
              <w:t>A)</w:t>
            </w:r>
          </w:p>
        </w:tc>
        <w:tc>
          <w:tcPr>
            <w:tcW w:w="1463" w:type="dxa"/>
          </w:tcPr>
          <w:p w:rsidR="00A636F3" w:rsidRPr="00BA1581" w:rsidRDefault="00A636F3" w:rsidP="00E567E1">
            <w:r w:rsidRPr="00BA1581">
              <w:t>PORTAKAL</w:t>
            </w:r>
          </w:p>
        </w:tc>
        <w:tc>
          <w:tcPr>
            <w:tcW w:w="1559" w:type="dxa"/>
          </w:tcPr>
          <w:p w:rsidR="00A636F3" w:rsidRPr="00BA1581" w:rsidRDefault="00A636F3" w:rsidP="00DC2C08">
            <w:pPr>
              <w:jc w:val="center"/>
            </w:pPr>
            <w:r w:rsidRPr="00BA1581">
              <w:t>4</w:t>
            </w:r>
          </w:p>
        </w:tc>
        <w:tc>
          <w:tcPr>
            <w:tcW w:w="1417" w:type="dxa"/>
          </w:tcPr>
          <w:p w:rsidR="00A636F3" w:rsidRPr="00BA1581" w:rsidRDefault="00A636F3" w:rsidP="00DC2C08">
            <w:pPr>
              <w:jc w:val="center"/>
            </w:pPr>
            <w:r w:rsidRPr="00BA1581">
              <w:t xml:space="preserve">   4 000</w:t>
            </w:r>
          </w:p>
        </w:tc>
      </w:tr>
      <w:tr w:rsidR="00A636F3" w:rsidRPr="00BA1581" w:rsidTr="00DC2C08">
        <w:tc>
          <w:tcPr>
            <w:tcW w:w="449" w:type="dxa"/>
          </w:tcPr>
          <w:p w:rsidR="00A636F3" w:rsidRPr="00BA1581" w:rsidRDefault="00A636F3" w:rsidP="00E567E1">
            <w:r w:rsidRPr="00BA1581">
              <w:t>B)</w:t>
            </w:r>
          </w:p>
        </w:tc>
        <w:tc>
          <w:tcPr>
            <w:tcW w:w="1463" w:type="dxa"/>
          </w:tcPr>
          <w:p w:rsidR="00A636F3" w:rsidRPr="00BA1581" w:rsidRDefault="00A636F3" w:rsidP="00E567E1">
            <w:r w:rsidRPr="00BA1581">
              <w:t>KUM</w:t>
            </w:r>
          </w:p>
        </w:tc>
        <w:tc>
          <w:tcPr>
            <w:tcW w:w="1559" w:type="dxa"/>
          </w:tcPr>
          <w:p w:rsidR="00A636F3" w:rsidRPr="00BA1581" w:rsidRDefault="00A636F3" w:rsidP="00DC2C08">
            <w:pPr>
              <w:jc w:val="center"/>
            </w:pPr>
            <w:r w:rsidRPr="00BA1581">
              <w:t>330</w:t>
            </w:r>
          </w:p>
        </w:tc>
        <w:tc>
          <w:tcPr>
            <w:tcW w:w="1417" w:type="dxa"/>
          </w:tcPr>
          <w:p w:rsidR="00A636F3" w:rsidRPr="00BA1581" w:rsidRDefault="00A636F3" w:rsidP="00DC2C08">
            <w:pPr>
              <w:jc w:val="center"/>
            </w:pPr>
            <w:r w:rsidRPr="00BA1581">
              <w:t xml:space="preserve">  33 000</w:t>
            </w:r>
          </w:p>
        </w:tc>
      </w:tr>
      <w:tr w:rsidR="00A636F3" w:rsidRPr="00BA1581" w:rsidTr="00DC2C08">
        <w:tc>
          <w:tcPr>
            <w:tcW w:w="449" w:type="dxa"/>
          </w:tcPr>
          <w:p w:rsidR="00A636F3" w:rsidRPr="00BA1581" w:rsidRDefault="00A636F3" w:rsidP="00E567E1">
            <w:r w:rsidRPr="00BA1581">
              <w:t>C)</w:t>
            </w:r>
          </w:p>
        </w:tc>
        <w:tc>
          <w:tcPr>
            <w:tcW w:w="1463" w:type="dxa"/>
          </w:tcPr>
          <w:p w:rsidR="00A636F3" w:rsidRPr="00BA1581" w:rsidRDefault="00A636F3" w:rsidP="00E567E1">
            <w:r w:rsidRPr="00BA1581">
              <w:t>ÇİMENTO</w:t>
            </w:r>
          </w:p>
        </w:tc>
        <w:tc>
          <w:tcPr>
            <w:tcW w:w="1559" w:type="dxa"/>
          </w:tcPr>
          <w:p w:rsidR="00A636F3" w:rsidRPr="00BA1581" w:rsidRDefault="00A636F3" w:rsidP="00DC2C08">
            <w:pPr>
              <w:jc w:val="center"/>
            </w:pPr>
            <w:r w:rsidRPr="00BA1581">
              <w:t>460</w:t>
            </w:r>
          </w:p>
        </w:tc>
        <w:tc>
          <w:tcPr>
            <w:tcW w:w="1417" w:type="dxa"/>
          </w:tcPr>
          <w:p w:rsidR="00A636F3" w:rsidRPr="00BA1581" w:rsidRDefault="00A636F3" w:rsidP="00DC2C08">
            <w:pPr>
              <w:jc w:val="center"/>
            </w:pPr>
            <w:r w:rsidRPr="00BA1581">
              <w:t>460 000</w:t>
            </w:r>
          </w:p>
        </w:tc>
      </w:tr>
      <w:tr w:rsidR="00A636F3" w:rsidRPr="00BA1581" w:rsidTr="00DC2C08">
        <w:tc>
          <w:tcPr>
            <w:tcW w:w="449" w:type="dxa"/>
          </w:tcPr>
          <w:p w:rsidR="00A636F3" w:rsidRPr="00BA1581" w:rsidRDefault="00A636F3" w:rsidP="00E567E1">
            <w:r w:rsidRPr="00BA1581">
              <w:t>D)</w:t>
            </w:r>
          </w:p>
        </w:tc>
        <w:tc>
          <w:tcPr>
            <w:tcW w:w="1463" w:type="dxa"/>
          </w:tcPr>
          <w:p w:rsidR="00A636F3" w:rsidRPr="00BA1581" w:rsidRDefault="00A636F3" w:rsidP="00E567E1">
            <w:r w:rsidRPr="00BA1581">
              <w:t>ÇİLEK</w:t>
            </w:r>
          </w:p>
        </w:tc>
        <w:tc>
          <w:tcPr>
            <w:tcW w:w="1559" w:type="dxa"/>
          </w:tcPr>
          <w:p w:rsidR="00A636F3" w:rsidRPr="00BA1581" w:rsidRDefault="00A636F3" w:rsidP="00DC2C08">
            <w:pPr>
              <w:jc w:val="center"/>
            </w:pPr>
            <w:r w:rsidRPr="00BA1581">
              <w:t>10</w:t>
            </w:r>
          </w:p>
        </w:tc>
        <w:tc>
          <w:tcPr>
            <w:tcW w:w="1417" w:type="dxa"/>
          </w:tcPr>
          <w:p w:rsidR="00A636F3" w:rsidRPr="00BA1581" w:rsidRDefault="00A636F3" w:rsidP="00DC2C08">
            <w:pPr>
              <w:jc w:val="center"/>
            </w:pPr>
            <w:r w:rsidRPr="00BA1581">
              <w:t xml:space="preserve"> 10 000</w:t>
            </w:r>
          </w:p>
        </w:tc>
      </w:tr>
    </w:tbl>
    <w:p w:rsidR="00A636F3" w:rsidRDefault="00A636F3" w:rsidP="00BA1581"/>
    <w:p w:rsidR="00A636F3" w:rsidRPr="00BA1581" w:rsidRDefault="00A636F3" w:rsidP="00BA1581"/>
    <w:p w:rsidR="00A636F3" w:rsidRPr="00BA1581" w:rsidRDefault="00A636F3" w:rsidP="00BA1581">
      <w:pPr>
        <w:rPr>
          <w:b/>
        </w:rPr>
      </w:pPr>
      <w:r>
        <w:rPr>
          <w:noProof/>
        </w:rPr>
        <w:pict>
          <v:shape id="Resim 1" o:spid="_x0000_s1028" type="#_x0000_t75" alt="Scan10019" style="position:absolute;margin-left:97.8pt;margin-top:5.55pt;width:138pt;height:91.5pt;z-index:251658752;visibility:visible">
            <v:imagedata r:id="rId7" o:title=""/>
          </v:shape>
        </w:pict>
      </w:r>
      <w:r w:rsidRPr="00BA1581">
        <w:rPr>
          <w:b/>
        </w:rPr>
        <w:t>13.)</w:t>
      </w:r>
    </w:p>
    <w:p w:rsidR="00A636F3" w:rsidRPr="00BA1581" w:rsidRDefault="00A636F3" w:rsidP="00BA1581"/>
    <w:p w:rsidR="00A636F3" w:rsidRPr="00BA1581" w:rsidRDefault="00A636F3" w:rsidP="00BA1581"/>
    <w:p w:rsidR="00A636F3" w:rsidRPr="00BA1581" w:rsidRDefault="00A636F3" w:rsidP="00BA1581"/>
    <w:p w:rsidR="00A636F3" w:rsidRDefault="00A636F3" w:rsidP="00BA1581"/>
    <w:p w:rsidR="00A636F3" w:rsidRDefault="00A636F3" w:rsidP="00BA1581"/>
    <w:p w:rsidR="00A636F3" w:rsidRDefault="00A636F3" w:rsidP="00BA1581"/>
    <w:p w:rsidR="00A636F3" w:rsidRPr="00BA1581" w:rsidRDefault="00A636F3" w:rsidP="00BA1581"/>
    <w:p w:rsidR="00A636F3" w:rsidRDefault="00A636F3" w:rsidP="007D3AE0">
      <w:pPr>
        <w:ind w:firstLine="360"/>
        <w:rPr>
          <w:b/>
          <w:u w:val="single"/>
        </w:rPr>
      </w:pPr>
      <w:r>
        <w:t>Bulut,</w:t>
      </w:r>
      <w:r w:rsidRPr="00BA1581">
        <w:t xml:space="preserve"> sıcaklığı </w:t>
      </w:r>
      <w:r>
        <w:rPr>
          <w:rFonts w:ascii="Arial" w:hAnsi="Arial" w:cs="Arial"/>
          <w:sz w:val="20"/>
          <w:szCs w:val="20"/>
        </w:rPr>
        <w:t>50</w:t>
      </w:r>
      <w:r>
        <w:rPr>
          <w:rFonts w:ascii="Arial" w:hAnsi="Arial" w:cs="Arial"/>
          <w:sz w:val="20"/>
          <w:szCs w:val="20"/>
          <w:vertAlign w:val="superscript"/>
        </w:rPr>
        <w:t>o</w:t>
      </w:r>
      <w:r w:rsidRPr="00BA1581">
        <w:t xml:space="preserve"> derece olan su içine II. şekildeki gibi buz atarak bir süre bekliyor. Sonra suyun sıcaklığını ölçüyor.</w:t>
      </w:r>
      <w:r w:rsidRPr="00A52BD5">
        <w:t xml:space="preserve"> Size göre </w:t>
      </w:r>
      <w:r>
        <w:t>Bulut</w:t>
      </w:r>
      <w:r w:rsidRPr="00A52BD5">
        <w:t>, termometrede aşağıdaki sıcaklıklardan hangisini</w:t>
      </w:r>
      <w:r w:rsidRPr="00BA1581">
        <w:rPr>
          <w:b/>
        </w:rPr>
        <w:t xml:space="preserve"> </w:t>
      </w:r>
      <w:r w:rsidRPr="00BA1581">
        <w:rPr>
          <w:b/>
          <w:u w:val="single"/>
        </w:rPr>
        <w:t>okuyamaz?</w:t>
      </w:r>
      <w:r>
        <w:rPr>
          <w:b/>
          <w:u w:val="single"/>
        </w:rPr>
        <w:t xml:space="preserve">     </w:t>
      </w:r>
    </w:p>
    <w:p w:rsidR="00A636F3" w:rsidRPr="00BA1581" w:rsidRDefault="00A636F3" w:rsidP="00BA1581">
      <w:pPr>
        <w:ind w:firstLine="708"/>
      </w:pPr>
    </w:p>
    <w:p w:rsidR="00A636F3" w:rsidRPr="00A52BD5" w:rsidRDefault="00A636F3" w:rsidP="00A52BD5">
      <w:pPr>
        <w:ind w:left="360"/>
        <w:rPr>
          <w:b/>
        </w:rPr>
      </w:pPr>
    </w:p>
    <w:p w:rsidR="00A636F3" w:rsidRPr="00A52BD5" w:rsidRDefault="00A636F3" w:rsidP="00A52BD5">
      <w:pPr>
        <w:pStyle w:val="ListParagraph"/>
        <w:numPr>
          <w:ilvl w:val="0"/>
          <w:numId w:val="19"/>
        </w:numPr>
      </w:pPr>
      <w:r w:rsidRPr="00A52BD5">
        <w:t xml:space="preserve"> </w:t>
      </w:r>
      <w:r w:rsidRPr="00A52BD5">
        <w:rPr>
          <w:rFonts w:ascii="Arial" w:hAnsi="Arial" w:cs="Arial"/>
        </w:rPr>
        <w:t>20</w:t>
      </w:r>
      <w:r w:rsidRPr="00A52BD5">
        <w:rPr>
          <w:rFonts w:ascii="Arial" w:hAnsi="Arial" w:cs="Arial"/>
          <w:vertAlign w:val="superscript"/>
        </w:rPr>
        <w:t>o</w:t>
      </w:r>
      <w:r w:rsidRPr="00A52BD5">
        <w:t xml:space="preserve">                 </w:t>
      </w:r>
      <w:r>
        <w:tab/>
      </w:r>
      <w:r w:rsidRPr="00A52BD5">
        <w:t>B)</w:t>
      </w:r>
      <w:r w:rsidRPr="00A52BD5">
        <w:rPr>
          <w:rFonts w:ascii="Arial" w:hAnsi="Arial" w:cs="Arial"/>
        </w:rPr>
        <w:t xml:space="preserve"> 30</w:t>
      </w:r>
      <w:r w:rsidRPr="00A52BD5">
        <w:rPr>
          <w:rFonts w:ascii="Arial" w:hAnsi="Arial" w:cs="Arial"/>
          <w:vertAlign w:val="superscript"/>
        </w:rPr>
        <w:t>o</w:t>
      </w:r>
      <w:r w:rsidRPr="00A52BD5">
        <w:tab/>
      </w:r>
      <w:r w:rsidRPr="00A52BD5">
        <w:tab/>
      </w:r>
      <w:r>
        <w:tab/>
      </w:r>
      <w:r w:rsidRPr="00A52BD5">
        <w:t>C)</w:t>
      </w:r>
      <w:r w:rsidRPr="00A52BD5">
        <w:rPr>
          <w:rFonts w:ascii="Arial" w:hAnsi="Arial" w:cs="Arial"/>
        </w:rPr>
        <w:t xml:space="preserve"> 40</w:t>
      </w:r>
      <w:r w:rsidRPr="00A52BD5">
        <w:rPr>
          <w:rFonts w:ascii="Arial" w:hAnsi="Arial" w:cs="Arial"/>
          <w:vertAlign w:val="superscript"/>
        </w:rPr>
        <w:t>o</w:t>
      </w:r>
      <w:r w:rsidRPr="00A52BD5">
        <w:tab/>
      </w:r>
      <w:r w:rsidRPr="00A52BD5">
        <w:tab/>
      </w:r>
      <w:r w:rsidRPr="00A52BD5">
        <w:tab/>
        <w:t>D)</w:t>
      </w:r>
      <w:r w:rsidRPr="00A52BD5">
        <w:rPr>
          <w:rFonts w:ascii="Arial" w:hAnsi="Arial" w:cs="Arial"/>
        </w:rPr>
        <w:t xml:space="preserve"> 50</w:t>
      </w:r>
      <w:r w:rsidRPr="00A52BD5">
        <w:rPr>
          <w:rFonts w:ascii="Arial" w:hAnsi="Arial" w:cs="Arial"/>
          <w:vertAlign w:val="superscript"/>
        </w:rPr>
        <w:t>o</w:t>
      </w:r>
    </w:p>
    <w:p w:rsidR="00A636F3" w:rsidRDefault="00A636F3" w:rsidP="00BA1581">
      <w:pPr>
        <w:rPr>
          <w:b/>
          <w:vertAlign w:val="subscript"/>
        </w:rPr>
      </w:pPr>
    </w:p>
    <w:p w:rsidR="00A636F3" w:rsidRDefault="00A636F3" w:rsidP="00BA1581">
      <w:pPr>
        <w:rPr>
          <w:b/>
          <w:vertAlign w:val="subscript"/>
        </w:rPr>
      </w:pPr>
    </w:p>
    <w:p w:rsidR="00A636F3" w:rsidRDefault="00A636F3" w:rsidP="00A52BD5">
      <w:pPr>
        <w:rPr>
          <w:b/>
        </w:rPr>
      </w:pPr>
    </w:p>
    <w:p w:rsidR="00A636F3" w:rsidRPr="00A52BD5" w:rsidRDefault="00A636F3" w:rsidP="00A52BD5">
      <w:r>
        <w:rPr>
          <w:b/>
        </w:rPr>
        <w:t xml:space="preserve">14.) </w:t>
      </w:r>
      <w:r w:rsidRPr="00A52BD5">
        <w:t>Eşit miktarda buz kalıpları, aşağıdaki düzeneklerden hangisine atıldığında daha kısa sürede erir?</w:t>
      </w:r>
    </w:p>
    <w:p w:rsidR="00A636F3" w:rsidRPr="00BA1581" w:rsidRDefault="00A636F3" w:rsidP="00BA1581">
      <w:pPr>
        <w:rPr>
          <w:b/>
          <w:vertAlign w:val="subscript"/>
        </w:rPr>
      </w:pPr>
      <w:r w:rsidRPr="00990B43">
        <w:rPr>
          <w:noProof/>
        </w:rPr>
        <w:pict>
          <v:shape id="Resim 9" o:spid="_x0000_i1025" type="#_x0000_t75" alt="Scan10001" style="width:404.25pt;height:99.75pt;visibility:visible">
            <v:imagedata r:id="rId8" o:title=""/>
          </v:shape>
        </w:pict>
      </w:r>
    </w:p>
    <w:p w:rsidR="00A636F3" w:rsidRDefault="00A636F3" w:rsidP="008A0A9E">
      <w:r>
        <w:rPr>
          <w:b/>
        </w:rPr>
        <w:t xml:space="preserve">15.) </w:t>
      </w:r>
      <w:r>
        <w:t>Zeynep, elindeki</w:t>
      </w:r>
      <w:r w:rsidRPr="008A78FA">
        <w:t xml:space="preserve"> taşın hacmini ölçmek istiyor. A</w:t>
      </w:r>
      <w:r>
        <w:t>şağıdakilerden hangisine ihtiyacı</w:t>
      </w:r>
      <w:r w:rsidRPr="008A78FA">
        <w:t xml:space="preserve"> vardır?</w:t>
      </w:r>
    </w:p>
    <w:p w:rsidR="00A636F3" w:rsidRDefault="00A636F3" w:rsidP="008A0A9E"/>
    <w:p w:rsidR="00A636F3" w:rsidRDefault="00A636F3" w:rsidP="008A0A9E">
      <w:r>
        <w:t xml:space="preserve">A) terazi – dereceli kap          </w:t>
      </w:r>
      <w:r>
        <w:tab/>
      </w:r>
      <w:r>
        <w:tab/>
      </w:r>
      <w:r>
        <w:tab/>
        <w:t xml:space="preserve"> B) dereceli kap – su  </w:t>
      </w:r>
    </w:p>
    <w:p w:rsidR="00A636F3" w:rsidRDefault="00A636F3" w:rsidP="008A0A9E">
      <w:r>
        <w:t xml:space="preserve">C) eşit kollu terazi                  </w:t>
      </w:r>
      <w:r>
        <w:tab/>
      </w:r>
      <w:r>
        <w:tab/>
      </w:r>
      <w:r>
        <w:tab/>
        <w:t xml:space="preserve"> D) dereceli kap</w:t>
      </w:r>
    </w:p>
    <w:p w:rsidR="00A636F3" w:rsidRDefault="00A636F3">
      <w:pPr>
        <w:rPr>
          <w:b/>
        </w:rPr>
      </w:pPr>
    </w:p>
    <w:p w:rsidR="00A636F3" w:rsidRDefault="00A636F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636F3" w:rsidRDefault="00A636F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Yahya OCAK</w:t>
      </w:r>
    </w:p>
    <w:p w:rsidR="00A636F3" w:rsidRDefault="00A636F3" w:rsidP="008A0A9E">
      <w:pPr>
        <w:ind w:left="4956" w:firstLine="708"/>
        <w:rPr>
          <w:b/>
        </w:rPr>
      </w:pPr>
      <w:r>
        <w:rPr>
          <w:b/>
        </w:rPr>
        <w:t>4-C Sınıf Öğretmeni</w:t>
      </w:r>
    </w:p>
    <w:p w:rsidR="00A636F3" w:rsidRPr="00BA1581" w:rsidRDefault="00A636F3" w:rsidP="008A0A9E">
      <w:pPr>
        <w:ind w:left="4956" w:firstLine="708"/>
        <w:rPr>
          <w:b/>
        </w:rPr>
      </w:pPr>
      <w:r>
        <w:rPr>
          <w:b/>
        </w:rPr>
        <w:t xml:space="preserve">  </w:t>
      </w:r>
      <w:hyperlink r:id="rId9" w:history="1">
        <w:r w:rsidRPr="00AC34E5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sectPr w:rsidR="00A636F3" w:rsidRPr="00BA1581" w:rsidSect="00C7513C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F9F"/>
    <w:multiLevelType w:val="hybridMultilevel"/>
    <w:tmpl w:val="78CA64BC"/>
    <w:lvl w:ilvl="0" w:tplc="0460447A">
      <w:start w:val="1"/>
      <w:numFmt w:val="upperLetter"/>
      <w:lvlText w:val="%1)"/>
      <w:lvlJc w:val="left"/>
      <w:pPr>
        <w:ind w:left="24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">
    <w:nsid w:val="047D65E5"/>
    <w:multiLevelType w:val="hybridMultilevel"/>
    <w:tmpl w:val="70280AF2"/>
    <w:lvl w:ilvl="0" w:tplc="6592F2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461060"/>
    <w:multiLevelType w:val="hybridMultilevel"/>
    <w:tmpl w:val="36D4B5B8"/>
    <w:lvl w:ilvl="0" w:tplc="FA36AD2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60F1FA7"/>
    <w:multiLevelType w:val="hybridMultilevel"/>
    <w:tmpl w:val="2DAA3C3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BB30EE"/>
    <w:multiLevelType w:val="hybridMultilevel"/>
    <w:tmpl w:val="A5620E2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220117"/>
    <w:multiLevelType w:val="hybridMultilevel"/>
    <w:tmpl w:val="06180350"/>
    <w:lvl w:ilvl="0" w:tplc="CC9AA7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3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064EFE"/>
    <w:multiLevelType w:val="hybridMultilevel"/>
    <w:tmpl w:val="DDAA7DB2"/>
    <w:lvl w:ilvl="0" w:tplc="B6DE0B0A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2FC66850"/>
    <w:multiLevelType w:val="hybridMultilevel"/>
    <w:tmpl w:val="7376DFC0"/>
    <w:lvl w:ilvl="0" w:tplc="3B6E6574">
      <w:start w:val="3"/>
      <w:numFmt w:val="upperLetter"/>
      <w:lvlText w:val="%1)"/>
      <w:lvlJc w:val="left"/>
      <w:pPr>
        <w:tabs>
          <w:tab w:val="num" w:pos="3828"/>
        </w:tabs>
        <w:ind w:left="3828" w:hanging="708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7080"/>
        </w:tabs>
        <w:ind w:left="7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8520"/>
        </w:tabs>
        <w:ind w:left="8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9240"/>
        </w:tabs>
        <w:ind w:left="9240" w:hanging="180"/>
      </w:pPr>
      <w:rPr>
        <w:rFonts w:cs="Times New Roman"/>
      </w:rPr>
    </w:lvl>
  </w:abstractNum>
  <w:abstractNum w:abstractNumId="8">
    <w:nsid w:val="33DA6C9C"/>
    <w:multiLevelType w:val="hybridMultilevel"/>
    <w:tmpl w:val="BA1E990A"/>
    <w:lvl w:ilvl="0" w:tplc="EC2C04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563057"/>
    <w:multiLevelType w:val="hybridMultilevel"/>
    <w:tmpl w:val="04241988"/>
    <w:lvl w:ilvl="0" w:tplc="87D206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EA7D4D"/>
    <w:multiLevelType w:val="hybridMultilevel"/>
    <w:tmpl w:val="273481B2"/>
    <w:lvl w:ilvl="0" w:tplc="53069D9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A758E3"/>
    <w:multiLevelType w:val="hybridMultilevel"/>
    <w:tmpl w:val="BCC20ABC"/>
    <w:lvl w:ilvl="0" w:tplc="C1765D0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EF0336"/>
    <w:multiLevelType w:val="hybridMultilevel"/>
    <w:tmpl w:val="71B801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F000F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F151BA"/>
    <w:multiLevelType w:val="hybridMultilevel"/>
    <w:tmpl w:val="162E5FB0"/>
    <w:lvl w:ilvl="0" w:tplc="041F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>
    <w:nsid w:val="569E45E7"/>
    <w:multiLevelType w:val="hybridMultilevel"/>
    <w:tmpl w:val="7D581DEE"/>
    <w:lvl w:ilvl="0" w:tplc="19DEBB56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5">
    <w:nsid w:val="60F14E64"/>
    <w:multiLevelType w:val="hybridMultilevel"/>
    <w:tmpl w:val="2B585DD8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0A2F7E"/>
    <w:multiLevelType w:val="hybridMultilevel"/>
    <w:tmpl w:val="2B585DD8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8763CAB"/>
    <w:multiLevelType w:val="hybridMultilevel"/>
    <w:tmpl w:val="290879CC"/>
    <w:lvl w:ilvl="0" w:tplc="CAF0D7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B6C3E91"/>
    <w:multiLevelType w:val="hybridMultilevel"/>
    <w:tmpl w:val="7CFE7A60"/>
    <w:lvl w:ilvl="0" w:tplc="041F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D8667A"/>
    <w:multiLevelType w:val="hybridMultilevel"/>
    <w:tmpl w:val="2B585DD8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16"/>
  </w:num>
  <w:num w:numId="5">
    <w:abstractNumId w:val="13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12"/>
  </w:num>
  <w:num w:numId="11">
    <w:abstractNumId w:val="15"/>
  </w:num>
  <w:num w:numId="12">
    <w:abstractNumId w:val="17"/>
  </w:num>
  <w:num w:numId="13">
    <w:abstractNumId w:val="10"/>
  </w:num>
  <w:num w:numId="14">
    <w:abstractNumId w:val="14"/>
  </w:num>
  <w:num w:numId="15">
    <w:abstractNumId w:val="3"/>
  </w:num>
  <w:num w:numId="16">
    <w:abstractNumId w:val="6"/>
  </w:num>
  <w:num w:numId="17">
    <w:abstractNumId w:val="0"/>
  </w:num>
  <w:num w:numId="18">
    <w:abstractNumId w:val="9"/>
  </w:num>
  <w:num w:numId="19">
    <w:abstractNumId w:val="8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38C"/>
    <w:rsid w:val="000242EE"/>
    <w:rsid w:val="00066F01"/>
    <w:rsid w:val="000C0D6F"/>
    <w:rsid w:val="000F271C"/>
    <w:rsid w:val="0017530D"/>
    <w:rsid w:val="00221207"/>
    <w:rsid w:val="003067C9"/>
    <w:rsid w:val="003C6BE4"/>
    <w:rsid w:val="00505A73"/>
    <w:rsid w:val="00511431"/>
    <w:rsid w:val="0060638C"/>
    <w:rsid w:val="0063194A"/>
    <w:rsid w:val="0064699E"/>
    <w:rsid w:val="00697930"/>
    <w:rsid w:val="007D3AE0"/>
    <w:rsid w:val="008055AA"/>
    <w:rsid w:val="008A0A9E"/>
    <w:rsid w:val="008A78FA"/>
    <w:rsid w:val="008C2085"/>
    <w:rsid w:val="00990999"/>
    <w:rsid w:val="00990B43"/>
    <w:rsid w:val="00A52BD5"/>
    <w:rsid w:val="00A636F3"/>
    <w:rsid w:val="00AC34E5"/>
    <w:rsid w:val="00AF27DA"/>
    <w:rsid w:val="00AF3110"/>
    <w:rsid w:val="00B84D5F"/>
    <w:rsid w:val="00B8606A"/>
    <w:rsid w:val="00BA1581"/>
    <w:rsid w:val="00BD1344"/>
    <w:rsid w:val="00BF6184"/>
    <w:rsid w:val="00C23095"/>
    <w:rsid w:val="00C70A59"/>
    <w:rsid w:val="00C70B80"/>
    <w:rsid w:val="00C725ED"/>
    <w:rsid w:val="00C7513C"/>
    <w:rsid w:val="00CB4358"/>
    <w:rsid w:val="00CE25E1"/>
    <w:rsid w:val="00D33E51"/>
    <w:rsid w:val="00D56897"/>
    <w:rsid w:val="00DC2C08"/>
    <w:rsid w:val="00E567E1"/>
    <w:rsid w:val="00E73B8C"/>
    <w:rsid w:val="00ED79A1"/>
    <w:rsid w:val="00FB1C3C"/>
    <w:rsid w:val="00FB2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38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505A7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C70B80"/>
    <w:pPr>
      <w:ind w:left="720"/>
      <w:contextualSpacing/>
    </w:pPr>
  </w:style>
  <w:style w:type="table" w:styleId="TableGrid">
    <w:name w:val="Table Grid"/>
    <w:basedOn w:val="TableNormal"/>
    <w:uiPriority w:val="99"/>
    <w:rsid w:val="003C6B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7513C"/>
    <w:rPr>
      <w:rFonts w:ascii="Times New Roman" w:eastAsia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0C0D6F"/>
    <w:pPr>
      <w:widowControl w:val="0"/>
      <w:autoSpaceDE w:val="0"/>
      <w:autoSpaceDN w:val="0"/>
      <w:adjustRightInd w:val="0"/>
      <w:spacing w:line="331" w:lineRule="exact"/>
      <w:ind w:hanging="365"/>
    </w:pPr>
    <w:rPr>
      <w:rFonts w:ascii="Franklin Gothic Medium" w:hAnsi="Franklin Gothic Medium"/>
    </w:rPr>
  </w:style>
  <w:style w:type="character" w:customStyle="1" w:styleId="FontStyle23">
    <w:name w:val="Font Style23"/>
    <w:basedOn w:val="DefaultParagraphFont"/>
    <w:uiPriority w:val="99"/>
    <w:rsid w:val="000C0D6F"/>
    <w:rPr>
      <w:rFonts w:ascii="Calibri" w:hAnsi="Calibri" w:cs="Calibri"/>
      <w:b/>
      <w:bCs/>
      <w:spacing w:val="-1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0C0D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0D6F"/>
    <w:rPr>
      <w:rFonts w:ascii="Tahoma" w:hAnsi="Tahoma" w:cs="Tahoma"/>
      <w:sz w:val="16"/>
      <w:szCs w:val="16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AF31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F3110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0242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11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4</Pages>
  <Words>857</Words>
  <Characters>4886</Characters>
  <Application>Microsoft Office Outlook</Application>
  <DocSecurity>0</DocSecurity>
  <Lines>0</Lines>
  <Paragraphs>0</Paragraphs>
  <ScaleCrop>false</ScaleCrop>
  <Company>MAYIS2008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YAHYA OCAK</dc:creator>
  <cp:keywords>www.sorubak.com</cp:keywords>
  <dc:description/>
  <cp:lastModifiedBy>edanur</cp:lastModifiedBy>
  <cp:revision>19</cp:revision>
  <dcterms:created xsi:type="dcterms:W3CDTF">2011-12-29T15:57:00Z</dcterms:created>
  <dcterms:modified xsi:type="dcterms:W3CDTF">2012-01-06T11:11:00Z</dcterms:modified>
  <cp:category>www.sorubak.com</cp:category>
  <cp:contentType>www.sorubak.com</cp:contentType>
  <cp:contentStatus>www.sorubak.com</cp:contentStatus>
</cp:coreProperties>
</file>