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573" w:rsidRDefault="00EB2573">
      <w:r>
        <w:rPr>
          <w:noProof/>
          <w:lang w:eastAsia="tr-TR"/>
        </w:rPr>
        <w:pict>
          <v:rect id="_x0000_s1026" style="position:absolute;margin-left:-47.6pt;margin-top:-46.85pt;width:547.5pt;height:33pt;z-index:251645440">
            <v:textbox>
              <w:txbxContent>
                <w:p w:rsidR="00EB2573" w:rsidRPr="00FE3A51" w:rsidRDefault="00EB2573" w:rsidP="00FE3A51">
                  <w:pPr>
                    <w:jc w:val="center"/>
                    <w:rPr>
                      <w:b/>
                    </w:rPr>
                  </w:pPr>
                  <w:r w:rsidRPr="00FE3A51">
                    <w:rPr>
                      <w:b/>
                    </w:rPr>
                    <w:t>DOĞA SAYILARDA ÇÖZÜMLEME – DOĞAL SAYILARDA BASAMAKLAR,</w:t>
                  </w:r>
                  <w:r>
                    <w:rPr>
                      <w:b/>
                    </w:rPr>
                    <w:t xml:space="preserve"> </w:t>
                  </w:r>
                  <w:r w:rsidRPr="00FE3A51">
                    <w:rPr>
                      <w:b/>
                    </w:rPr>
                    <w:t>BÖLÜKLER</w:t>
                  </w:r>
                </w:p>
              </w:txbxContent>
            </v:textbox>
          </v:rect>
        </w:pict>
      </w:r>
      <w:r w:rsidRPr="00324EEA">
        <w:rPr>
          <w:b/>
        </w:rPr>
        <w:t>1.</w:t>
      </w:r>
      <w:r>
        <w:t>Aşağıdaki sayıların okunuşlarını yazın.</w:t>
      </w:r>
    </w:p>
    <w:p w:rsidR="00EB2573" w:rsidRDefault="00EB2573">
      <w:r>
        <w:t>56749 :</w:t>
      </w:r>
    </w:p>
    <w:p w:rsidR="00EB2573" w:rsidRDefault="00EB2573">
      <w:r>
        <w:t>807857:</w:t>
      </w:r>
    </w:p>
    <w:p w:rsidR="00EB2573" w:rsidRDefault="00EB2573">
      <w:r>
        <w:t>309406:</w:t>
      </w:r>
    </w:p>
    <w:p w:rsidR="00EB2573" w:rsidRDefault="00EB2573">
      <w:r>
        <w:t>907080:</w:t>
      </w:r>
    </w:p>
    <w:p w:rsidR="00EB2573" w:rsidRDefault="00EB2573">
      <w:r>
        <w:t>760068:</w:t>
      </w:r>
    </w:p>
    <w:p w:rsidR="00EB2573" w:rsidRDefault="00EB2573">
      <w:r>
        <w:t>2.Aşağıda yazılışları verilen sayıları rakamla yazın.</w:t>
      </w:r>
    </w:p>
    <w:p w:rsidR="00EB2573" w:rsidRDefault="00EB2573">
      <w:r>
        <w:t>Üç yüz on sekiz bin kırk iki:…………………..……….. doksan dokuz bin dokuz yüz on:………..………….. yirmi bin yüz on sekiz:……………………………………. Yedi yüz seksen bir bin iki yüz kırk beş:…………… üç yüz iki bin kırk dokuz:……………………………….. sekiz yüz seksen altı bin seksen altı:……………… beş yüz on sekiz bin üç yüz on beş:………………… otuz sekiz ben kırk dört :………………………………..</w:t>
      </w:r>
    </w:p>
    <w:p w:rsidR="00EB2573" w:rsidRDefault="00EB2573"/>
    <w:p w:rsidR="00EB2573" w:rsidRDefault="00EB2573">
      <w:r>
        <w:rPr>
          <w:b/>
        </w:rPr>
        <w:t>3</w:t>
      </w:r>
      <w:r w:rsidRPr="00324EEA">
        <w:rPr>
          <w:b/>
        </w:rPr>
        <w:t>.</w:t>
      </w:r>
      <w:r>
        <w:t>Aşağıda çözümlemesi verilen sayıları yazın.</w:t>
      </w:r>
    </w:p>
    <w:p w:rsidR="00EB2573" w:rsidRDefault="00EB2573">
      <w:r>
        <w:t>800000+70000+6000+60+9=…………………………. 90000+8000+70+1              =………………………….. 200000+9000+50+2            =………………………….. 70000+300+90                    =…………………………… 500000+30000+2000+100+6=……………………….. 300000+20000+1000+50+5 =………………………..</w:t>
      </w:r>
    </w:p>
    <w:p w:rsidR="00EB2573" w:rsidRDefault="00EB2573">
      <w:pPr>
        <w:rPr>
          <w:b/>
        </w:rPr>
      </w:pPr>
    </w:p>
    <w:p w:rsidR="00EB2573" w:rsidRDefault="00EB2573">
      <w:r w:rsidRPr="00324EEA">
        <w:rPr>
          <w:b/>
        </w:rPr>
        <w:t>3.</w:t>
      </w:r>
      <w:r w:rsidRPr="002F6D17">
        <w:t xml:space="preserve"> 90A57 sayısının sayı değerlerinin toplamı  28 olduğuna göre A sayısının basamak değeri kaçtır?</w:t>
      </w:r>
    </w:p>
    <w:p w:rsidR="00EB2573" w:rsidRDefault="00EB2573"/>
    <w:p w:rsidR="00EB2573" w:rsidRDefault="00EB2573"/>
    <w:p w:rsidR="00EB2573" w:rsidRDefault="00EB2573">
      <w:r w:rsidRPr="00424510">
        <w:rPr>
          <w:b/>
        </w:rPr>
        <w:t>4.</w:t>
      </w:r>
      <w:r>
        <w:t>789406 sayısının birler basamağındaki sayı ile onlar basamağındaki sayı yer değiştirilirse oluşan yeni sayı kaç olur?</w:t>
      </w:r>
    </w:p>
    <w:p w:rsidR="00EB2573" w:rsidRDefault="00EB2573" w:rsidP="00670862">
      <w:pPr>
        <w:jc w:val="center"/>
      </w:pPr>
      <w:hyperlink r:id="rId4" w:history="1">
        <w:r>
          <w:rPr>
            <w:rStyle w:val="Hyperlink"/>
            <w:b/>
            <w:sz w:val="28"/>
            <w:szCs w:val="28"/>
          </w:rPr>
          <w:t>www.sorubak.com</w:t>
        </w:r>
      </w:hyperlink>
    </w:p>
    <w:p w:rsidR="00EB2573" w:rsidRPr="00424510" w:rsidRDefault="00EB257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5.4pt;margin-top:13.9pt;width:0;height:67.5pt;z-index:251651584" o:connectortype="straight"/>
        </w:pict>
      </w:r>
      <w:r>
        <w:rPr>
          <w:noProof/>
          <w:lang w:eastAsia="tr-TR"/>
        </w:rPr>
        <w:pict>
          <v:shape id="_x0000_s1028" type="#_x0000_t32" style="position:absolute;margin-left:52.9pt;margin-top:13.9pt;width:0;height:56.25pt;z-index:251650560" o:connectortype="straight"/>
        </w:pict>
      </w:r>
      <w:r>
        <w:rPr>
          <w:noProof/>
          <w:lang w:eastAsia="tr-TR"/>
        </w:rPr>
        <w:pict>
          <v:shape id="_x0000_s1029" type="#_x0000_t32" style="position:absolute;margin-left:59.65pt;margin-top:13.9pt;width:0;height:45pt;z-index:251649536" o:connectortype="straight"/>
        </w:pict>
      </w:r>
      <w:r>
        <w:rPr>
          <w:noProof/>
          <w:lang w:eastAsia="tr-TR"/>
        </w:rPr>
        <w:pict>
          <v:shape id="_x0000_s1030" type="#_x0000_t32" style="position:absolute;margin-left:68.65pt;margin-top:13.9pt;width:0;height:34.5pt;z-index:251648512" o:connectortype="straight"/>
        </w:pict>
      </w:r>
      <w:r>
        <w:rPr>
          <w:noProof/>
          <w:lang w:eastAsia="tr-TR"/>
        </w:rPr>
        <w:pict>
          <v:shape id="_x0000_s1031" type="#_x0000_t32" style="position:absolute;margin-left:76.9pt;margin-top:13.9pt;width:0;height:24pt;z-index:251647488" o:connectortype="straight"/>
        </w:pict>
      </w:r>
      <w:r>
        <w:rPr>
          <w:noProof/>
          <w:lang w:eastAsia="tr-TR"/>
        </w:rPr>
        <w:pict>
          <v:shape id="_x0000_s1032" type="#_x0000_t32" style="position:absolute;margin-left:85.15pt;margin-top:13.9pt;width:0;height:15pt;z-index:251646464" o:connectortype="straight"/>
        </w:pict>
      </w:r>
      <w:r w:rsidRPr="00424510">
        <w:rPr>
          <w:b/>
        </w:rPr>
        <w:t>5.</w:t>
      </w:r>
      <w:r>
        <w:rPr>
          <w:b/>
        </w:rPr>
        <w:t xml:space="preserve">              </w:t>
      </w:r>
      <w:r>
        <w:t>6 5 7 8 9 4         sayı d.       basamak d.</w:t>
      </w:r>
    </w:p>
    <w:p w:rsidR="00EB2573" w:rsidRDefault="00EB2573">
      <w:r>
        <w:rPr>
          <w:noProof/>
          <w:lang w:eastAsia="tr-TR"/>
        </w:rPr>
        <w:pict>
          <v:shape id="_x0000_s1033" type="#_x0000_t32" style="position:absolute;margin-left:45.4pt;margin-top:55.95pt;width:55.5pt;height:0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52.9pt;margin-top:44.7pt;width:48pt;height:0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61.15pt;margin-top:33.45pt;width:39.75pt;height:0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76.9pt;margin-top:12.45pt;width:24pt;height:.05pt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69.4pt;margin-top:22.95pt;width:31.5pt;height:0;z-index:251654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85.15pt;margin-top:3.45pt;width:15.75pt;height:0;z-index:251652608" o:connectortype="straight">
            <v:stroke endarrow="block"/>
          </v:shape>
        </w:pict>
      </w:r>
      <w:r>
        <w:t xml:space="preserve">                                                              </w:t>
      </w:r>
    </w:p>
    <w:p w:rsidR="00EB2573" w:rsidRDefault="00EB2573"/>
    <w:p w:rsidR="00EB2573" w:rsidRDefault="00EB2573"/>
    <w:p w:rsidR="00EB2573" w:rsidRPr="00424510" w:rsidRDefault="00EB2573" w:rsidP="00E77EED">
      <w:r>
        <w:rPr>
          <w:b/>
        </w:rPr>
        <w:t xml:space="preserve">   </w:t>
      </w:r>
      <w:r w:rsidRPr="00E77EED">
        <w:rPr>
          <w:b/>
        </w:rPr>
        <w:t xml:space="preserve">  </w:t>
      </w:r>
      <w:r>
        <w:rPr>
          <w:noProof/>
          <w:lang w:eastAsia="tr-TR"/>
        </w:rPr>
        <w:pict>
          <v:shape id="_x0000_s1039" type="#_x0000_t32" style="position:absolute;margin-left:45.4pt;margin-top:13.9pt;width:0;height:67.5pt;z-index:25166387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40" type="#_x0000_t32" style="position:absolute;margin-left:52.9pt;margin-top:13.9pt;width:0;height:56.25pt;z-index:25166284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41" type="#_x0000_t32" style="position:absolute;margin-left:59.65pt;margin-top:13.9pt;width:0;height:45pt;z-index:25166182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42" type="#_x0000_t32" style="position:absolute;margin-left:68.65pt;margin-top:13.9pt;width:0;height:34.5pt;z-index:25166080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43" type="#_x0000_t32" style="position:absolute;margin-left:76.9pt;margin-top:13.9pt;width:0;height:24pt;z-index:25165977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44" type="#_x0000_t32" style="position:absolute;margin-left:85.15pt;margin-top:13.9pt;width:0;height:15pt;z-index:251658752;mso-position-horizontal-relative:text;mso-position-vertical-relative:text" o:connectortype="straight"/>
        </w:pict>
      </w:r>
      <w:r>
        <w:rPr>
          <w:b/>
        </w:rPr>
        <w:t xml:space="preserve">             </w:t>
      </w:r>
      <w:r>
        <w:t>9 3 6 0 7 9         sayı d.      basamak d.</w:t>
      </w:r>
    </w:p>
    <w:p w:rsidR="00EB2573" w:rsidRDefault="00EB2573" w:rsidP="00E77EED">
      <w:r>
        <w:rPr>
          <w:noProof/>
          <w:lang w:eastAsia="tr-TR"/>
        </w:rPr>
        <w:pict>
          <v:shape id="_x0000_s1045" type="#_x0000_t32" style="position:absolute;margin-left:45.4pt;margin-top:55.95pt;width:55.5pt;height:0;z-index:2516700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52.9pt;margin-top:44.7pt;width:48pt;height:0;z-index:2516689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61.15pt;margin-top:33.45pt;width:39.75pt;height:0;z-index:2516679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margin-left:76.9pt;margin-top:12.45pt;width:24pt;height:.05pt;z-index:2516659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9" type="#_x0000_t32" style="position:absolute;margin-left:69.4pt;margin-top:22.95pt;width:31.5pt;height:0;z-index:2516669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85.15pt;margin-top:3.45pt;width:15.75pt;height:0;z-index:251664896" o:connectortype="straight">
            <v:stroke endarrow="block"/>
          </v:shape>
        </w:pict>
      </w:r>
      <w:r>
        <w:t xml:space="preserve">                                                              </w:t>
      </w:r>
    </w:p>
    <w:p w:rsidR="00EB2573" w:rsidRDefault="00EB2573" w:rsidP="00E77EED"/>
    <w:p w:rsidR="00EB2573" w:rsidRDefault="00EB2573" w:rsidP="00E77EED"/>
    <w:p w:rsidR="00EB2573" w:rsidRDefault="00EB2573" w:rsidP="00E77EED">
      <w:pPr>
        <w:rPr>
          <w:b/>
        </w:rPr>
      </w:pPr>
    </w:p>
    <w:p w:rsidR="00EB2573" w:rsidRPr="00E77EED" w:rsidRDefault="00EB2573" w:rsidP="00E77EED">
      <w:pPr>
        <w:rPr>
          <w:b/>
        </w:rPr>
      </w:pPr>
      <w:r w:rsidRPr="00E77EED">
        <w:rPr>
          <w:b/>
        </w:rPr>
        <w:t>6.</w:t>
      </w:r>
      <w:r>
        <w:rPr>
          <w:b/>
        </w:rPr>
        <w:t xml:space="preserve">   </w:t>
      </w:r>
      <w:r w:rsidRPr="00E77EED">
        <w:t>Rakamları birbirinden farklı en büyük</w:t>
      </w:r>
      <w:r>
        <w:t xml:space="preserve"> ve en küçük </w:t>
      </w:r>
      <w:r w:rsidRPr="00E77EED">
        <w:t xml:space="preserve"> 6 basamaklı doğal sayı kaçtır?                                                                                                    </w:t>
      </w:r>
    </w:p>
    <w:p w:rsidR="00EB2573" w:rsidRDefault="00EB2573">
      <w:pPr>
        <w:rPr>
          <w:b/>
        </w:rPr>
      </w:pPr>
      <w:r w:rsidRPr="00E77EED">
        <w:rPr>
          <w:b/>
        </w:rPr>
        <w:t xml:space="preserve">                                                                                 </w:t>
      </w:r>
    </w:p>
    <w:p w:rsidR="00EB2573" w:rsidRDefault="00EB2573">
      <w:pPr>
        <w:rPr>
          <w:b/>
        </w:rPr>
      </w:pPr>
      <w:r>
        <w:rPr>
          <w:b/>
        </w:rPr>
        <w:t>7.Aşağıda verilen rakamları birer kez kullanarak istenenleri bulunuz.</w:t>
      </w:r>
    </w:p>
    <w:p w:rsidR="00EB2573" w:rsidRDefault="00EB2573">
      <w:pPr>
        <w:rPr>
          <w:b/>
        </w:rPr>
      </w:pPr>
      <w:r>
        <w:rPr>
          <w:b/>
        </w:rPr>
        <w:t xml:space="preserve">             </w:t>
      </w:r>
      <w:r w:rsidRPr="0067508D">
        <w:t xml:space="preserve">en büyük çift sayı </w:t>
      </w:r>
      <w:r>
        <w:t xml:space="preserve">  </w:t>
      </w:r>
      <w:r w:rsidRPr="0067508D">
        <w:t xml:space="preserve"> </w:t>
      </w:r>
      <w:r>
        <w:t xml:space="preserve"> </w:t>
      </w:r>
      <w:r w:rsidRPr="0067508D">
        <w:t>en küçük tek sayı</w:t>
      </w:r>
      <w:r>
        <w:rPr>
          <w:b/>
        </w:rPr>
        <w:t xml:space="preserve"> </w:t>
      </w:r>
    </w:p>
    <w:p w:rsidR="00EB2573" w:rsidRDefault="00EB2573">
      <w:r>
        <w:t>6,7,0,4,9</w:t>
      </w:r>
      <w:r w:rsidRPr="00E77EED">
        <w:rPr>
          <w:b/>
        </w:rPr>
        <w:t xml:space="preserve">     </w:t>
      </w:r>
      <w:r>
        <w:rPr>
          <w:b/>
        </w:rPr>
        <w:t xml:space="preserve">                                                          </w:t>
      </w:r>
      <w:r>
        <w:t>9,5,3,8,1                                                               2,1,5,9,8</w:t>
      </w:r>
      <w:r w:rsidRPr="00E77EED">
        <w:rPr>
          <w:b/>
        </w:rPr>
        <w:t xml:space="preserve">          </w:t>
      </w:r>
      <w:r>
        <w:rPr>
          <w:b/>
        </w:rPr>
        <w:t xml:space="preserve">                                            </w:t>
      </w:r>
      <w:r w:rsidRPr="0067508D">
        <w:t>7,6,1,0,8</w:t>
      </w:r>
      <w:r>
        <w:t xml:space="preserve">                                                      4,3,5,7,1</w:t>
      </w:r>
    </w:p>
    <w:p w:rsidR="00EB2573" w:rsidRDefault="00EB2573">
      <w:r>
        <w:t xml:space="preserve">            </w:t>
      </w:r>
      <w:r w:rsidRPr="0067508D">
        <w:t xml:space="preserve">en büyük </w:t>
      </w:r>
      <w:r>
        <w:t xml:space="preserve">tek </w:t>
      </w:r>
      <w:r w:rsidRPr="0067508D">
        <w:t xml:space="preserve">sayı </w:t>
      </w:r>
      <w:r>
        <w:t xml:space="preserve">  </w:t>
      </w:r>
      <w:r w:rsidRPr="0067508D">
        <w:t xml:space="preserve"> </w:t>
      </w:r>
      <w:r>
        <w:t xml:space="preserve"> </w:t>
      </w:r>
      <w:r w:rsidRPr="0067508D">
        <w:t xml:space="preserve">en küçük </w:t>
      </w:r>
      <w:r>
        <w:t>çift</w:t>
      </w:r>
      <w:r w:rsidRPr="0067508D">
        <w:t xml:space="preserve"> sayı</w:t>
      </w:r>
    </w:p>
    <w:p w:rsidR="00EB2573" w:rsidRDefault="00EB2573">
      <w:r>
        <w:t>0,7,6,5,8                                                      6,5,4,1,9                                                      1,2,3,0,5                                                      7,8,9,4,5                                                          0,8,7,6,4</w:t>
      </w:r>
    </w:p>
    <w:p w:rsidR="00EB2573" w:rsidRDefault="00EB2573"/>
    <w:p w:rsidR="00EB2573" w:rsidRDefault="00EB2573">
      <w:r>
        <w:t xml:space="preserve">8.Aşağıdaki sayıların çözümlemesini yapın. </w:t>
      </w:r>
    </w:p>
    <w:p w:rsidR="00EB2573" w:rsidRPr="00E77EED" w:rsidRDefault="00EB2573">
      <w:pPr>
        <w:rPr>
          <w:b/>
        </w:rPr>
      </w:pPr>
      <w:r>
        <w:t>876087=                                                      907059=                                                         96946=                                                        890695=                                                          68798 =</w:t>
      </w:r>
    </w:p>
    <w:sectPr w:rsidR="00EB2573" w:rsidRPr="00E77EED" w:rsidSect="004D5020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A51"/>
    <w:rsid w:val="00165295"/>
    <w:rsid w:val="00231608"/>
    <w:rsid w:val="002F6D17"/>
    <w:rsid w:val="00324EEA"/>
    <w:rsid w:val="00424510"/>
    <w:rsid w:val="00493A45"/>
    <w:rsid w:val="004D5020"/>
    <w:rsid w:val="00670862"/>
    <w:rsid w:val="0067508D"/>
    <w:rsid w:val="009C6C62"/>
    <w:rsid w:val="00BF1332"/>
    <w:rsid w:val="00E77EED"/>
    <w:rsid w:val="00EB2573"/>
    <w:rsid w:val="00EE351A"/>
    <w:rsid w:val="00FE3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7086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35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1</Pages>
  <Words>390</Words>
  <Characters>2226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UltraXP User</dc:creator>
  <cp:keywords>www.sorubak.com</cp:keywords>
  <dc:description>www.sorubak.com</dc:description>
  <cp:lastModifiedBy>edanur</cp:lastModifiedBy>
  <cp:revision>2</cp:revision>
  <dcterms:created xsi:type="dcterms:W3CDTF">2010-11-27T16:09:00Z</dcterms:created>
  <dcterms:modified xsi:type="dcterms:W3CDTF">2012-02-18T12:51:00Z</dcterms:modified>
  <cp:category>www.sorubak.com</cp:category>
  <cp:contentType>www.sorubak.com</cp:contentType>
  <cp:contentStatus>www.sorubak.com</cp:contentStatus>
</cp:coreProperties>
</file>