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FD5" w:rsidRDefault="00277FD5" w:rsidP="00C80DA4">
      <w:r>
        <w:t>Adı Soyadı</w:t>
      </w:r>
      <w:r>
        <w:tab/>
        <w:t>:………………………………….</w:t>
      </w:r>
      <w:r>
        <w:tab/>
      </w:r>
      <w:r>
        <w:tab/>
      </w:r>
      <w:r>
        <w:tab/>
      </w:r>
      <w:r>
        <w:tab/>
      </w:r>
      <w:r>
        <w:tab/>
        <w:t xml:space="preserve">Tarih:10/01/2012 </w:t>
      </w:r>
    </w:p>
    <w:p w:rsidR="00277FD5" w:rsidRDefault="00277FD5" w:rsidP="00C80DA4">
      <w:r>
        <w:t>No</w:t>
      </w:r>
      <w:r>
        <w:tab/>
      </w:r>
      <w:r>
        <w:tab/>
        <w:t>:………………</w:t>
      </w:r>
      <w:r>
        <w:tab/>
        <w:t>Sınıf: …/…..</w:t>
      </w:r>
      <w:r>
        <w:tab/>
      </w:r>
      <w:r>
        <w:tab/>
      </w:r>
      <w:r>
        <w:tab/>
      </w:r>
      <w:r>
        <w:tab/>
      </w:r>
      <w:r>
        <w:tab/>
        <w:t xml:space="preserve">              Salı</w:t>
      </w:r>
    </w:p>
    <w:p w:rsidR="00277FD5" w:rsidRDefault="00277FD5" w:rsidP="00C80DA4">
      <w:r>
        <w:tab/>
      </w:r>
    </w:p>
    <w:p w:rsidR="00277FD5" w:rsidRPr="00574FC9" w:rsidRDefault="00277FD5" w:rsidP="007A6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EVREN</w:t>
      </w:r>
      <w:r w:rsidRPr="00574FC9">
        <w:rPr>
          <w:b/>
          <w:sz w:val="28"/>
          <w:szCs w:val="28"/>
        </w:rPr>
        <w:t xml:space="preserve"> İLKÖĞRETİM OKULU</w:t>
      </w:r>
    </w:p>
    <w:p w:rsidR="00277FD5" w:rsidRDefault="00277FD5" w:rsidP="007A6867">
      <w:pPr>
        <w:jc w:val="center"/>
      </w:pPr>
      <w:r>
        <w:t>MATEMATİK DERSİ I.DÖNEM III.YAZILISI</w:t>
      </w:r>
    </w:p>
    <w:p w:rsidR="00277FD5" w:rsidRDefault="00277FD5" w:rsidP="007A6867">
      <w:r>
        <w:rPr>
          <w:noProof/>
        </w:rPr>
        <w:pict>
          <v:rect id="_x0000_s1026" style="position:absolute;margin-left:-3.65pt;margin-top:9.95pt;width:523.2pt;height:129.8pt;z-index:-251663872"/>
        </w:pict>
      </w:r>
    </w:p>
    <w:p w:rsidR="00277FD5" w:rsidRPr="004C24DB" w:rsidRDefault="00277FD5" w:rsidP="007A6867">
      <w:pPr>
        <w:rPr>
          <w:rFonts w:ascii="Cambria" w:hAnsi="Cambria"/>
          <w:shadow/>
        </w:rPr>
      </w:pPr>
      <w:r w:rsidRPr="004C24DB">
        <w:rPr>
          <w:rFonts w:ascii="Cambria" w:hAnsi="Cambria"/>
          <w:shadow/>
        </w:rPr>
        <w:t xml:space="preserve">  </w:t>
      </w:r>
      <w:r w:rsidRPr="004C24DB">
        <w:rPr>
          <w:rFonts w:ascii="Cambria" w:hAnsi="Cambria"/>
          <w:b/>
          <w:shadow/>
        </w:rPr>
        <w:t>1</w:t>
      </w:r>
      <w:r w:rsidRPr="004C24DB">
        <w:rPr>
          <w:rFonts w:ascii="Cambria" w:hAnsi="Cambria"/>
          <w:shadow/>
        </w:rPr>
        <w:t xml:space="preserve">.Bir çıkarma işleminde </w:t>
      </w:r>
      <w:r w:rsidRPr="004C24DB">
        <w:rPr>
          <w:rFonts w:ascii="Cambria" w:hAnsi="Cambria"/>
          <w:b/>
          <w:shadow/>
          <w:u w:val="single"/>
        </w:rPr>
        <w:t>fark</w:t>
      </w:r>
      <w:r w:rsidRPr="004C24DB">
        <w:rPr>
          <w:rFonts w:ascii="Cambria" w:hAnsi="Cambria"/>
          <w:shadow/>
        </w:rPr>
        <w:t xml:space="preserve"> 2568, </w:t>
      </w:r>
      <w:r w:rsidRPr="004C24DB">
        <w:rPr>
          <w:rFonts w:ascii="Cambria" w:hAnsi="Cambria"/>
          <w:b/>
          <w:shadow/>
          <w:u w:val="single"/>
        </w:rPr>
        <w:t>eksilen</w:t>
      </w:r>
      <w:r w:rsidRPr="004C24DB">
        <w:rPr>
          <w:rFonts w:ascii="Cambria" w:hAnsi="Cambria"/>
          <w:shadow/>
        </w:rPr>
        <w:t xml:space="preserve"> sayı 5770’dir. Buna göre </w:t>
      </w:r>
      <w:r w:rsidRPr="004C24DB">
        <w:rPr>
          <w:rFonts w:ascii="Cambria" w:hAnsi="Cambria"/>
          <w:b/>
          <w:shadow/>
          <w:u w:val="single"/>
        </w:rPr>
        <w:t>çıkan</w:t>
      </w:r>
      <w:r w:rsidRPr="004C24DB">
        <w:rPr>
          <w:rFonts w:ascii="Cambria" w:hAnsi="Cambria"/>
          <w:shadow/>
        </w:rPr>
        <w:t xml:space="preserve"> sayı kaçtır?</w:t>
      </w:r>
    </w:p>
    <w:p w:rsidR="00277FD5" w:rsidRDefault="00277FD5" w:rsidP="007A6867"/>
    <w:p w:rsidR="00277FD5" w:rsidRDefault="00277FD5" w:rsidP="007A6867">
      <w:pPr>
        <w:rPr>
          <w:b/>
        </w:rPr>
      </w:pPr>
      <w:r>
        <w:rPr>
          <w:b/>
        </w:rPr>
        <w:t xml:space="preserve">  </w:t>
      </w:r>
      <w:r w:rsidRPr="00AA4D6F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8" o:spid="_x0000_i1025" type="#_x0000_t75" style="width:509.25pt;height:95.25pt;visibility:visible">
            <v:imagedata r:id="rId5" o:title=""/>
          </v:shape>
        </w:pict>
      </w:r>
    </w:p>
    <w:p w:rsidR="00277FD5" w:rsidRDefault="00277FD5" w:rsidP="007A6867">
      <w:pPr>
        <w:rPr>
          <w:b/>
        </w:rPr>
      </w:pPr>
    </w:p>
    <w:p w:rsidR="00277FD5" w:rsidRPr="004C24DB" w:rsidRDefault="00277FD5" w:rsidP="007A6867">
      <w:pPr>
        <w:rPr>
          <w:rFonts w:ascii="Cambria" w:hAnsi="Cambria"/>
          <w:b/>
          <w:shadow/>
        </w:rPr>
        <w:sectPr w:rsidR="00277FD5" w:rsidRPr="004C24DB" w:rsidSect="007A6867">
          <w:pgSz w:w="11906" w:h="16838"/>
          <w:pgMar w:top="568" w:right="707" w:bottom="568" w:left="709" w:header="708" w:footer="708" w:gutter="0"/>
          <w:cols w:space="708"/>
          <w:docGrid w:linePitch="360"/>
        </w:sectPr>
      </w:pPr>
      <w:r>
        <w:rPr>
          <w:noProof/>
        </w:rPr>
        <w:pict>
          <v:rect id="_x0000_s1027" style="position:absolute;margin-left:-3.65pt;margin-top:.85pt;width:523.2pt;height:128.95pt;z-index:-251664896"/>
        </w:pict>
      </w:r>
      <w:r w:rsidRPr="004C24DB">
        <w:rPr>
          <w:rFonts w:ascii="Cambria" w:hAnsi="Cambria"/>
          <w:b/>
          <w:shadow/>
        </w:rPr>
        <w:t xml:space="preserve">2. </w:t>
      </w:r>
      <w:r w:rsidRPr="004C24DB">
        <w:rPr>
          <w:rFonts w:ascii="Cambria" w:hAnsi="Cambria"/>
          <w:shadow/>
        </w:rPr>
        <w:t>Ayhan ile</w:t>
      </w:r>
      <w:r w:rsidRPr="004C24DB">
        <w:rPr>
          <w:rFonts w:ascii="Cambria" w:hAnsi="Cambria"/>
          <w:b/>
          <w:shadow/>
        </w:rPr>
        <w:t xml:space="preserve"> </w:t>
      </w:r>
      <w:r w:rsidRPr="004C24DB">
        <w:rPr>
          <w:rFonts w:ascii="Cambria" w:hAnsi="Cambria"/>
          <w:shadow/>
        </w:rPr>
        <w:t>Hilmi’nin toplam 42 bilyesi vardır.Ayhan’ın bilyelerinin sayısı Hilmi’nin bilyelerinden 12                                            fazladır.Buna göre Hilmi’nin kaç bilyesi vardır?</w:t>
      </w:r>
    </w:p>
    <w:p w:rsidR="00277FD5" w:rsidRDefault="00277FD5" w:rsidP="007A6867">
      <w:pPr>
        <w:rPr>
          <w:b/>
        </w:rPr>
      </w:pPr>
      <w:r w:rsidRPr="00AA4D6F">
        <w:rPr>
          <w:b/>
          <w:noProof/>
        </w:rPr>
        <w:pict>
          <v:shape id="_x0000_i1026" type="#_x0000_t75" style="width:509.25pt;height:92.25pt;visibility:visible">
            <v:imagedata r:id="rId5" o:title=""/>
          </v:shape>
        </w:pict>
      </w:r>
      <w:r>
        <w:rPr>
          <w:b/>
        </w:rPr>
        <w:t xml:space="preserve">  </w:t>
      </w:r>
    </w:p>
    <w:p w:rsidR="00277FD5" w:rsidRDefault="00277FD5" w:rsidP="007A6867">
      <w:pPr>
        <w:rPr>
          <w:b/>
        </w:rPr>
      </w:pPr>
    </w:p>
    <w:p w:rsidR="00277FD5" w:rsidRDefault="00277FD5" w:rsidP="007A6867">
      <w:pPr>
        <w:rPr>
          <w:b/>
        </w:rPr>
      </w:pPr>
      <w:r>
        <w:rPr>
          <w:noProof/>
        </w:rPr>
        <w:pict>
          <v:rect id="_x0000_s1028" style="position:absolute;margin-left:-3.65pt;margin-top:8pt;width:523.2pt;height:128.9pt;z-index:-251662848"/>
        </w:pict>
      </w:r>
    </w:p>
    <w:p w:rsidR="00277FD5" w:rsidRPr="004C24DB" w:rsidRDefault="00277FD5" w:rsidP="007A6867">
      <w:pPr>
        <w:rPr>
          <w:rFonts w:ascii="Cambria" w:hAnsi="Cambria"/>
          <w:b/>
          <w:shadow/>
        </w:rPr>
      </w:pPr>
      <w:r w:rsidRPr="004C24DB">
        <w:rPr>
          <w:rFonts w:ascii="Cambria" w:hAnsi="Cambria"/>
          <w:b/>
          <w:shadow/>
        </w:rPr>
        <w:t xml:space="preserve"> 3. </w:t>
      </w:r>
      <w:r w:rsidRPr="005E1F84">
        <w:rPr>
          <w:rFonts w:ascii="Cambria" w:hAnsi="Cambria"/>
          <w:shadow/>
        </w:rPr>
        <w:t>Se</w:t>
      </w:r>
      <w:r w:rsidRPr="004C24DB">
        <w:rPr>
          <w:rFonts w:ascii="Cambria" w:hAnsi="Cambria"/>
          <w:shadow/>
        </w:rPr>
        <w:t>lda’nın babası gemi kaptanıdır. Son çıktığı seferde denizde 11 hafta 5  gün kalmıştır. Buna göre Selda’nın babasının seferi kaç gün sürmüştür?</w:t>
      </w:r>
    </w:p>
    <w:p w:rsidR="00277FD5" w:rsidRDefault="00277FD5" w:rsidP="007A6867">
      <w:pPr>
        <w:rPr>
          <w:b/>
        </w:rPr>
      </w:pPr>
      <w:r w:rsidRPr="00AA4D6F">
        <w:rPr>
          <w:b/>
          <w:noProof/>
        </w:rPr>
        <w:pict>
          <v:shape id="_x0000_i1027" type="#_x0000_t75" style="width:509.25pt;height:95.25pt;visibility:visible">
            <v:imagedata r:id="rId5" o:title=""/>
          </v:shape>
        </w:pict>
      </w:r>
    </w:p>
    <w:p w:rsidR="00277FD5" w:rsidRDefault="00277FD5" w:rsidP="007A6867">
      <w:pPr>
        <w:rPr>
          <w:b/>
        </w:rPr>
      </w:pPr>
      <w:r>
        <w:rPr>
          <w:noProof/>
        </w:rPr>
        <w:pict>
          <v:rect id="_x0000_s1029" style="position:absolute;margin-left:-3.65pt;margin-top:9.35pt;width:523.2pt;height:125.6pt;z-index:-251661824"/>
        </w:pict>
      </w:r>
    </w:p>
    <w:p w:rsidR="00277FD5" w:rsidRPr="004C24DB" w:rsidRDefault="00277FD5" w:rsidP="007A6867">
      <w:pPr>
        <w:rPr>
          <w:rFonts w:ascii="Cambria" w:hAnsi="Cambria"/>
          <w:shadow/>
        </w:rPr>
      </w:pPr>
      <w:r w:rsidRPr="004C24DB">
        <w:rPr>
          <w:rFonts w:ascii="Cambria" w:hAnsi="Cambria"/>
          <w:b/>
          <w:shadow/>
        </w:rPr>
        <w:t>4</w:t>
      </w:r>
      <w:r w:rsidRPr="004C24DB">
        <w:rPr>
          <w:rFonts w:ascii="Cambria" w:hAnsi="Cambria"/>
          <w:shadow/>
        </w:rPr>
        <w:t>.  K &gt; 75 x 10 dur.Buna göre K yerine yazılabilecek en küçük doğal sayı kaçtır?</w:t>
      </w:r>
    </w:p>
    <w:p w:rsidR="00277FD5" w:rsidRDefault="00277FD5" w:rsidP="007A6867">
      <w:r w:rsidRPr="00864FF0">
        <w:rPr>
          <w:noProof/>
        </w:rPr>
        <w:pict>
          <v:shape id="_x0000_i1028" type="#_x0000_t75" style="width:509.25pt;height:95.25pt;visibility:visible">
            <v:imagedata r:id="rId5" o:title=""/>
          </v:shape>
        </w:pict>
      </w:r>
    </w:p>
    <w:p w:rsidR="00277FD5" w:rsidRDefault="00277FD5" w:rsidP="007A6867">
      <w:pPr>
        <w:rPr>
          <w:b/>
        </w:rPr>
      </w:pPr>
    </w:p>
    <w:p w:rsidR="00277FD5" w:rsidRDefault="00277FD5" w:rsidP="007A6867">
      <w:pPr>
        <w:rPr>
          <w:b/>
        </w:rPr>
      </w:pPr>
    </w:p>
    <w:p w:rsidR="00277FD5" w:rsidRDefault="00277FD5" w:rsidP="007A6867">
      <w:pPr>
        <w:rPr>
          <w:b/>
        </w:rPr>
      </w:pPr>
      <w:r>
        <w:rPr>
          <w:noProof/>
        </w:rPr>
        <w:pict>
          <v:rect id="_x0000_s1030" style="position:absolute;margin-left:-3.65pt;margin-top:5.05pt;width:523.2pt;height:136.6pt;z-index:-251660800"/>
        </w:pict>
      </w:r>
    </w:p>
    <w:p w:rsidR="00277FD5" w:rsidRDefault="00277FD5" w:rsidP="007A6867">
      <w:pPr>
        <w:rPr>
          <w:b/>
        </w:rPr>
      </w:pPr>
      <w:r>
        <w:rPr>
          <w:b/>
        </w:rPr>
        <w:t>5.</w:t>
      </w:r>
      <w:r w:rsidRPr="004C24DB">
        <w:rPr>
          <w:rFonts w:ascii="Cambria" w:hAnsi="Cambria"/>
          <w:shadow/>
        </w:rPr>
        <w:t xml:space="preserve"> </w:t>
      </w:r>
      <w:r w:rsidRPr="0013729F">
        <w:rPr>
          <w:rFonts w:ascii="Cambria" w:hAnsi="Cambria"/>
          <w:shadow/>
        </w:rPr>
        <w:t xml:space="preserve">Deposu </w:t>
      </w:r>
      <w:smartTag w:uri="urn:schemas-microsoft-com:office:smarttags" w:element="metricconverter">
        <w:smartTagPr>
          <w:attr w:name="ProductID" w:val="45 L"/>
        </w:smartTagPr>
        <w:r w:rsidRPr="0013729F">
          <w:rPr>
            <w:rFonts w:ascii="Cambria" w:hAnsi="Cambria"/>
            <w:shadow/>
          </w:rPr>
          <w:t>45 L</w:t>
        </w:r>
      </w:smartTag>
      <w:r w:rsidRPr="0013729F">
        <w:rPr>
          <w:rFonts w:ascii="Cambria" w:hAnsi="Cambria"/>
          <w:shadow/>
        </w:rPr>
        <w:t xml:space="preserve"> benzin alan bir araç iki depo benzinle </w:t>
      </w:r>
      <w:smartTag w:uri="urn:schemas-microsoft-com:office:smarttags" w:element="metricconverter">
        <w:smartTagPr>
          <w:attr w:name="ProductID" w:val="1080 km"/>
        </w:smartTagPr>
        <w:r w:rsidRPr="0013729F">
          <w:rPr>
            <w:rFonts w:ascii="Cambria" w:hAnsi="Cambria"/>
            <w:shadow/>
          </w:rPr>
          <w:t>1080 km</w:t>
        </w:r>
      </w:smartTag>
      <w:r w:rsidRPr="0013729F">
        <w:rPr>
          <w:rFonts w:ascii="Cambria" w:hAnsi="Cambria"/>
          <w:shadow/>
        </w:rPr>
        <w:t xml:space="preserve"> yol gidiyor.Bu araç 1L benzinle kaç km yol gider?</w:t>
      </w:r>
    </w:p>
    <w:p w:rsidR="00277FD5" w:rsidRDefault="00277FD5" w:rsidP="007A6867">
      <w:pPr>
        <w:rPr>
          <w:b/>
        </w:rPr>
      </w:pPr>
      <w:r w:rsidRPr="00AA4D6F">
        <w:rPr>
          <w:b/>
          <w:noProof/>
        </w:rPr>
        <w:pict>
          <v:shape id="_x0000_i1029" type="#_x0000_t75" style="width:509.25pt;height:95.25pt;visibility:visible">
            <v:imagedata r:id="rId5" o:title=""/>
          </v:shape>
        </w:pict>
      </w:r>
    </w:p>
    <w:p w:rsidR="00277FD5" w:rsidRDefault="00277FD5" w:rsidP="007A6867">
      <w:pPr>
        <w:rPr>
          <w:b/>
        </w:rPr>
      </w:pPr>
      <w:r>
        <w:rPr>
          <w:noProof/>
        </w:rPr>
        <w:pict>
          <v:rect id="_x0000_s1031" style="position:absolute;margin-left:-1.95pt;margin-top:10.1pt;width:521.5pt;height:132.3pt;z-index:-251658752"/>
        </w:pict>
      </w:r>
    </w:p>
    <w:p w:rsidR="00277FD5" w:rsidRDefault="00277FD5" w:rsidP="007A6867">
      <w:pPr>
        <w:rPr>
          <w:b/>
        </w:rPr>
      </w:pPr>
      <w:r>
        <w:rPr>
          <w:noProof/>
        </w:rPr>
        <w:pict>
          <v:rect id="_x0000_s1032" style="position:absolute;margin-left:21.7pt;margin-top:6.6pt;width:134.55pt;height:36.6pt;z-index:251661824" strokecolor="#00b0f0" strokeweight="1.25pt">
            <v:textbox>
              <w:txbxContent>
                <w:p w:rsidR="00277FD5" w:rsidRPr="0013729F" w:rsidRDefault="00277FD5" w:rsidP="002B0DC2">
                  <w:pPr>
                    <w:rPr>
                      <w:rFonts w:ascii="Cambria" w:hAnsi="Cambria"/>
                      <w:b/>
                      <w:shadow/>
                    </w:rPr>
                  </w:pPr>
                  <w:r>
                    <w:rPr>
                      <w:rFonts w:ascii="Cambria" w:hAnsi="Cambria"/>
                      <w:b/>
                      <w:shadow/>
                    </w:rPr>
                    <w:t xml:space="preserve">75 000 </w:t>
                  </w:r>
                  <w:r>
                    <w:rPr>
                      <w:rFonts w:ascii="Cambria" w:hAnsi="Cambria"/>
                      <w:b/>
                      <w:shadow/>
                    </w:rPr>
                    <w:sym w:font="Symbol" w:char="F0B8"/>
                  </w:r>
                  <w:r w:rsidRPr="0013729F">
                    <w:rPr>
                      <w:rFonts w:ascii="Cambria" w:hAnsi="Cambria"/>
                      <w:b/>
                      <w:shadow/>
                    </w:rPr>
                    <w:t xml:space="preserve"> 100  = A   </w:t>
                  </w:r>
                </w:p>
                <w:p w:rsidR="00277FD5" w:rsidRPr="0013729F" w:rsidRDefault="00277FD5" w:rsidP="002B0DC2">
                  <w:pPr>
                    <w:rPr>
                      <w:rFonts w:ascii="Cambria" w:hAnsi="Cambria"/>
                      <w:b/>
                      <w:shadow/>
                    </w:rPr>
                  </w:pPr>
                  <w:r>
                    <w:rPr>
                      <w:rFonts w:ascii="Cambria" w:hAnsi="Cambria"/>
                      <w:b/>
                      <w:shadow/>
                    </w:rPr>
                    <w:t>150 x 10</w:t>
                  </w:r>
                  <w:r w:rsidRPr="0013729F">
                    <w:rPr>
                      <w:rFonts w:ascii="Cambria" w:hAnsi="Cambria"/>
                      <w:b/>
                      <w:shadow/>
                    </w:rPr>
                    <w:t xml:space="preserve"> =</w:t>
                  </w:r>
                  <w:r>
                    <w:rPr>
                      <w:rFonts w:ascii="Cambria" w:hAnsi="Cambria"/>
                      <w:b/>
                      <w:shadow/>
                    </w:rPr>
                    <w:t xml:space="preserve"> </w:t>
                  </w:r>
                  <w:r w:rsidRPr="0013729F">
                    <w:rPr>
                      <w:rFonts w:ascii="Cambria" w:hAnsi="Cambria"/>
                      <w:b/>
                      <w:shadow/>
                    </w:rPr>
                    <w:t>B</w:t>
                  </w:r>
                </w:p>
              </w:txbxContent>
            </v:textbox>
          </v:rect>
        </w:pict>
      </w:r>
      <w:r>
        <w:rPr>
          <w:b/>
        </w:rPr>
        <w:t xml:space="preserve"> 6.                                                   </w:t>
      </w:r>
    </w:p>
    <w:p w:rsidR="00277FD5" w:rsidRPr="00880252" w:rsidRDefault="00277FD5" w:rsidP="005E1F84">
      <w:pPr>
        <w:jc w:val="center"/>
        <w:rPr>
          <w:rFonts w:ascii="Cambria" w:hAnsi="Cambria"/>
          <w:shadow/>
        </w:rPr>
      </w:pPr>
      <w:r w:rsidRPr="00880252">
        <w:rPr>
          <w:rFonts w:ascii="Cambria" w:hAnsi="Cambria"/>
          <w:shadow/>
        </w:rPr>
        <w:t>Yandaki işleme göre A + B kaçtır?</w:t>
      </w:r>
    </w:p>
    <w:p w:rsidR="00277FD5" w:rsidRDefault="00277FD5" w:rsidP="004811C5"/>
    <w:p w:rsidR="00277FD5" w:rsidRDefault="00277FD5" w:rsidP="004811C5">
      <w:pPr>
        <w:rPr>
          <w:b/>
        </w:rPr>
      </w:pPr>
      <w:r>
        <w:rPr>
          <w:b/>
        </w:rPr>
        <w:t xml:space="preserve">    </w:t>
      </w:r>
    </w:p>
    <w:p w:rsidR="00277FD5" w:rsidRDefault="00277FD5" w:rsidP="004811C5">
      <w:pPr>
        <w:rPr>
          <w:b/>
        </w:rPr>
      </w:pPr>
      <w:r w:rsidRPr="00AA4D6F">
        <w:rPr>
          <w:b/>
          <w:noProof/>
        </w:rPr>
        <w:pict>
          <v:shape id="Resim 135" o:spid="_x0000_i1030" type="#_x0000_t75" style="width:509.25pt;height:69.75pt;visibility:visible">
            <v:imagedata r:id="rId5" o:title=""/>
          </v:shape>
        </w:pict>
      </w:r>
    </w:p>
    <w:p w:rsidR="00277FD5" w:rsidRPr="002B0DC2" w:rsidRDefault="00277FD5" w:rsidP="004811C5">
      <w:pPr>
        <w:sectPr w:rsidR="00277FD5" w:rsidRPr="002B0DC2" w:rsidSect="004811C5">
          <w:type w:val="continuous"/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277FD5" w:rsidRDefault="00277FD5" w:rsidP="004811C5">
      <w:pPr>
        <w:rPr>
          <w:b/>
        </w:rPr>
      </w:pPr>
      <w:r>
        <w:rPr>
          <w:noProof/>
        </w:rPr>
        <w:pict>
          <v:rect id="_x0000_s1033" style="position:absolute;margin-left:-1.95pt;margin-top:11.1pt;width:521.5pt;height:117.25pt;z-index:-251659776"/>
        </w:pict>
      </w:r>
      <w:r>
        <w:rPr>
          <w:b/>
        </w:rPr>
        <w:t xml:space="preserve">  </w:t>
      </w:r>
    </w:p>
    <w:p w:rsidR="00277FD5" w:rsidRDefault="00277FD5" w:rsidP="004811C5">
      <w:pPr>
        <w:rPr>
          <w:b/>
        </w:rPr>
      </w:pPr>
      <w:r>
        <w:rPr>
          <w:b/>
        </w:rPr>
        <w:t xml:space="preserve">   7.  </w:t>
      </w:r>
      <w:r w:rsidRPr="00500267">
        <w:rPr>
          <w:rFonts w:ascii="Cambria" w:hAnsi="Cambria"/>
          <w:shadow/>
        </w:rPr>
        <w:t xml:space="preserve">( 565 </w:t>
      </w:r>
      <w:r w:rsidRPr="00500267">
        <w:rPr>
          <w:rFonts w:ascii="Cambria" w:hAnsi="Cambria"/>
          <w:shadow/>
        </w:rPr>
        <w:sym w:font="Symbol" w:char="F0B8"/>
      </w:r>
      <w:r w:rsidRPr="00500267">
        <w:rPr>
          <w:rFonts w:ascii="Cambria" w:hAnsi="Cambria"/>
          <w:shadow/>
        </w:rPr>
        <w:t xml:space="preserve"> 5 ) – 67 = ? işleminin sonucu kaçtır?</w:t>
      </w:r>
    </w:p>
    <w:p w:rsidR="00277FD5" w:rsidRDefault="00277FD5" w:rsidP="004811C5">
      <w:pPr>
        <w:rPr>
          <w:b/>
        </w:rPr>
      </w:pPr>
      <w:r w:rsidRPr="00AA4D6F">
        <w:rPr>
          <w:b/>
          <w:noProof/>
        </w:rPr>
        <w:pict>
          <v:shape id="_x0000_i1031" type="#_x0000_t75" style="width:509.25pt;height:95.25pt;visibility:visible">
            <v:imagedata r:id="rId5" o:title=""/>
          </v:shape>
        </w:pict>
      </w:r>
    </w:p>
    <w:p w:rsidR="00277FD5" w:rsidRDefault="00277FD5" w:rsidP="004811C5">
      <w:pPr>
        <w:rPr>
          <w:b/>
        </w:rPr>
      </w:pPr>
      <w:r>
        <w:rPr>
          <w:noProof/>
        </w:rPr>
        <w:pict>
          <v:rect id="_x0000_s1034" style="position:absolute;margin-left:-1.95pt;margin-top:13.15pt;width:521.5pt;height:125.35pt;z-index:-251657728"/>
        </w:pict>
      </w:r>
    </w:p>
    <w:p w:rsidR="00277FD5" w:rsidRPr="00500267" w:rsidRDefault="00277FD5" w:rsidP="00500267">
      <w:pPr>
        <w:jc w:val="both"/>
        <w:rPr>
          <w:rFonts w:ascii="Cambria" w:hAnsi="Cambria" w:cs="Arial"/>
        </w:rPr>
      </w:pPr>
      <w:r>
        <w:rPr>
          <w:b/>
        </w:rPr>
        <w:t xml:space="preserve">   8.</w:t>
      </w:r>
      <w:r w:rsidRPr="00500267">
        <w:rPr>
          <w:rFonts w:ascii="Cambria" w:hAnsi="Cambria" w:cs="Arial"/>
          <w:b/>
        </w:rPr>
        <w:t xml:space="preserve"> </w:t>
      </w:r>
      <w:smartTag w:uri="urn:schemas-microsoft-com:office:smarttags" w:element="metricconverter">
        <w:smartTagPr>
          <w:attr w:name="ProductID" w:val="10 m"/>
        </w:smartTagPr>
        <w:r>
          <w:rPr>
            <w:rFonts w:ascii="Cambria" w:hAnsi="Cambria" w:cs="Arial"/>
            <w:shadow/>
          </w:rPr>
          <w:t>10 m</w:t>
        </w:r>
      </w:smartTag>
      <w:r>
        <w:rPr>
          <w:rFonts w:ascii="Cambria" w:hAnsi="Cambria" w:cs="Arial"/>
          <w:shadow/>
        </w:rPr>
        <w:t xml:space="preserve"> uzunluğundaki ipten önce </w:t>
      </w:r>
      <w:smartTag w:uri="urn:schemas-microsoft-com:office:smarttags" w:element="metricconverter">
        <w:smartTagPr>
          <w:attr w:name="ProductID" w:val="450 cm"/>
        </w:smartTagPr>
        <w:r>
          <w:rPr>
            <w:rFonts w:ascii="Cambria" w:hAnsi="Cambria" w:cs="Arial"/>
            <w:shadow/>
          </w:rPr>
          <w:t>450 cm</w:t>
        </w:r>
      </w:smartTag>
      <w:r>
        <w:rPr>
          <w:rFonts w:ascii="Cambria" w:hAnsi="Cambria" w:cs="Arial"/>
          <w:shadow/>
        </w:rPr>
        <w:t xml:space="preserve"> sonra </w:t>
      </w:r>
      <w:smartTag w:uri="urn:schemas-microsoft-com:office:smarttags" w:element="metricconverter">
        <w:smartTagPr>
          <w:attr w:name="ProductID" w:val="350 cm"/>
        </w:smartTagPr>
        <w:r>
          <w:rPr>
            <w:rFonts w:ascii="Cambria" w:hAnsi="Cambria" w:cs="Arial"/>
            <w:shadow/>
          </w:rPr>
          <w:t>350 cm</w:t>
        </w:r>
      </w:smartTag>
      <w:r>
        <w:rPr>
          <w:rFonts w:ascii="Cambria" w:hAnsi="Cambria" w:cs="Arial"/>
          <w:shadow/>
        </w:rPr>
        <w:t xml:space="preserve"> kesilmiştir.geriye kalan ip kaç cm dir </w:t>
      </w:r>
      <w:r w:rsidRPr="00500267">
        <w:rPr>
          <w:rFonts w:ascii="Cambria" w:hAnsi="Cambria" w:cs="Arial"/>
          <w:shadow/>
        </w:rPr>
        <w:t>?</w:t>
      </w:r>
    </w:p>
    <w:p w:rsidR="00277FD5" w:rsidRDefault="00277FD5" w:rsidP="004811C5">
      <w:pPr>
        <w:rPr>
          <w:b/>
        </w:rPr>
      </w:pPr>
    </w:p>
    <w:p w:rsidR="00277FD5" w:rsidRDefault="00277FD5" w:rsidP="004811C5">
      <w:pPr>
        <w:rPr>
          <w:b/>
        </w:rPr>
      </w:pPr>
      <w:r w:rsidRPr="00AA4D6F">
        <w:rPr>
          <w:b/>
          <w:noProof/>
        </w:rPr>
        <w:pict>
          <v:shape id="_x0000_i1032" type="#_x0000_t75" style="width:509.25pt;height:95.25pt;visibility:visible">
            <v:imagedata r:id="rId5" o:title=""/>
          </v:shape>
        </w:pict>
      </w:r>
    </w:p>
    <w:p w:rsidR="00277FD5" w:rsidRDefault="00277FD5" w:rsidP="004811C5">
      <w:r>
        <w:rPr>
          <w:noProof/>
        </w:rPr>
        <w:pict>
          <v:rect id="_x0000_s1035" style="position:absolute;margin-left:-1.95pt;margin-top:7.95pt;width:521.5pt;height:131.45pt;z-index:-251656704"/>
        </w:pict>
      </w:r>
      <w:r>
        <w:t xml:space="preserve">   </w:t>
      </w:r>
    </w:p>
    <w:p w:rsidR="00277FD5" w:rsidRPr="00880252" w:rsidRDefault="00277FD5" w:rsidP="004811C5">
      <w:pPr>
        <w:rPr>
          <w:rFonts w:ascii="Cambria" w:hAnsi="Cambria"/>
          <w:shadow/>
        </w:rPr>
      </w:pPr>
      <w:r>
        <w:rPr>
          <w:noProof/>
        </w:rPr>
        <w:pict>
          <v:rect id="_x0000_s1036" style="position:absolute;margin-left:21.7pt;margin-top:.85pt;width:17.6pt;height:13.4pt;z-index:251662848" fillcolor="#c6d9f1"/>
        </w:pict>
      </w:r>
      <w:r>
        <w:rPr>
          <w:noProof/>
        </w:rPr>
        <w:pict>
          <v:rect id="_x0000_s1037" style="position:absolute;margin-left:182.5pt;margin-top:.85pt;width:17.6pt;height:13.4pt;z-index:251663872" fillcolor="#c6d9f1"/>
        </w:pict>
      </w:r>
      <w:r w:rsidRPr="00880252">
        <w:rPr>
          <w:rFonts w:ascii="Cambria" w:hAnsi="Cambria"/>
          <w:shadow/>
        </w:rPr>
        <w:t xml:space="preserve">   </w:t>
      </w:r>
      <w:r w:rsidRPr="00880252">
        <w:rPr>
          <w:rFonts w:ascii="Cambria" w:hAnsi="Cambria"/>
          <w:b/>
          <w:shadow/>
        </w:rPr>
        <w:t>9</w:t>
      </w:r>
      <w:r w:rsidRPr="00880252">
        <w:rPr>
          <w:rFonts w:ascii="Cambria" w:hAnsi="Cambria"/>
          <w:shadow/>
        </w:rPr>
        <w:t>.</w:t>
      </w:r>
      <w:r>
        <w:rPr>
          <w:rFonts w:ascii="Cambria" w:hAnsi="Cambria"/>
          <w:shadow/>
        </w:rPr>
        <w:t xml:space="preserve">           </w:t>
      </w:r>
      <w:r w:rsidRPr="00880252">
        <w:rPr>
          <w:rFonts w:ascii="Cambria" w:hAnsi="Cambria"/>
          <w:shadow/>
        </w:rPr>
        <w:sym w:font="Symbol" w:char="F0B8"/>
      </w:r>
      <w:r w:rsidRPr="00880252">
        <w:rPr>
          <w:rFonts w:ascii="Cambria" w:hAnsi="Cambria"/>
          <w:shadow/>
        </w:rPr>
        <w:t xml:space="preserve"> 17 =  25 olduğuna göre          </w:t>
      </w:r>
      <w:r>
        <w:rPr>
          <w:rFonts w:ascii="Cambria" w:hAnsi="Cambria"/>
          <w:shadow/>
        </w:rPr>
        <w:t xml:space="preserve">    </w:t>
      </w:r>
      <w:r w:rsidRPr="00880252">
        <w:rPr>
          <w:rFonts w:ascii="Cambria" w:hAnsi="Cambria"/>
          <w:shadow/>
        </w:rPr>
        <w:t>yerine gelmesi gereken sayıyı bulunuz.</w:t>
      </w:r>
    </w:p>
    <w:p w:rsidR="00277FD5" w:rsidRDefault="00277FD5" w:rsidP="004811C5"/>
    <w:p w:rsidR="00277FD5" w:rsidRDefault="00277FD5" w:rsidP="004811C5">
      <w:pPr>
        <w:rPr>
          <w:b/>
        </w:rPr>
      </w:pPr>
      <w:r w:rsidRPr="00AA4D6F">
        <w:rPr>
          <w:b/>
          <w:noProof/>
        </w:rPr>
        <w:pict>
          <v:shape id="_x0000_i1033" type="#_x0000_t75" style="width:509.25pt;height:95.25pt;visibility:visible">
            <v:imagedata r:id="rId5" o:title=""/>
          </v:shape>
        </w:pict>
      </w:r>
    </w:p>
    <w:p w:rsidR="00277FD5" w:rsidRDefault="00277FD5" w:rsidP="004811C5">
      <w:pPr>
        <w:rPr>
          <w:b/>
        </w:rPr>
      </w:pPr>
    </w:p>
    <w:p w:rsidR="00277FD5" w:rsidRDefault="00277FD5" w:rsidP="004811C5">
      <w:pPr>
        <w:rPr>
          <w:b/>
        </w:rPr>
      </w:pPr>
      <w:r>
        <w:rPr>
          <w:noProof/>
        </w:rPr>
        <w:pict>
          <v:rect id="_x0000_s1038" style="position:absolute;margin-left:-1.1pt;margin-top:4.9pt;width:521.5pt;height:142.85pt;z-index:-251655680"/>
        </w:pict>
      </w:r>
    </w:p>
    <w:p w:rsidR="00277FD5" w:rsidRDefault="00277FD5" w:rsidP="004811C5">
      <w:pPr>
        <w:rPr>
          <w:b/>
        </w:rPr>
      </w:pPr>
      <w:r>
        <w:rPr>
          <w:b/>
        </w:rPr>
        <w:t xml:space="preserve">   10.  </w:t>
      </w:r>
      <w:r w:rsidRPr="00925865">
        <w:rPr>
          <w:rFonts w:ascii="Cambria" w:hAnsi="Cambria"/>
          <w:shadow/>
        </w:rPr>
        <w:t>Aşağıdaki çarpma işlemine göre K + L + M  toplamını bulun.</w:t>
      </w:r>
    </w:p>
    <w:p w:rsidR="00277FD5" w:rsidRPr="00880252" w:rsidRDefault="00277FD5" w:rsidP="004811C5"/>
    <w:p w:rsidR="00277FD5" w:rsidRDefault="00277FD5" w:rsidP="004811C5">
      <w:pPr>
        <w:rPr>
          <w:b/>
        </w:rPr>
      </w:pPr>
      <w:r>
        <w:rPr>
          <w:noProof/>
        </w:rPr>
        <w:t xml:space="preserve">   </w:t>
      </w:r>
      <w:r w:rsidRPr="00864FF0">
        <w:rPr>
          <w:noProof/>
        </w:rPr>
        <w:pict>
          <v:shape id="Resim 10" o:spid="_x0000_i1034" type="#_x0000_t75" style="width:79.5pt;height:97.5pt;visibility:visible">
            <v:imagedata r:id="rId6" o:title="" gain="1.25"/>
          </v:shape>
        </w:pict>
      </w:r>
      <w:r w:rsidRPr="00AA4D6F">
        <w:rPr>
          <w:b/>
          <w:noProof/>
        </w:rPr>
        <w:pict>
          <v:shape id="Resim 138" o:spid="_x0000_i1035" type="#_x0000_t75" style="width:409.5pt;height:97.5pt;visibility:visible">
            <v:imagedata r:id="rId5" o:title=""/>
          </v:shape>
        </w:pict>
      </w:r>
    </w:p>
    <w:p w:rsidR="00277FD5" w:rsidRDefault="00277FD5" w:rsidP="004811C5">
      <w:pPr>
        <w:rPr>
          <w:b/>
        </w:rPr>
      </w:pPr>
    </w:p>
    <w:p w:rsidR="00277FD5" w:rsidRDefault="00277FD5" w:rsidP="004811C5">
      <w:pPr>
        <w:rPr>
          <w:b/>
        </w:rPr>
      </w:pPr>
      <w:hyperlink r:id="rId7" w:history="1">
        <w:r w:rsidRPr="00956232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277FD5" w:rsidRDefault="00277FD5" w:rsidP="007A6867">
      <w:pPr>
        <w:rPr>
          <w:b/>
        </w:rPr>
      </w:pPr>
      <w:r>
        <w:rPr>
          <w:b/>
        </w:rPr>
        <w:t>Her sorunun değeri 10 Puandır.</w:t>
      </w:r>
    </w:p>
    <w:p w:rsidR="00277FD5" w:rsidRDefault="00277FD5" w:rsidP="007A6867">
      <w:pPr>
        <w:rPr>
          <w:b/>
        </w:rPr>
      </w:pPr>
      <w:r w:rsidRPr="00B75EDE">
        <w:rPr>
          <w:b/>
        </w:rPr>
        <w:t>Sınav bitti, cevaplarınızı kontrol etmeden vermeyiniz. BAŞARILAR DİLERİM…</w:t>
      </w:r>
    </w:p>
    <w:p w:rsidR="00277FD5" w:rsidRDefault="00277FD5" w:rsidP="00925865">
      <w:pPr>
        <w:jc w:val="right"/>
        <w:rPr>
          <w:b/>
        </w:rPr>
      </w:pPr>
      <w:r>
        <w:rPr>
          <w:b/>
        </w:rPr>
        <w:t xml:space="preserve"> Turgay ÇAPAR </w:t>
      </w:r>
    </w:p>
    <w:p w:rsidR="00277FD5" w:rsidRDefault="00277FD5" w:rsidP="00925865">
      <w:pPr>
        <w:jc w:val="right"/>
      </w:pPr>
      <w:r>
        <w:rPr>
          <w:b/>
        </w:rPr>
        <w:t>4/E Sınıf Öğretmeni</w:t>
      </w:r>
    </w:p>
    <w:sectPr w:rsidR="00277FD5" w:rsidSect="004811C5">
      <w:type w:val="continuous"/>
      <w:pgSz w:w="11906" w:h="16838"/>
      <w:pgMar w:top="568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126FB"/>
    <w:multiLevelType w:val="hybridMultilevel"/>
    <w:tmpl w:val="78DAB846"/>
    <w:lvl w:ilvl="0" w:tplc="3FC4B7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867"/>
    <w:rsid w:val="00083D4E"/>
    <w:rsid w:val="00112A64"/>
    <w:rsid w:val="0013729F"/>
    <w:rsid w:val="001F4185"/>
    <w:rsid w:val="001F6F35"/>
    <w:rsid w:val="00210058"/>
    <w:rsid w:val="00242E1E"/>
    <w:rsid w:val="00277FD5"/>
    <w:rsid w:val="002B0DC2"/>
    <w:rsid w:val="00315006"/>
    <w:rsid w:val="00320CD2"/>
    <w:rsid w:val="003241E6"/>
    <w:rsid w:val="003E4BF5"/>
    <w:rsid w:val="00403D1D"/>
    <w:rsid w:val="00405615"/>
    <w:rsid w:val="004811C5"/>
    <w:rsid w:val="00482126"/>
    <w:rsid w:val="004A252B"/>
    <w:rsid w:val="004C24DB"/>
    <w:rsid w:val="00500267"/>
    <w:rsid w:val="00543BB1"/>
    <w:rsid w:val="00574FC9"/>
    <w:rsid w:val="005E1F84"/>
    <w:rsid w:val="00615CDA"/>
    <w:rsid w:val="00645706"/>
    <w:rsid w:val="006A1319"/>
    <w:rsid w:val="006A1596"/>
    <w:rsid w:val="00767C7D"/>
    <w:rsid w:val="007A6867"/>
    <w:rsid w:val="007F3BB0"/>
    <w:rsid w:val="00814DF1"/>
    <w:rsid w:val="00827436"/>
    <w:rsid w:val="00860970"/>
    <w:rsid w:val="00864FF0"/>
    <w:rsid w:val="00880252"/>
    <w:rsid w:val="00897A7E"/>
    <w:rsid w:val="00904041"/>
    <w:rsid w:val="00925865"/>
    <w:rsid w:val="00953103"/>
    <w:rsid w:val="00954A26"/>
    <w:rsid w:val="00956232"/>
    <w:rsid w:val="009B3B7A"/>
    <w:rsid w:val="00A43FF8"/>
    <w:rsid w:val="00A76ED7"/>
    <w:rsid w:val="00AA4D6F"/>
    <w:rsid w:val="00AB36AF"/>
    <w:rsid w:val="00AC3461"/>
    <w:rsid w:val="00B06346"/>
    <w:rsid w:val="00B20151"/>
    <w:rsid w:val="00B34C2E"/>
    <w:rsid w:val="00B41A3A"/>
    <w:rsid w:val="00B65F6E"/>
    <w:rsid w:val="00B75EDE"/>
    <w:rsid w:val="00BB76C8"/>
    <w:rsid w:val="00BD4677"/>
    <w:rsid w:val="00C80DA4"/>
    <w:rsid w:val="00D25FD4"/>
    <w:rsid w:val="00D431BC"/>
    <w:rsid w:val="00D66672"/>
    <w:rsid w:val="00D810C4"/>
    <w:rsid w:val="00DC1AB7"/>
    <w:rsid w:val="00DF1AE8"/>
    <w:rsid w:val="00DF4F8E"/>
    <w:rsid w:val="00E63CBD"/>
    <w:rsid w:val="00ED510F"/>
    <w:rsid w:val="00F8762F"/>
    <w:rsid w:val="00F9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6867"/>
    <w:pPr>
      <w:ind w:left="720"/>
      <w:contextualSpacing/>
    </w:pPr>
  </w:style>
  <w:style w:type="table" w:styleId="TableGrid">
    <w:name w:val="Table Grid"/>
    <w:basedOn w:val="TableNormal"/>
    <w:uiPriority w:val="99"/>
    <w:rsid w:val="007A686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10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10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2B0DC2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954A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2</Pages>
  <Words>217</Words>
  <Characters>1237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edanur</cp:lastModifiedBy>
  <cp:revision>6</cp:revision>
  <dcterms:created xsi:type="dcterms:W3CDTF">2012-01-09T16:45:00Z</dcterms:created>
  <dcterms:modified xsi:type="dcterms:W3CDTF">2012-01-12T18:35:00Z</dcterms:modified>
  <cp:category>www.sorubak.com</cp:category>
  <cp:contentType>www.sorubak.com</cp:contentType>
  <cp:contentStatus>www.sorubak.com</cp:contentStatus>
</cp:coreProperties>
</file>