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6CC" w:rsidRPr="007F3FAB" w:rsidRDefault="001576CC" w:rsidP="00043082">
      <w:pPr>
        <w:tabs>
          <w:tab w:val="center" w:pos="5669"/>
        </w:tabs>
        <w:jc w:val="center"/>
      </w:pPr>
    </w:p>
    <w:p w:rsidR="001576CC" w:rsidRPr="00383129" w:rsidRDefault="001576CC" w:rsidP="00043082">
      <w:pPr>
        <w:tabs>
          <w:tab w:val="center" w:pos="5669"/>
        </w:tabs>
        <w:jc w:val="center"/>
        <w:rPr>
          <w:b/>
        </w:rPr>
      </w:pPr>
      <w:r w:rsidRPr="00383129">
        <w:rPr>
          <w:b/>
        </w:rPr>
        <w:t>2011–2012 EĞİTİM ÖĞRETİM YILI A.FAZIL AĞANOĞLU İLKÖĞRETİM OKULU</w:t>
      </w:r>
    </w:p>
    <w:p w:rsidR="001576CC" w:rsidRPr="00383129" w:rsidRDefault="001576CC" w:rsidP="00043082">
      <w:pPr>
        <w:suppressLineNumbers/>
        <w:ind w:left="-540"/>
        <w:jc w:val="center"/>
        <w:rPr>
          <w:b/>
        </w:rPr>
      </w:pPr>
      <w:r w:rsidRPr="00383129">
        <w:rPr>
          <w:b/>
        </w:rPr>
        <w:t>4.  SINIF TÜRKÇE DERSİ I. DÖNEM III. YAZILI SORULARI</w:t>
      </w:r>
    </w:p>
    <w:p w:rsidR="001576CC" w:rsidRPr="00383129" w:rsidRDefault="001576CC" w:rsidP="00043082">
      <w:pPr>
        <w:rPr>
          <w:b/>
        </w:rPr>
      </w:pPr>
    </w:p>
    <w:p w:rsidR="001576CC" w:rsidRPr="00383129" w:rsidRDefault="001576CC" w:rsidP="00043082">
      <w:pPr>
        <w:rPr>
          <w:b/>
        </w:rPr>
      </w:pPr>
      <w:r w:rsidRPr="00383129">
        <w:rPr>
          <w:b/>
        </w:rPr>
        <w:t xml:space="preserve">Adı  Soyadı:……………………….          </w:t>
      </w: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Tarih           : …</w:t>
      </w:r>
      <w:r w:rsidRPr="00383129">
        <w:rPr>
          <w:b/>
        </w:rPr>
        <w:t>01/2012</w:t>
      </w:r>
    </w:p>
    <w:p w:rsidR="001576CC" w:rsidRPr="00383129" w:rsidRDefault="001576CC" w:rsidP="009E6E56">
      <w:pPr>
        <w:spacing w:line="240" w:lineRule="atLeast"/>
        <w:contextualSpacing/>
        <w:rPr>
          <w:b/>
        </w:rPr>
      </w:pPr>
    </w:p>
    <w:p w:rsidR="001576CC" w:rsidRDefault="001576CC" w:rsidP="00E86409">
      <w:pPr>
        <w:jc w:val="center"/>
        <w:rPr>
          <w:b/>
        </w:rPr>
      </w:pPr>
      <w:r w:rsidRPr="003E44E6">
        <w:rPr>
          <w:b/>
        </w:rPr>
        <w:t>BABAMIN MEKTUBU</w:t>
      </w:r>
    </w:p>
    <w:p w:rsidR="001576CC" w:rsidRPr="003E44E6" w:rsidRDefault="001576CC" w:rsidP="00E86409">
      <w:pPr>
        <w:jc w:val="center"/>
        <w:rPr>
          <w:b/>
        </w:rPr>
      </w:pPr>
    </w:p>
    <w:p w:rsidR="001576CC" w:rsidRPr="00516450" w:rsidRDefault="001576CC" w:rsidP="00E86409">
      <w:pPr>
        <w:jc w:val="both"/>
      </w:pPr>
      <w:r w:rsidRPr="00516450">
        <w:tab/>
      </w:r>
      <w:r>
        <w:t xml:space="preserve">Oğlum dün akşam </w:t>
      </w:r>
      <w:r w:rsidRPr="00516450">
        <w:t>öğretmeninin evinden dönerken pencereden seni gözlüyordum. Bir bayana çarptın. Sokakta yürürken daha dikkatli ol. Evde nasıl ölçülü davranıyor, her hareketine dikkat ediyorsan, sokakta da öyle olmalısın.</w:t>
      </w:r>
    </w:p>
    <w:p w:rsidR="001576CC" w:rsidRPr="00516450" w:rsidRDefault="001576CC" w:rsidP="00E86409">
      <w:pPr>
        <w:jc w:val="both"/>
      </w:pPr>
      <w:r w:rsidRPr="00516450">
        <w:tab/>
        <w:t>Yolunun üzerinde yere atılmış bir ateş, yanan bir kibrit görürsen onu söndür. Ufacık bir umursamazlığın bir felakete neden olabilir.</w:t>
      </w:r>
      <w:r>
        <w:t xml:space="preserve"> </w:t>
      </w:r>
      <w:r w:rsidRPr="00516450">
        <w:t>Sana yol soran, adres soran birine yardımcı olmaya çalış. Kimseye gülme, kimseyle alay etme. Sokaktakilere karşı saygılı ol. Bir ulusun terbiyesi, kişilerin sokaktaki davranışlarıyla anlaşılır.</w:t>
      </w:r>
    </w:p>
    <w:p w:rsidR="001576CC" w:rsidRDefault="001576CC" w:rsidP="00E86409">
      <w:pPr>
        <w:jc w:val="both"/>
        <w:rPr>
          <w:b/>
        </w:rPr>
      </w:pPr>
    </w:p>
    <w:p w:rsidR="001576CC" w:rsidRDefault="001576CC" w:rsidP="003E44E6">
      <w:pPr>
        <w:jc w:val="both"/>
      </w:pPr>
      <w:r w:rsidRPr="00FD7A9F">
        <w:rPr>
          <w:b/>
        </w:rPr>
        <w:t>İlk üç soruyu</w:t>
      </w:r>
      <w:r w:rsidRPr="00516450">
        <w:t xml:space="preserve"> yukarıdaki metne göre cevaplayınız.</w:t>
      </w:r>
    </w:p>
    <w:p w:rsidR="001576CC" w:rsidRDefault="001576CC" w:rsidP="003E44E6">
      <w:pPr>
        <w:jc w:val="both"/>
      </w:pPr>
    </w:p>
    <w:p w:rsidR="001576CC" w:rsidRDefault="001576CC" w:rsidP="003E44E6">
      <w:pPr>
        <w:jc w:val="both"/>
      </w:pPr>
    </w:p>
    <w:p w:rsidR="001576CC" w:rsidRPr="00516450" w:rsidRDefault="001576CC" w:rsidP="003E44E6">
      <w:pPr>
        <w:jc w:val="both"/>
      </w:pPr>
      <w:r w:rsidRPr="003E44E6">
        <w:rPr>
          <w:b/>
        </w:rPr>
        <w:t>1.)</w:t>
      </w:r>
      <w:r>
        <w:t xml:space="preserve">   </w:t>
      </w:r>
      <w:r w:rsidRPr="00516450">
        <w:t xml:space="preserve">Çocuk yolda yürürken </w:t>
      </w:r>
      <w:r>
        <w:t>çocuğu kim gözlüyormuş</w:t>
      </w:r>
      <w:r w:rsidRPr="00516450">
        <w:t xml:space="preserve">? </w:t>
      </w:r>
    </w:p>
    <w:p w:rsidR="001576CC" w:rsidRDefault="001576CC" w:rsidP="00E86409">
      <w:pPr>
        <w:jc w:val="both"/>
      </w:pPr>
    </w:p>
    <w:p w:rsidR="001576CC" w:rsidRPr="00516450" w:rsidRDefault="001576CC" w:rsidP="00E86409">
      <w:pPr>
        <w:jc w:val="both"/>
      </w:pPr>
      <w:r>
        <w:t xml:space="preserve">      A) Ablası </w:t>
      </w:r>
      <w:r>
        <w:tab/>
      </w:r>
      <w:r>
        <w:tab/>
      </w:r>
      <w:r>
        <w:tab/>
        <w:t>B) Babası</w:t>
      </w:r>
      <w:r>
        <w:tab/>
      </w:r>
      <w:r>
        <w:tab/>
        <w:t xml:space="preserve"> C) Annesi</w:t>
      </w:r>
      <w:r>
        <w:tab/>
      </w:r>
      <w:r>
        <w:tab/>
        <w:t>D) Bir arkadaşı</w:t>
      </w:r>
    </w:p>
    <w:p w:rsidR="001576CC" w:rsidRDefault="001576CC" w:rsidP="00E86409">
      <w:pPr>
        <w:jc w:val="both"/>
      </w:pPr>
    </w:p>
    <w:p w:rsidR="001576CC" w:rsidRPr="00516450" w:rsidRDefault="001576CC" w:rsidP="00E86409">
      <w:pPr>
        <w:jc w:val="both"/>
      </w:pPr>
      <w:r w:rsidRPr="00E86409">
        <w:rPr>
          <w:b/>
        </w:rPr>
        <w:t>2.)</w:t>
      </w:r>
      <w:r>
        <w:rPr>
          <w:b/>
        </w:rPr>
        <w:t xml:space="preserve">  </w:t>
      </w:r>
      <w:r w:rsidRPr="00516450">
        <w:t>Aşağıdakilerden hangisi, babasının çocuğa verdiği öğütlerden değildir?</w:t>
      </w:r>
    </w:p>
    <w:p w:rsidR="001576CC" w:rsidRDefault="001576CC" w:rsidP="00E86409">
      <w:pPr>
        <w:jc w:val="both"/>
      </w:pPr>
      <w:r>
        <w:t xml:space="preserve">     </w:t>
      </w:r>
    </w:p>
    <w:p w:rsidR="001576CC" w:rsidRDefault="001576CC" w:rsidP="00E86409">
      <w:pPr>
        <w:jc w:val="both"/>
      </w:pPr>
      <w:r>
        <w:t xml:space="preserve">      A) </w:t>
      </w:r>
      <w:r w:rsidRPr="00516450">
        <w:t>Sokaktaki</w:t>
      </w:r>
      <w:r>
        <w:t xml:space="preserve"> hareketlerine dikkat etmelisin</w:t>
      </w:r>
      <w:r>
        <w:tab/>
      </w:r>
      <w:r w:rsidRPr="00516450">
        <w:tab/>
      </w:r>
    </w:p>
    <w:p w:rsidR="001576CC" w:rsidRPr="00516450" w:rsidRDefault="001576CC" w:rsidP="00E86409">
      <w:pPr>
        <w:jc w:val="both"/>
      </w:pPr>
      <w:r>
        <w:t xml:space="preserve">      B) </w:t>
      </w:r>
      <w:r w:rsidRPr="00516450">
        <w:t>Sokaktakilere gülümse.</w:t>
      </w:r>
    </w:p>
    <w:p w:rsidR="001576CC" w:rsidRDefault="001576CC" w:rsidP="00E86409">
      <w:pPr>
        <w:jc w:val="both"/>
      </w:pPr>
      <w:r>
        <w:t xml:space="preserve">      C) </w:t>
      </w:r>
      <w:r w:rsidRPr="00516450">
        <w:t>Kimseyle alay etme.</w:t>
      </w:r>
      <w:r>
        <w:tab/>
      </w:r>
      <w:r>
        <w:tab/>
      </w:r>
      <w:r>
        <w:tab/>
      </w:r>
      <w:r w:rsidRPr="00516450">
        <w:tab/>
      </w:r>
    </w:p>
    <w:p w:rsidR="001576CC" w:rsidRPr="00516450" w:rsidRDefault="001576CC" w:rsidP="00E86409">
      <w:pPr>
        <w:jc w:val="both"/>
      </w:pPr>
      <w:r>
        <w:t xml:space="preserve">      D) </w:t>
      </w:r>
      <w:r w:rsidRPr="00516450">
        <w:t>Sokaktakilere karşı saygılı ol.</w:t>
      </w:r>
    </w:p>
    <w:p w:rsidR="001576CC" w:rsidRPr="00516450" w:rsidRDefault="001576CC" w:rsidP="00E86409">
      <w:pPr>
        <w:jc w:val="both"/>
      </w:pPr>
    </w:p>
    <w:p w:rsidR="001576CC" w:rsidRPr="00516450" w:rsidRDefault="001576CC" w:rsidP="00E86409">
      <w:pPr>
        <w:jc w:val="both"/>
      </w:pPr>
      <w:r w:rsidRPr="00E86409">
        <w:rPr>
          <w:b/>
        </w:rPr>
        <w:t>3.)</w:t>
      </w:r>
      <w:r>
        <w:t xml:space="preserve"> </w:t>
      </w:r>
      <w:r w:rsidRPr="00516450">
        <w:t>Babası, çocuğa ufak umursamazlığın neye neden olabileceğini söylüyor?</w:t>
      </w:r>
      <w:r w:rsidRPr="00516450">
        <w:tab/>
      </w:r>
    </w:p>
    <w:p w:rsidR="001576CC" w:rsidRDefault="001576CC" w:rsidP="00E86409">
      <w:pPr>
        <w:jc w:val="both"/>
      </w:pPr>
      <w:r>
        <w:t xml:space="preserve">   </w:t>
      </w:r>
    </w:p>
    <w:p w:rsidR="001576CC" w:rsidRPr="00516450" w:rsidRDefault="001576CC" w:rsidP="00E86409">
      <w:pPr>
        <w:jc w:val="both"/>
      </w:pPr>
      <w:r>
        <w:t xml:space="preserve">      A) Bir felakete</w:t>
      </w:r>
      <w:r>
        <w:tab/>
      </w:r>
      <w:r>
        <w:tab/>
        <w:t>B)</w:t>
      </w:r>
      <w:r w:rsidRPr="00516450">
        <w:t xml:space="preserve"> Bir kazaya</w:t>
      </w:r>
      <w:r>
        <w:tab/>
      </w:r>
      <w:r>
        <w:tab/>
        <w:t xml:space="preserve">C) Üzülmesine </w:t>
      </w:r>
      <w:r>
        <w:tab/>
        <w:t xml:space="preserve">D) </w:t>
      </w:r>
      <w:r w:rsidRPr="00516450">
        <w:t>Öfkelenmesine</w:t>
      </w:r>
    </w:p>
    <w:p w:rsidR="001576CC" w:rsidRPr="00516450" w:rsidRDefault="001576CC" w:rsidP="00E86409">
      <w:pPr>
        <w:jc w:val="both"/>
      </w:pPr>
    </w:p>
    <w:p w:rsidR="001576CC" w:rsidRPr="007F3FAB" w:rsidRDefault="001576CC" w:rsidP="009E6E56">
      <w:pPr>
        <w:tabs>
          <w:tab w:val="left" w:pos="2280"/>
        </w:tabs>
        <w:spacing w:line="240" w:lineRule="atLeast"/>
        <w:contextualSpacing/>
      </w:pPr>
    </w:p>
    <w:p w:rsidR="001576CC" w:rsidRPr="00383129" w:rsidRDefault="001576CC" w:rsidP="009E6E56">
      <w:pPr>
        <w:tabs>
          <w:tab w:val="left" w:pos="2280"/>
        </w:tabs>
        <w:spacing w:line="240" w:lineRule="atLeast"/>
        <w:contextualSpacing/>
        <w:rPr>
          <w:b/>
        </w:rPr>
      </w:pPr>
      <w:r>
        <w:rPr>
          <w:b/>
        </w:rPr>
        <w:t>4</w:t>
      </w:r>
      <w:r w:rsidRPr="00480FF1">
        <w:rPr>
          <w:b/>
        </w:rPr>
        <w:t>. )</w:t>
      </w:r>
      <w:r>
        <w:rPr>
          <w:b/>
        </w:rPr>
        <w:t xml:space="preserve"> </w:t>
      </w:r>
      <w:r w:rsidRPr="00480FF1">
        <w:t xml:space="preserve">“ </w:t>
      </w:r>
      <w:r>
        <w:t>Bu köy, çok güzel……………” c</w:t>
      </w:r>
      <w:r w:rsidRPr="007F3FAB">
        <w:t xml:space="preserve">ümlesinde noktalı yere aşağıdakilerden hangisi </w:t>
      </w:r>
      <w:r w:rsidRPr="00383129">
        <w:rPr>
          <w:b/>
          <w:u w:val="single"/>
        </w:rPr>
        <w:t>getirilemez ?</w:t>
      </w:r>
    </w:p>
    <w:p w:rsidR="001576CC" w:rsidRPr="007F3FAB" w:rsidRDefault="001576CC" w:rsidP="009E6E56">
      <w:pPr>
        <w:tabs>
          <w:tab w:val="left" w:pos="2280"/>
        </w:tabs>
        <w:spacing w:line="240" w:lineRule="atLeast"/>
        <w:contextualSpacing/>
      </w:pPr>
    </w:p>
    <w:p w:rsidR="001576CC" w:rsidRPr="007F3FAB" w:rsidRDefault="001576CC" w:rsidP="009E6E56">
      <w:pPr>
        <w:tabs>
          <w:tab w:val="left" w:pos="2280"/>
        </w:tabs>
        <w:spacing w:line="240" w:lineRule="atLeast"/>
        <w:contextualSpacing/>
      </w:pPr>
      <w:r>
        <w:t xml:space="preserve">      </w:t>
      </w:r>
      <w:r w:rsidRPr="007F3FAB">
        <w:t>A) ama kente uzak</w:t>
      </w:r>
      <w:r w:rsidRPr="007F3FAB">
        <w:tab/>
      </w:r>
      <w:r w:rsidRPr="007F3FAB">
        <w:tab/>
      </w:r>
    </w:p>
    <w:p w:rsidR="001576CC" w:rsidRPr="007F3FAB" w:rsidRDefault="001576CC" w:rsidP="009E6E56">
      <w:pPr>
        <w:tabs>
          <w:tab w:val="left" w:pos="2280"/>
        </w:tabs>
        <w:spacing w:line="240" w:lineRule="atLeast"/>
        <w:contextualSpacing/>
      </w:pPr>
      <w:r>
        <w:t xml:space="preserve">      </w:t>
      </w:r>
      <w:r w:rsidRPr="007F3FAB">
        <w:t>B) ama kışı çok sert</w:t>
      </w:r>
    </w:p>
    <w:p w:rsidR="001576CC" w:rsidRPr="007F3FAB" w:rsidRDefault="001576CC" w:rsidP="009E6E56">
      <w:pPr>
        <w:tabs>
          <w:tab w:val="left" w:pos="2280"/>
        </w:tabs>
        <w:spacing w:line="240" w:lineRule="atLeast"/>
        <w:contextualSpacing/>
      </w:pPr>
      <w:r>
        <w:t xml:space="preserve">      </w:t>
      </w:r>
      <w:r w:rsidRPr="007F3FAB">
        <w:t>C) ama insanları iyi</w:t>
      </w:r>
      <w:r w:rsidRPr="007F3FAB">
        <w:tab/>
      </w:r>
      <w:r w:rsidRPr="007F3FAB">
        <w:tab/>
      </w:r>
    </w:p>
    <w:p w:rsidR="001576CC" w:rsidRPr="007F3FAB" w:rsidRDefault="001576CC" w:rsidP="009E6E56">
      <w:pPr>
        <w:tabs>
          <w:tab w:val="left" w:pos="2280"/>
        </w:tabs>
        <w:spacing w:line="240" w:lineRule="atLeast"/>
        <w:contextualSpacing/>
      </w:pPr>
      <w:r>
        <w:t xml:space="preserve">      </w:t>
      </w:r>
      <w:r w:rsidRPr="007F3FAB">
        <w:t>D) ama toprakları verimsiz.</w:t>
      </w:r>
    </w:p>
    <w:p w:rsidR="001576CC" w:rsidRPr="007F3FAB" w:rsidRDefault="001576CC" w:rsidP="009E6E56">
      <w:pPr>
        <w:spacing w:line="240" w:lineRule="atLeast"/>
        <w:contextualSpacing/>
        <w:jc w:val="both"/>
        <w:rPr>
          <w:bCs/>
        </w:rPr>
      </w:pPr>
    </w:p>
    <w:p w:rsidR="001576CC" w:rsidRPr="007F3FAB" w:rsidRDefault="001576CC" w:rsidP="009E6E56">
      <w:pPr>
        <w:spacing w:line="240" w:lineRule="atLeast"/>
        <w:contextualSpacing/>
        <w:jc w:val="both"/>
        <w:rPr>
          <w:bCs/>
        </w:rPr>
      </w:pPr>
    </w:p>
    <w:p w:rsidR="001576CC" w:rsidRPr="007F3FAB" w:rsidRDefault="001576CC" w:rsidP="00E73D5B">
      <w:r>
        <w:rPr>
          <w:b/>
          <w:bCs/>
        </w:rPr>
        <w:t>5</w:t>
      </w:r>
      <w:r w:rsidRPr="00480FF1">
        <w:rPr>
          <w:b/>
          <w:bCs/>
        </w:rPr>
        <w:t>.</w:t>
      </w:r>
      <w:r>
        <w:rPr>
          <w:b/>
          <w:bCs/>
        </w:rPr>
        <w:t xml:space="preserve">)  </w:t>
      </w:r>
      <w:r w:rsidRPr="007F3FAB">
        <w:t xml:space="preserve">Aşağıdaki cümlelerden hangisinde ünlü düşmesine örnek bir sözcük </w:t>
      </w:r>
      <w:r w:rsidRPr="00E73D5B">
        <w:rPr>
          <w:b/>
          <w:u w:val="single"/>
        </w:rPr>
        <w:t>yoktur?</w:t>
      </w:r>
    </w:p>
    <w:p w:rsidR="001576CC" w:rsidRDefault="001576CC" w:rsidP="004365B2">
      <w:pPr>
        <w:tabs>
          <w:tab w:val="left" w:pos="4487"/>
        </w:tabs>
      </w:pPr>
      <w:r>
        <w:t xml:space="preserve">     </w:t>
      </w:r>
    </w:p>
    <w:p w:rsidR="001576CC" w:rsidRPr="007F3FAB" w:rsidRDefault="001576CC" w:rsidP="004365B2">
      <w:pPr>
        <w:tabs>
          <w:tab w:val="left" w:pos="4487"/>
        </w:tabs>
      </w:pPr>
      <w:r>
        <w:t xml:space="preserve">     A) </w:t>
      </w:r>
      <w:r w:rsidRPr="007F3FAB">
        <w:t>Emir vermeyi çok sever</w:t>
      </w:r>
    </w:p>
    <w:p w:rsidR="001576CC" w:rsidRPr="007F3FAB" w:rsidRDefault="001576CC" w:rsidP="00E73D5B">
      <w:r>
        <w:t xml:space="preserve">     B</w:t>
      </w:r>
      <w:r w:rsidRPr="007F3FAB">
        <w:t xml:space="preserve">) </w:t>
      </w:r>
      <w:r>
        <w:t>Bu resmi Yağmur yaptı.</w:t>
      </w:r>
      <w:r w:rsidRPr="007F3FAB">
        <w:tab/>
      </w:r>
    </w:p>
    <w:p w:rsidR="001576CC" w:rsidRPr="007F3FAB" w:rsidRDefault="001576CC" w:rsidP="004365B2">
      <w:r>
        <w:t xml:space="preserve">     C</w:t>
      </w:r>
      <w:r w:rsidRPr="007F3FAB">
        <w:t xml:space="preserve">) </w:t>
      </w:r>
      <w:r>
        <w:t>Şehrin her yerini gezemedik.</w:t>
      </w:r>
    </w:p>
    <w:p w:rsidR="001576CC" w:rsidRDefault="001576CC" w:rsidP="00E73D5B">
      <w:pPr>
        <w:shd w:val="clear" w:color="auto" w:fill="FFFFFF"/>
        <w:autoSpaceDE w:val="0"/>
        <w:autoSpaceDN w:val="0"/>
        <w:adjustRightInd w:val="0"/>
        <w:rPr>
          <w:bCs/>
        </w:rPr>
      </w:pPr>
      <w:r>
        <w:t xml:space="preserve">     D</w:t>
      </w:r>
      <w:r w:rsidRPr="007F3FAB">
        <w:t>)Top</w:t>
      </w:r>
      <w:r>
        <w:t xml:space="preserve"> Mustafa’nın</w:t>
      </w:r>
      <w:r w:rsidRPr="007F3FAB">
        <w:t xml:space="preserve"> burnuna çarptı</w:t>
      </w:r>
    </w:p>
    <w:p w:rsidR="001576CC" w:rsidRDefault="001576CC" w:rsidP="00E73D5B">
      <w:pPr>
        <w:shd w:val="clear" w:color="auto" w:fill="FFFFFF"/>
        <w:autoSpaceDE w:val="0"/>
        <w:autoSpaceDN w:val="0"/>
        <w:adjustRightInd w:val="0"/>
        <w:rPr>
          <w:bCs/>
        </w:rPr>
      </w:pPr>
    </w:p>
    <w:p w:rsidR="001576CC" w:rsidRDefault="001576CC" w:rsidP="00E73D5B">
      <w:pPr>
        <w:shd w:val="clear" w:color="auto" w:fill="FFFFFF"/>
        <w:autoSpaceDE w:val="0"/>
        <w:autoSpaceDN w:val="0"/>
        <w:adjustRightInd w:val="0"/>
        <w:rPr>
          <w:bCs/>
        </w:rPr>
      </w:pPr>
    </w:p>
    <w:p w:rsidR="001576CC" w:rsidRPr="00E73D5B" w:rsidRDefault="001576CC" w:rsidP="003E44E6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  <w:bCs/>
        </w:rPr>
        <w:t>6</w:t>
      </w:r>
      <w:r w:rsidRPr="00E73D5B">
        <w:rPr>
          <w:b/>
          <w:bCs/>
        </w:rPr>
        <w:t>.)</w:t>
      </w:r>
      <w:r w:rsidRPr="007F3FAB">
        <w:rPr>
          <w:bCs/>
        </w:rPr>
        <w:t xml:space="preserve"> </w:t>
      </w:r>
      <w:r>
        <w:rPr>
          <w:bCs/>
        </w:rPr>
        <w:t xml:space="preserve">  </w:t>
      </w:r>
      <w:r w:rsidRPr="007F3FAB">
        <w:rPr>
          <w:bCs/>
        </w:rPr>
        <w:t>Aşağıdaki sözcük çiftlerinden hangisi</w:t>
      </w:r>
      <w:r>
        <w:rPr>
          <w:bCs/>
        </w:rPr>
        <w:t xml:space="preserve"> anlam bakımından diğerlerinden</w:t>
      </w:r>
      <w:r w:rsidRPr="007F3FAB">
        <w:rPr>
          <w:bCs/>
        </w:rPr>
        <w:t xml:space="preserve"> </w:t>
      </w:r>
      <w:r w:rsidRPr="00E73D5B">
        <w:rPr>
          <w:b/>
          <w:bCs/>
          <w:u w:val="single"/>
        </w:rPr>
        <w:t>farklıdır?</w:t>
      </w:r>
    </w:p>
    <w:p w:rsidR="001576CC" w:rsidRPr="007F3FAB" w:rsidRDefault="001576CC" w:rsidP="003E44E6">
      <w:pPr>
        <w:shd w:val="clear" w:color="auto" w:fill="FFFFFF"/>
        <w:autoSpaceDE w:val="0"/>
        <w:autoSpaceDN w:val="0"/>
        <w:adjustRightInd w:val="0"/>
      </w:pPr>
    </w:p>
    <w:p w:rsidR="001576CC" w:rsidRPr="007F3FAB" w:rsidRDefault="001576CC" w:rsidP="003E44E6">
      <w:r>
        <w:t xml:space="preserve">    </w:t>
      </w:r>
      <w:r w:rsidRPr="007F3FAB">
        <w:t xml:space="preserve">A) tembel - çalışkan </w:t>
      </w:r>
      <w:r w:rsidRPr="007F3FAB">
        <w:tab/>
        <w:t xml:space="preserve">B) akıllı - deli </w:t>
      </w:r>
      <w:r>
        <w:tab/>
      </w:r>
      <w:r>
        <w:tab/>
        <w:t xml:space="preserve">C)  temiz - kirli  </w:t>
      </w:r>
      <w:r>
        <w:tab/>
        <w:t>D) siyah - kara</w:t>
      </w:r>
      <w:r w:rsidRPr="007F3FAB">
        <w:tab/>
      </w:r>
      <w:r w:rsidRPr="007F3FAB">
        <w:tab/>
      </w:r>
    </w:p>
    <w:p w:rsidR="001576CC" w:rsidRPr="007F3FAB" w:rsidRDefault="001576CC" w:rsidP="003E44E6">
      <w:pPr>
        <w:shd w:val="clear" w:color="auto" w:fill="FFFFFF"/>
        <w:autoSpaceDE w:val="0"/>
        <w:autoSpaceDN w:val="0"/>
        <w:adjustRightInd w:val="0"/>
      </w:pPr>
    </w:p>
    <w:p w:rsidR="001576CC" w:rsidRDefault="001576CC" w:rsidP="00E73D5B">
      <w:pPr>
        <w:shd w:val="clear" w:color="auto" w:fill="FFFFFF"/>
        <w:autoSpaceDE w:val="0"/>
        <w:autoSpaceDN w:val="0"/>
        <w:adjustRightInd w:val="0"/>
        <w:rPr>
          <w:bCs/>
        </w:rPr>
      </w:pPr>
    </w:p>
    <w:p w:rsidR="001576CC" w:rsidRPr="00E47CE1" w:rsidRDefault="001576CC" w:rsidP="00E47CE1">
      <w:pPr>
        <w:rPr>
          <w:bCs/>
        </w:rPr>
      </w:pPr>
      <w:r>
        <w:rPr>
          <w:b/>
          <w:bCs/>
        </w:rPr>
        <w:t>7</w:t>
      </w:r>
      <w:r w:rsidRPr="00E47CE1">
        <w:rPr>
          <w:b/>
          <w:bCs/>
        </w:rPr>
        <w:t xml:space="preserve">.)   </w:t>
      </w:r>
      <w:r w:rsidRPr="00E47CE1">
        <w:rPr>
          <w:bCs/>
        </w:rPr>
        <w:t>Aşağıdaki cümlelerin hangisinde “</w:t>
      </w:r>
      <w:r w:rsidRPr="00E47CE1">
        <w:rPr>
          <w:b/>
          <w:bCs/>
          <w:u w:val="single"/>
        </w:rPr>
        <w:t>çok dikkatli ve uyanık olmak</w:t>
      </w:r>
      <w:r w:rsidRPr="00E47CE1">
        <w:rPr>
          <w:bCs/>
        </w:rPr>
        <w:t>” anlamını taşıyan bir deyim vardır?</w:t>
      </w:r>
    </w:p>
    <w:p w:rsidR="001576CC" w:rsidRDefault="001576CC" w:rsidP="00E47CE1">
      <w:pPr>
        <w:rPr>
          <w:bCs/>
        </w:rPr>
      </w:pPr>
      <w:r w:rsidRPr="00E47CE1">
        <w:rPr>
          <w:bCs/>
        </w:rPr>
        <w:t xml:space="preserve">        </w:t>
      </w:r>
    </w:p>
    <w:p w:rsidR="001576CC" w:rsidRPr="00E47CE1" w:rsidRDefault="001576CC" w:rsidP="00E47CE1">
      <w:pPr>
        <w:rPr>
          <w:bCs/>
        </w:rPr>
      </w:pPr>
      <w:r>
        <w:rPr>
          <w:bCs/>
        </w:rPr>
        <w:t xml:space="preserve">        </w:t>
      </w:r>
      <w:r w:rsidRPr="00E47CE1">
        <w:rPr>
          <w:b/>
          <w:bCs/>
        </w:rPr>
        <w:t>A)</w:t>
      </w:r>
      <w:r w:rsidRPr="00E47CE1">
        <w:rPr>
          <w:bCs/>
        </w:rPr>
        <w:t xml:space="preserve"> Nihayet bu işin olacağına aklım yattı.</w:t>
      </w:r>
    </w:p>
    <w:p w:rsidR="001576CC" w:rsidRPr="00E47CE1" w:rsidRDefault="001576CC" w:rsidP="00E47CE1">
      <w:pPr>
        <w:rPr>
          <w:bCs/>
        </w:rPr>
      </w:pPr>
      <w:r w:rsidRPr="00E47CE1">
        <w:rPr>
          <w:bCs/>
        </w:rPr>
        <w:t xml:space="preserve">       </w:t>
      </w:r>
      <w:r w:rsidRPr="00E47CE1">
        <w:rPr>
          <w:b/>
          <w:bCs/>
        </w:rPr>
        <w:t xml:space="preserve"> B)</w:t>
      </w:r>
      <w:r w:rsidRPr="00E47CE1">
        <w:rPr>
          <w:bCs/>
        </w:rPr>
        <w:t xml:space="preserve"> Polis, gözünü dört açmış hırsızın çıkmasını bekliyordu.</w:t>
      </w:r>
    </w:p>
    <w:p w:rsidR="001576CC" w:rsidRPr="00E47CE1" w:rsidRDefault="001576CC" w:rsidP="00E47CE1">
      <w:pPr>
        <w:rPr>
          <w:bCs/>
        </w:rPr>
      </w:pPr>
      <w:r w:rsidRPr="00E47CE1">
        <w:rPr>
          <w:bCs/>
        </w:rPr>
        <w:t xml:space="preserve">        </w:t>
      </w:r>
      <w:r w:rsidRPr="00E47CE1">
        <w:rPr>
          <w:b/>
          <w:bCs/>
        </w:rPr>
        <w:t xml:space="preserve">C) </w:t>
      </w:r>
      <w:r w:rsidRPr="00E47CE1">
        <w:rPr>
          <w:bCs/>
        </w:rPr>
        <w:t xml:space="preserve">Ne yazık, Ekrem de iyi gün dostu çıktı. </w:t>
      </w:r>
    </w:p>
    <w:p w:rsidR="001576CC" w:rsidRPr="00731F49" w:rsidRDefault="001576CC" w:rsidP="00E47CE1">
      <w:pPr>
        <w:rPr>
          <w:rFonts w:ascii="Comic Sans MS" w:hAnsi="Comic Sans MS" w:cs="Arial"/>
          <w:bCs/>
          <w:sz w:val="22"/>
          <w:szCs w:val="22"/>
        </w:rPr>
      </w:pPr>
      <w:r w:rsidRPr="00E47CE1">
        <w:rPr>
          <w:bCs/>
        </w:rPr>
        <w:t xml:space="preserve">        </w:t>
      </w:r>
      <w:r w:rsidRPr="00E47CE1">
        <w:rPr>
          <w:b/>
          <w:bCs/>
        </w:rPr>
        <w:t>D)</w:t>
      </w:r>
      <w:r w:rsidRPr="00E47CE1">
        <w:rPr>
          <w:bCs/>
        </w:rPr>
        <w:t xml:space="preserve"> Bu gezide eğlencenin tadına varmak istiyorum</w:t>
      </w:r>
      <w:r>
        <w:rPr>
          <w:rFonts w:ascii="Comic Sans MS" w:hAnsi="Comic Sans MS" w:cs="Arial"/>
          <w:bCs/>
          <w:sz w:val="22"/>
          <w:szCs w:val="22"/>
        </w:rPr>
        <w:t>.</w:t>
      </w:r>
    </w:p>
    <w:p w:rsidR="001576CC" w:rsidRDefault="001576CC" w:rsidP="00E47CE1">
      <w:pPr>
        <w:rPr>
          <w:rFonts w:ascii="Comic Sans MS" w:hAnsi="Comic Sans MS"/>
          <w:b/>
          <w:sz w:val="22"/>
          <w:szCs w:val="22"/>
        </w:rPr>
      </w:pPr>
    </w:p>
    <w:p w:rsidR="001576CC" w:rsidRDefault="001576CC" w:rsidP="006D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1576CC" w:rsidRPr="00A40355" w:rsidRDefault="001576CC" w:rsidP="006D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/>
          <w:bCs/>
        </w:rPr>
        <w:t>8</w:t>
      </w:r>
      <w:r w:rsidRPr="00E73D5B">
        <w:rPr>
          <w:b/>
          <w:bCs/>
        </w:rPr>
        <w:t>.)</w:t>
      </w:r>
      <w:r>
        <w:rPr>
          <w:bCs/>
        </w:rPr>
        <w:t xml:space="preserve"> </w:t>
      </w:r>
      <w:r w:rsidRPr="00A40355">
        <w:rPr>
          <w:bCs/>
        </w:rPr>
        <w:t xml:space="preserve"> Aşağıdakilerden hangisinde </w:t>
      </w:r>
      <w:r w:rsidRPr="00E73D5B">
        <w:rPr>
          <w:b/>
        </w:rPr>
        <w:t>"ki"</w:t>
      </w:r>
      <w:r w:rsidRPr="00A40355">
        <w:rPr>
          <w:bCs/>
        </w:rPr>
        <w:t xml:space="preserve"> eki</w:t>
      </w:r>
      <w:r>
        <w:rPr>
          <w:bCs/>
        </w:rPr>
        <w:t>nin yazılışı ile ilgili</w:t>
      </w:r>
      <w:r w:rsidRPr="00A40355">
        <w:rPr>
          <w:bCs/>
        </w:rPr>
        <w:t xml:space="preserve"> </w:t>
      </w:r>
      <w:r>
        <w:rPr>
          <w:bCs/>
        </w:rPr>
        <w:t>bir yanlışlık yapılmıştır</w:t>
      </w:r>
      <w:r w:rsidRPr="00A40355">
        <w:rPr>
          <w:bCs/>
        </w:rPr>
        <w:t>?</w:t>
      </w:r>
    </w:p>
    <w:p w:rsidR="001576CC" w:rsidRPr="00A40355" w:rsidRDefault="001576CC" w:rsidP="006D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1576CC" w:rsidRPr="00A40355" w:rsidRDefault="001576CC" w:rsidP="006D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40355">
        <w:rPr>
          <w:bCs/>
        </w:rPr>
        <w:t xml:space="preserve">    </w:t>
      </w:r>
      <w:r w:rsidRPr="00A40355">
        <w:t xml:space="preserve"> A) Öyle üzülmüş ki anlatamam.</w:t>
      </w:r>
    </w:p>
    <w:p w:rsidR="001576CC" w:rsidRPr="00A40355" w:rsidRDefault="001576CC" w:rsidP="006D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40355">
        <w:t xml:space="preserve">     B) Seninki hâlâ uyuyor.</w:t>
      </w:r>
    </w:p>
    <w:p w:rsidR="001576CC" w:rsidRPr="00A40355" w:rsidRDefault="001576CC" w:rsidP="006D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40355">
        <w:t xml:space="preserve">     C) Yanındaki kimdi?</w:t>
      </w:r>
    </w:p>
    <w:p w:rsidR="001576CC" w:rsidRPr="00A40355" w:rsidRDefault="001576CC" w:rsidP="006D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40355">
        <w:t xml:space="preserve">     D) Kitabında ki soruları yaptın mı?</w:t>
      </w:r>
    </w:p>
    <w:p w:rsidR="001576CC" w:rsidRPr="007F3FAB" w:rsidRDefault="001576CC" w:rsidP="009E6E56">
      <w:pPr>
        <w:spacing w:line="240" w:lineRule="atLeast"/>
        <w:contextualSpacing/>
        <w:rPr>
          <w:bCs/>
        </w:rPr>
      </w:pPr>
    </w:p>
    <w:p w:rsidR="001576CC" w:rsidRPr="007F3FAB" w:rsidRDefault="001576CC" w:rsidP="00B06C42">
      <w:pPr>
        <w:tabs>
          <w:tab w:val="left" w:pos="2280"/>
        </w:tabs>
        <w:spacing w:line="240" w:lineRule="atLeast"/>
        <w:contextualSpacing/>
      </w:pPr>
    </w:p>
    <w:p w:rsidR="001576CC" w:rsidRPr="007F3FAB" w:rsidRDefault="001576CC" w:rsidP="006D6CD7">
      <w:pPr>
        <w:tabs>
          <w:tab w:val="left" w:pos="2223"/>
        </w:tabs>
        <w:spacing w:line="240" w:lineRule="atLeast"/>
        <w:contextualSpacing/>
      </w:pPr>
      <w:r w:rsidRPr="00E73D5B">
        <w:rPr>
          <w:b/>
        </w:rPr>
        <w:t xml:space="preserve">9.) </w:t>
      </w:r>
      <w:r>
        <w:rPr>
          <w:b/>
        </w:rPr>
        <w:t xml:space="preserve">  </w:t>
      </w:r>
      <w:r w:rsidRPr="007F3FAB">
        <w:t>Aşağıdaki cümlelerin hangisinde abartma vardır?</w:t>
      </w:r>
    </w:p>
    <w:p w:rsidR="001576CC" w:rsidRPr="007F3FAB" w:rsidRDefault="001576CC" w:rsidP="00CB6583"/>
    <w:p w:rsidR="001576CC" w:rsidRPr="007F3FAB" w:rsidRDefault="001576CC" w:rsidP="00CB6583">
      <w:r>
        <w:t xml:space="preserve">     </w:t>
      </w:r>
      <w:r w:rsidRPr="007F3FAB">
        <w:t xml:space="preserve">A) Kır çiçekleri buna çok üzülmüşler.                    </w:t>
      </w:r>
    </w:p>
    <w:p w:rsidR="001576CC" w:rsidRPr="007F3FAB" w:rsidRDefault="001576CC" w:rsidP="00CB6583">
      <w:r>
        <w:t xml:space="preserve">     </w:t>
      </w:r>
      <w:r w:rsidRPr="007F3FAB">
        <w:t>B) Bütün sular yaş olup gözünden akmıştı.</w:t>
      </w:r>
    </w:p>
    <w:p w:rsidR="001576CC" w:rsidRPr="007F3FAB" w:rsidRDefault="001576CC" w:rsidP="00CB6583">
      <w:r>
        <w:t xml:space="preserve">     </w:t>
      </w:r>
      <w:r w:rsidRPr="007F3FAB">
        <w:t xml:space="preserve">C) Her gün aynalarda güzelliğini seyrederdi.     </w:t>
      </w:r>
    </w:p>
    <w:p w:rsidR="001576CC" w:rsidRPr="007F3FAB" w:rsidRDefault="001576CC" w:rsidP="00CB6583">
      <w:r>
        <w:t xml:space="preserve">     </w:t>
      </w:r>
      <w:r w:rsidRPr="007F3FAB">
        <w:t>D) Çiçekler ırmaklardan su istemişler.</w:t>
      </w:r>
    </w:p>
    <w:p w:rsidR="001576CC" w:rsidRDefault="001576CC" w:rsidP="00CB6583"/>
    <w:p w:rsidR="001576CC" w:rsidRDefault="001576CC" w:rsidP="00CB6583"/>
    <w:p w:rsidR="001576CC" w:rsidRPr="000F6308" w:rsidRDefault="001576CC" w:rsidP="00CB6583">
      <w:pPr>
        <w:shd w:val="clear" w:color="auto" w:fill="FFFFFF"/>
        <w:autoSpaceDE w:val="0"/>
        <w:autoSpaceDN w:val="0"/>
        <w:adjustRightInd w:val="0"/>
        <w:rPr>
          <w:b/>
        </w:rPr>
      </w:pPr>
      <w:r w:rsidRPr="000F6308">
        <w:rPr>
          <w:b/>
          <w:bCs/>
        </w:rPr>
        <w:t>10.)</w:t>
      </w:r>
      <w:r w:rsidRPr="007F3FAB">
        <w:rPr>
          <w:bCs/>
        </w:rPr>
        <w:t xml:space="preserve"> </w:t>
      </w:r>
      <w:r>
        <w:rPr>
          <w:bCs/>
        </w:rPr>
        <w:t xml:space="preserve">  </w:t>
      </w:r>
      <w:r w:rsidRPr="007F3FAB">
        <w:rPr>
          <w:bCs/>
        </w:rPr>
        <w:t xml:space="preserve">Aşağıdaki cümlelerin hangisinde </w:t>
      </w:r>
      <w:r w:rsidRPr="000F6308">
        <w:rPr>
          <w:b/>
          <w:bCs/>
        </w:rPr>
        <w:t>"ne za</w:t>
      </w:r>
      <w:r w:rsidRPr="000F6308">
        <w:rPr>
          <w:b/>
          <w:bCs/>
        </w:rPr>
        <w:softHyphen/>
        <w:t>man"</w:t>
      </w:r>
      <w:r w:rsidRPr="007F3FAB">
        <w:rPr>
          <w:bCs/>
        </w:rPr>
        <w:t xml:space="preserve"> sorusuna cevap </w:t>
      </w:r>
      <w:r w:rsidRPr="000F6308">
        <w:rPr>
          <w:b/>
          <w:bCs/>
          <w:u w:val="single"/>
        </w:rPr>
        <w:t>yoktur?</w:t>
      </w:r>
    </w:p>
    <w:p w:rsidR="001576CC" w:rsidRPr="007F3FAB" w:rsidRDefault="001576CC" w:rsidP="00CB6583">
      <w:pPr>
        <w:shd w:val="clear" w:color="auto" w:fill="FFFFFF"/>
        <w:autoSpaceDE w:val="0"/>
        <w:autoSpaceDN w:val="0"/>
        <w:adjustRightInd w:val="0"/>
      </w:pPr>
    </w:p>
    <w:p w:rsidR="001576CC" w:rsidRPr="007F3FAB" w:rsidRDefault="001576CC" w:rsidP="00CB6583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7F3FAB">
        <w:t>A) Ayla sabah okula gelmedi.</w:t>
      </w:r>
      <w:r w:rsidRPr="007F3FAB">
        <w:tab/>
      </w:r>
      <w:r w:rsidRPr="007F3FAB">
        <w:tab/>
      </w:r>
    </w:p>
    <w:p w:rsidR="001576CC" w:rsidRPr="007F3FAB" w:rsidRDefault="001576CC" w:rsidP="00CB6583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7F3FAB">
        <w:t>B) Özge beş gün ders çalıştı.</w:t>
      </w:r>
    </w:p>
    <w:p w:rsidR="001576CC" w:rsidRPr="007F3FAB" w:rsidRDefault="001576CC" w:rsidP="00CB6583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7F3FAB">
        <w:t>C) Ömür dün bahçeyi temizledi.</w:t>
      </w:r>
      <w:r w:rsidRPr="007F3FAB">
        <w:tab/>
      </w:r>
      <w:r w:rsidRPr="007F3FAB">
        <w:tab/>
      </w:r>
    </w:p>
    <w:p w:rsidR="001576CC" w:rsidRPr="007F3FAB" w:rsidRDefault="001576CC" w:rsidP="00CB6583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7F3FAB">
        <w:t>D) Babam geçen ay Ankara'ya gitti.</w:t>
      </w:r>
    </w:p>
    <w:p w:rsidR="001576CC" w:rsidRPr="007F3FAB" w:rsidRDefault="001576CC" w:rsidP="00CB6583"/>
    <w:p w:rsidR="001576CC" w:rsidRPr="007F3FAB" w:rsidRDefault="001576CC" w:rsidP="00CB6583"/>
    <w:p w:rsidR="001576CC" w:rsidRPr="007F3FAB" w:rsidRDefault="001576CC" w:rsidP="00CB6583">
      <w:r w:rsidRPr="000F6308">
        <w:rPr>
          <w:b/>
        </w:rPr>
        <w:t>11.)</w:t>
      </w:r>
      <w:r w:rsidRPr="007F3FAB">
        <w:t xml:space="preserve"> Aşağıdaki kelimelerden hangisi </w:t>
      </w:r>
      <w:r w:rsidRPr="000F6308">
        <w:rPr>
          <w:b/>
          <w:u w:val="single"/>
        </w:rPr>
        <w:t>birden fazla</w:t>
      </w:r>
      <w:r w:rsidRPr="007F3FAB">
        <w:t xml:space="preserve"> yapım eki almıştır?</w:t>
      </w:r>
      <w:r w:rsidRPr="007F3FAB">
        <w:tab/>
      </w:r>
    </w:p>
    <w:p w:rsidR="001576CC" w:rsidRPr="007F3FAB" w:rsidRDefault="001576CC" w:rsidP="00CB6583"/>
    <w:p w:rsidR="001576CC" w:rsidRPr="007F3FAB" w:rsidRDefault="001576CC" w:rsidP="00CB6583">
      <w:r>
        <w:t xml:space="preserve">     A) gözlükçü</w:t>
      </w:r>
      <w:r w:rsidRPr="007F3FAB">
        <w:tab/>
      </w:r>
      <w:r w:rsidRPr="007F3FAB">
        <w:tab/>
      </w:r>
      <w:r>
        <w:t xml:space="preserve"> B) yolcu</w:t>
      </w:r>
      <w:r>
        <w:tab/>
      </w:r>
      <w:r>
        <w:tab/>
        <w:t>C) b</w:t>
      </w:r>
      <w:r w:rsidRPr="007F3FAB">
        <w:t>örekçi</w:t>
      </w:r>
      <w:r w:rsidRPr="007F3FAB">
        <w:tab/>
      </w:r>
      <w:r w:rsidRPr="007F3FAB">
        <w:tab/>
        <w:t>D)</w:t>
      </w:r>
      <w:r>
        <w:t xml:space="preserve"> simitçi</w:t>
      </w:r>
    </w:p>
    <w:p w:rsidR="001576CC" w:rsidRDefault="001576CC" w:rsidP="00CB6583"/>
    <w:p w:rsidR="001576CC" w:rsidRPr="007F3FAB" w:rsidRDefault="001576CC" w:rsidP="00CB6583"/>
    <w:p w:rsidR="001576CC" w:rsidRPr="000F6308" w:rsidRDefault="001576CC" w:rsidP="00CB6583">
      <w:pPr>
        <w:rPr>
          <w:b/>
        </w:rPr>
      </w:pPr>
      <w:r w:rsidRPr="000F6308">
        <w:rPr>
          <w:b/>
        </w:rPr>
        <w:t>12.)</w:t>
      </w:r>
      <w:r w:rsidRPr="007F3FAB">
        <w:t xml:space="preserve"> Aşağıdaki cümlelerin hangisinde eylem henüz </w:t>
      </w:r>
      <w:r w:rsidRPr="000F6308">
        <w:rPr>
          <w:b/>
          <w:u w:val="single"/>
        </w:rPr>
        <w:t>gerçekleşmemiştir?</w:t>
      </w:r>
      <w:r w:rsidRPr="000F6308">
        <w:rPr>
          <w:b/>
        </w:rPr>
        <w:t xml:space="preserve"> </w:t>
      </w:r>
    </w:p>
    <w:p w:rsidR="001576CC" w:rsidRPr="007F3FAB" w:rsidRDefault="001576CC" w:rsidP="00CB6583"/>
    <w:p w:rsidR="001576CC" w:rsidRPr="007F3FAB" w:rsidRDefault="001576CC" w:rsidP="00CB6583">
      <w:r>
        <w:t xml:space="preserve">      </w:t>
      </w:r>
      <w:r w:rsidRPr="007F3FAB">
        <w:t>A) Oturduğumuz mahallenin sokakları onarıldı.</w:t>
      </w:r>
      <w:r w:rsidRPr="007F3FAB">
        <w:tab/>
      </w:r>
      <w:r w:rsidRPr="007F3FAB">
        <w:tab/>
      </w:r>
    </w:p>
    <w:p w:rsidR="001576CC" w:rsidRPr="007F3FAB" w:rsidRDefault="001576CC" w:rsidP="00CB6583">
      <w:r>
        <w:t xml:space="preserve">      B</w:t>
      </w:r>
      <w:r w:rsidRPr="007F3FAB">
        <w:t>) Suçlular iki gün içinde yakalandı.</w:t>
      </w:r>
      <w:r w:rsidRPr="007F3FAB">
        <w:tab/>
      </w:r>
      <w:r w:rsidRPr="007F3FAB">
        <w:tab/>
      </w:r>
      <w:r w:rsidRPr="007F3FAB">
        <w:tab/>
      </w:r>
    </w:p>
    <w:p w:rsidR="001576CC" w:rsidRPr="007F3FAB" w:rsidRDefault="001576CC" w:rsidP="00CB6583">
      <w:r>
        <w:t xml:space="preserve">      C</w:t>
      </w:r>
      <w:r w:rsidRPr="007F3FAB">
        <w:t>) Dede, torunlarına güzel bir masal anlattı.</w:t>
      </w:r>
    </w:p>
    <w:p w:rsidR="001576CC" w:rsidRPr="007F3FAB" w:rsidRDefault="001576CC" w:rsidP="00CB6583">
      <w:r>
        <w:t xml:space="preserve">      D</w:t>
      </w:r>
      <w:r w:rsidRPr="007F3FAB">
        <w:t>) Futbol sahamız önümüzdeki hafta açılacak.</w:t>
      </w:r>
    </w:p>
    <w:p w:rsidR="001576CC" w:rsidRDefault="001576CC" w:rsidP="00CB6583"/>
    <w:p w:rsidR="001576CC" w:rsidRDefault="001576CC" w:rsidP="00CB6583">
      <w:pPr>
        <w:rPr>
          <w:b/>
        </w:rPr>
      </w:pPr>
    </w:p>
    <w:p w:rsidR="001576CC" w:rsidRPr="007F3FAB" w:rsidRDefault="001576CC" w:rsidP="00CB6583">
      <w:r w:rsidRPr="000F6308">
        <w:rPr>
          <w:b/>
        </w:rPr>
        <w:t>1</w:t>
      </w:r>
      <w:r>
        <w:rPr>
          <w:b/>
        </w:rPr>
        <w:t>3</w:t>
      </w:r>
      <w:r w:rsidRPr="000F6308">
        <w:rPr>
          <w:b/>
        </w:rPr>
        <w:t>.)</w:t>
      </w:r>
      <w:r w:rsidRPr="007F3FAB">
        <w:t xml:space="preserve"> </w:t>
      </w:r>
      <w:r>
        <w:t xml:space="preserve"> </w:t>
      </w:r>
      <w:r w:rsidRPr="007F3FAB">
        <w:t xml:space="preserve">Aşağıdaki tümcelerin hangisinde altı çizili sözcük gerçek anlamında </w:t>
      </w:r>
      <w:r w:rsidRPr="000F6308">
        <w:rPr>
          <w:b/>
          <w:u w:val="single"/>
        </w:rPr>
        <w:t>kullanılmıştır</w:t>
      </w:r>
      <w:r w:rsidRPr="000F6308">
        <w:rPr>
          <w:b/>
        </w:rPr>
        <w:t>?</w:t>
      </w:r>
    </w:p>
    <w:p w:rsidR="001576CC" w:rsidRPr="007F3FAB" w:rsidRDefault="001576CC" w:rsidP="00CB6583">
      <w:r w:rsidRPr="007F3FAB">
        <w:tab/>
      </w:r>
    </w:p>
    <w:p w:rsidR="001576CC" w:rsidRPr="007F3FAB" w:rsidRDefault="001576CC" w:rsidP="00CB6583">
      <w:r>
        <w:t xml:space="preserve">     </w:t>
      </w:r>
      <w:r w:rsidRPr="007F3FAB">
        <w:t>A)</w:t>
      </w:r>
      <w:r w:rsidRPr="007F3FAB">
        <w:rPr>
          <w:u w:val="single"/>
        </w:rPr>
        <w:t xml:space="preserve"> </w:t>
      </w:r>
      <w:r w:rsidRPr="007F3FAB">
        <w:t xml:space="preserve">Bu gün </w:t>
      </w:r>
      <w:r w:rsidRPr="000F6308">
        <w:rPr>
          <w:b/>
          <w:u w:val="single"/>
        </w:rPr>
        <w:t>sırtı</w:t>
      </w:r>
      <w:r w:rsidRPr="007F3FAB">
        <w:t xml:space="preserve">  durmadan  ağrıdı.</w:t>
      </w:r>
    </w:p>
    <w:p w:rsidR="001576CC" w:rsidRPr="007F3FAB" w:rsidRDefault="001576CC" w:rsidP="00C93090">
      <w:r>
        <w:t xml:space="preserve">     </w:t>
      </w:r>
      <w:r w:rsidRPr="007F3FAB">
        <w:t xml:space="preserve">B) </w:t>
      </w:r>
      <w:r w:rsidRPr="000F6308">
        <w:rPr>
          <w:b/>
          <w:u w:val="single"/>
        </w:rPr>
        <w:t>Tatlı</w:t>
      </w:r>
      <w:r w:rsidRPr="007F3FAB">
        <w:t xml:space="preserve"> diliyle her sorunun üstesinden gelirdi.</w:t>
      </w:r>
    </w:p>
    <w:p w:rsidR="001576CC" w:rsidRPr="007F3FAB" w:rsidRDefault="001576CC" w:rsidP="00C93090">
      <w:r>
        <w:t xml:space="preserve">     </w:t>
      </w:r>
      <w:r w:rsidRPr="007F3FAB">
        <w:t xml:space="preserve">C) Sorular karşısında </w:t>
      </w:r>
      <w:r w:rsidRPr="000F6308">
        <w:rPr>
          <w:b/>
          <w:u w:val="single"/>
        </w:rPr>
        <w:t>uyanık</w:t>
      </w:r>
      <w:r w:rsidRPr="000F6308">
        <w:rPr>
          <w:b/>
        </w:rPr>
        <w:t xml:space="preserve"> </w:t>
      </w:r>
      <w:r w:rsidRPr="007F3FAB">
        <w:t>olmalıyız. </w:t>
      </w:r>
    </w:p>
    <w:p w:rsidR="001576CC" w:rsidRPr="007F3FAB" w:rsidRDefault="001576CC" w:rsidP="00C93090">
      <w:r>
        <w:t xml:space="preserve">     </w:t>
      </w:r>
      <w:r w:rsidRPr="007F3FAB">
        <w:t xml:space="preserve">D) Toplantıda bize çok </w:t>
      </w:r>
      <w:r w:rsidRPr="000F6308">
        <w:rPr>
          <w:b/>
          <w:u w:val="single"/>
        </w:rPr>
        <w:t>ağır</w:t>
      </w:r>
      <w:r w:rsidRPr="007F3FAB">
        <w:t xml:space="preserve"> sözler söyledi.</w:t>
      </w:r>
    </w:p>
    <w:p w:rsidR="001576CC" w:rsidRDefault="001576CC" w:rsidP="00CB6583"/>
    <w:p w:rsidR="001576CC" w:rsidRDefault="001576CC" w:rsidP="00CB6583"/>
    <w:p w:rsidR="001576CC" w:rsidRDefault="001576CC" w:rsidP="00CB6583"/>
    <w:p w:rsidR="001576CC" w:rsidRPr="000F6308" w:rsidRDefault="001576CC" w:rsidP="003E44E6">
      <w:pPr>
        <w:rPr>
          <w:b/>
        </w:rPr>
      </w:pPr>
      <w:r>
        <w:rPr>
          <w:b/>
        </w:rPr>
        <w:t>14</w:t>
      </w:r>
      <w:r w:rsidRPr="000F6308">
        <w:rPr>
          <w:b/>
        </w:rPr>
        <w:t>.)</w:t>
      </w:r>
      <w:r w:rsidRPr="007F3FAB">
        <w:t xml:space="preserve"> </w:t>
      </w:r>
      <w:r>
        <w:t xml:space="preserve"> </w:t>
      </w:r>
      <w:r w:rsidRPr="007F3FAB">
        <w:t xml:space="preserve">Aşağıdakilerden hangisinin yazımı </w:t>
      </w:r>
      <w:r w:rsidRPr="000F6308">
        <w:rPr>
          <w:b/>
          <w:u w:val="single"/>
        </w:rPr>
        <w:t>yanlıştır?</w:t>
      </w:r>
      <w:r w:rsidRPr="000F6308">
        <w:rPr>
          <w:b/>
        </w:rPr>
        <w:t xml:space="preserve"> </w:t>
      </w:r>
    </w:p>
    <w:p w:rsidR="001576CC" w:rsidRPr="007F3FAB" w:rsidRDefault="001576CC" w:rsidP="003E44E6"/>
    <w:p w:rsidR="001576CC" w:rsidRPr="007F3FAB" w:rsidRDefault="001576CC" w:rsidP="003E44E6">
      <w:pPr>
        <w:pStyle w:val="ListParagraph"/>
        <w:numPr>
          <w:ilvl w:val="0"/>
          <w:numId w:val="1"/>
        </w:numPr>
      </w:pPr>
      <w:r w:rsidRPr="007F3FAB">
        <w:t>İstanbul</w:t>
      </w:r>
      <w:r w:rsidRPr="007F3FAB">
        <w:tab/>
      </w:r>
      <w:r w:rsidRPr="007F3FAB">
        <w:tab/>
        <w:t>B)Perşembe</w:t>
      </w:r>
      <w:r w:rsidRPr="007F3FAB">
        <w:tab/>
      </w:r>
      <w:r w:rsidRPr="007F3FAB">
        <w:tab/>
        <w:t>C)Penbe</w:t>
      </w:r>
      <w:r w:rsidRPr="007F3FAB">
        <w:tab/>
      </w:r>
      <w:r w:rsidRPr="007F3FAB">
        <w:tab/>
        <w:t>D)Çarşamba</w:t>
      </w:r>
    </w:p>
    <w:p w:rsidR="001576CC" w:rsidRDefault="001576CC" w:rsidP="00CB6583"/>
    <w:p w:rsidR="001576CC" w:rsidRDefault="001576CC" w:rsidP="00CB6583">
      <w:pPr>
        <w:rPr>
          <w:b/>
        </w:rPr>
      </w:pPr>
    </w:p>
    <w:p w:rsidR="001576CC" w:rsidRPr="007F3FAB" w:rsidRDefault="001576CC" w:rsidP="00CB6583">
      <w:r w:rsidRPr="000F6308">
        <w:rPr>
          <w:b/>
        </w:rPr>
        <w:t>15.)</w:t>
      </w:r>
      <w:r w:rsidRPr="007F3FAB">
        <w:t xml:space="preserve"> “</w:t>
      </w:r>
      <w:r w:rsidRPr="000F6308">
        <w:rPr>
          <w:b/>
        </w:rPr>
        <w:t>göz</w:t>
      </w:r>
      <w:r w:rsidRPr="007F3FAB">
        <w:t xml:space="preserve">” sözcüğü aşağıdaki tümcelerin hangisinde </w:t>
      </w:r>
      <w:r w:rsidRPr="000F6308">
        <w:rPr>
          <w:b/>
          <w:u w:val="single"/>
        </w:rPr>
        <w:t xml:space="preserve">mecaz </w:t>
      </w:r>
      <w:r w:rsidRPr="007F3FAB">
        <w:t>anlamda kullanılmıştır?</w:t>
      </w:r>
    </w:p>
    <w:p w:rsidR="001576CC" w:rsidRPr="007F3FAB" w:rsidRDefault="001576CC" w:rsidP="00CB6583"/>
    <w:p w:rsidR="001576CC" w:rsidRPr="007F3FAB" w:rsidRDefault="001576CC" w:rsidP="00CB6583">
      <w:r>
        <w:t xml:space="preserve">     </w:t>
      </w:r>
      <w:r w:rsidRPr="007F3FAB">
        <w:t>A)  Ayşe gözü iyi görmeyince doktora gitti.</w:t>
      </w:r>
    </w:p>
    <w:p w:rsidR="001576CC" w:rsidRPr="007F3FAB" w:rsidRDefault="001576CC" w:rsidP="00CB6583">
      <w:r>
        <w:t xml:space="preserve">     </w:t>
      </w:r>
      <w:r w:rsidRPr="007F3FAB">
        <w:t>B)  Yumruğu yiyince gözü morardı.</w:t>
      </w:r>
    </w:p>
    <w:p w:rsidR="001576CC" w:rsidRPr="007F3FAB" w:rsidRDefault="001576CC" w:rsidP="00CB6583">
      <w:r>
        <w:t xml:space="preserve">     </w:t>
      </w:r>
      <w:r w:rsidRPr="007F3FAB">
        <w:t>C)  O mavi gözlü bir devdi.</w:t>
      </w:r>
    </w:p>
    <w:p w:rsidR="001576CC" w:rsidRPr="007F3FAB" w:rsidRDefault="001576CC" w:rsidP="00CB6583">
      <w:r>
        <w:t xml:space="preserve">     </w:t>
      </w:r>
      <w:r w:rsidRPr="007F3FAB">
        <w:t>D)  Öğretmenin gözüne girmeyi başardı.</w:t>
      </w:r>
    </w:p>
    <w:p w:rsidR="001576CC" w:rsidRDefault="001576CC" w:rsidP="006C04A7">
      <w:pPr>
        <w:autoSpaceDE w:val="0"/>
        <w:autoSpaceDN w:val="0"/>
        <w:adjustRightInd w:val="0"/>
        <w:rPr>
          <w:b/>
          <w:bCs/>
        </w:rPr>
      </w:pPr>
    </w:p>
    <w:p w:rsidR="001576CC" w:rsidRDefault="001576CC" w:rsidP="006C04A7">
      <w:pPr>
        <w:autoSpaceDE w:val="0"/>
        <w:autoSpaceDN w:val="0"/>
        <w:adjustRightInd w:val="0"/>
        <w:rPr>
          <w:b/>
          <w:bCs/>
        </w:rPr>
      </w:pPr>
    </w:p>
    <w:p w:rsidR="001576CC" w:rsidRPr="006C04A7" w:rsidRDefault="001576CC" w:rsidP="006C04A7">
      <w:pPr>
        <w:autoSpaceDE w:val="0"/>
        <w:autoSpaceDN w:val="0"/>
        <w:adjustRightInd w:val="0"/>
        <w:rPr>
          <w:bCs/>
        </w:rPr>
      </w:pPr>
      <w:r>
        <w:rPr>
          <w:b/>
          <w:bCs/>
        </w:rPr>
        <w:t>16</w:t>
      </w:r>
      <w:r w:rsidRPr="001B42B2">
        <w:rPr>
          <w:b/>
          <w:bCs/>
        </w:rPr>
        <w:t>.</w:t>
      </w:r>
      <w:r>
        <w:rPr>
          <w:b/>
          <w:bCs/>
        </w:rPr>
        <w:t xml:space="preserve">) </w:t>
      </w:r>
      <w:r w:rsidRPr="001B42B2">
        <w:rPr>
          <w:b/>
          <w:bCs/>
        </w:rPr>
        <w:t xml:space="preserve"> </w:t>
      </w:r>
      <w:r w:rsidRPr="006C04A7">
        <w:rPr>
          <w:bCs/>
        </w:rPr>
        <w:t xml:space="preserve">Aşağıdaki cümlelerin hangisinde gereksiz kelime kullanımından dolayı bir </w:t>
      </w:r>
      <w:r w:rsidRPr="006C04A7">
        <w:rPr>
          <w:b/>
          <w:bCs/>
          <w:u w:val="single"/>
        </w:rPr>
        <w:t>anlatım bozukluğu</w:t>
      </w:r>
      <w:r w:rsidRPr="006C04A7">
        <w:rPr>
          <w:bCs/>
        </w:rPr>
        <w:t xml:space="preserve"> vardır?</w:t>
      </w:r>
    </w:p>
    <w:p w:rsidR="001576CC" w:rsidRPr="001B42B2" w:rsidRDefault="001576CC" w:rsidP="006C04A7">
      <w:pPr>
        <w:autoSpaceDE w:val="0"/>
        <w:autoSpaceDN w:val="0"/>
        <w:adjustRightInd w:val="0"/>
        <w:rPr>
          <w:bCs/>
        </w:rPr>
      </w:pPr>
    </w:p>
    <w:p w:rsidR="001576CC" w:rsidRPr="001B42B2" w:rsidRDefault="001576CC" w:rsidP="006C04A7">
      <w:pPr>
        <w:shd w:val="clear" w:color="auto" w:fill="FFFFFF"/>
        <w:spacing w:line="230" w:lineRule="exact"/>
        <w:ind w:right="3379"/>
        <w:rPr>
          <w:bCs/>
          <w:spacing w:val="-1"/>
        </w:rPr>
      </w:pPr>
      <w:r w:rsidRPr="001B42B2">
        <w:rPr>
          <w:bCs/>
        </w:rPr>
        <w:t xml:space="preserve">A) </w:t>
      </w:r>
      <w:r>
        <w:rPr>
          <w:bCs/>
        </w:rPr>
        <w:t>Binalar depreme dayanıklı yapılmalıdır.</w:t>
      </w:r>
    </w:p>
    <w:p w:rsidR="001576CC" w:rsidRPr="001B42B2" w:rsidRDefault="001576CC" w:rsidP="006C04A7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B) Babam geleli </w:t>
      </w:r>
      <w:r w:rsidRPr="001B42B2">
        <w:rPr>
          <w:bCs/>
        </w:rPr>
        <w:t>aşağı yukarı tam bir yıl oldu.</w:t>
      </w:r>
    </w:p>
    <w:p w:rsidR="001576CC" w:rsidRPr="001B42B2" w:rsidRDefault="001576CC" w:rsidP="006C04A7">
      <w:pPr>
        <w:autoSpaceDE w:val="0"/>
        <w:autoSpaceDN w:val="0"/>
        <w:adjustRightInd w:val="0"/>
        <w:rPr>
          <w:bCs/>
        </w:rPr>
      </w:pPr>
      <w:r>
        <w:rPr>
          <w:bCs/>
        </w:rPr>
        <w:t>C) Yaşlı amcanın gözleri iyi görmüyor.</w:t>
      </w:r>
    </w:p>
    <w:p w:rsidR="001576CC" w:rsidRDefault="001576CC" w:rsidP="006C04A7">
      <w:pPr>
        <w:autoSpaceDE w:val="0"/>
        <w:autoSpaceDN w:val="0"/>
        <w:adjustRightInd w:val="0"/>
        <w:rPr>
          <w:bCs/>
        </w:rPr>
      </w:pPr>
      <w:r>
        <w:rPr>
          <w:bCs/>
        </w:rPr>
        <w:t>D) Çocuklar çikolatayı</w:t>
      </w:r>
      <w:r w:rsidRPr="001B42B2">
        <w:rPr>
          <w:bCs/>
        </w:rPr>
        <w:t xml:space="preserve"> çok severler.</w:t>
      </w:r>
    </w:p>
    <w:p w:rsidR="001576CC" w:rsidRPr="007F3FAB" w:rsidRDefault="001576CC" w:rsidP="00CB6583"/>
    <w:p w:rsidR="001576CC" w:rsidRPr="007F3FAB" w:rsidRDefault="001576CC" w:rsidP="00CB6583"/>
    <w:p w:rsidR="001576CC" w:rsidRPr="007F3FAB" w:rsidRDefault="001576CC" w:rsidP="00893687">
      <w:pPr>
        <w:pStyle w:val="Header"/>
        <w:tabs>
          <w:tab w:val="clear" w:pos="4536"/>
          <w:tab w:val="clear" w:pos="9072"/>
        </w:tabs>
        <w:jc w:val="both"/>
      </w:pPr>
      <w:r w:rsidRPr="000F6308">
        <w:rPr>
          <w:b/>
        </w:rPr>
        <w:t>17.)</w:t>
      </w:r>
      <w:r w:rsidRPr="007F3FAB">
        <w:t xml:space="preserve"> </w:t>
      </w:r>
      <w:r>
        <w:t xml:space="preserve"> </w:t>
      </w:r>
      <w:r w:rsidRPr="007F3FAB">
        <w:t xml:space="preserve">Aşağıdaki kelimeler alfabetik olarak sıralanırsa, </w:t>
      </w:r>
      <w:r w:rsidRPr="000F6308">
        <w:rPr>
          <w:b/>
          <w:u w:val="single"/>
        </w:rPr>
        <w:t>en sond</w:t>
      </w:r>
      <w:r w:rsidRPr="007F3FAB">
        <w:rPr>
          <w:u w:val="single"/>
        </w:rPr>
        <w:t>a</w:t>
      </w:r>
      <w:r w:rsidRPr="007F3FAB">
        <w:t xml:space="preserve"> hangisi yer alır?  </w:t>
      </w:r>
    </w:p>
    <w:p w:rsidR="001576CC" w:rsidRPr="007F3FAB" w:rsidRDefault="001576CC" w:rsidP="00893687">
      <w:pPr>
        <w:pStyle w:val="Header"/>
        <w:tabs>
          <w:tab w:val="clear" w:pos="4536"/>
          <w:tab w:val="clear" w:pos="9072"/>
        </w:tabs>
        <w:jc w:val="both"/>
      </w:pPr>
    </w:p>
    <w:p w:rsidR="001576CC" w:rsidRPr="007F3FAB" w:rsidRDefault="001576CC" w:rsidP="00893687">
      <w:pPr>
        <w:pStyle w:val="Header"/>
        <w:tabs>
          <w:tab w:val="clear" w:pos="4536"/>
          <w:tab w:val="clear" w:pos="9072"/>
        </w:tabs>
        <w:jc w:val="both"/>
      </w:pPr>
      <w:r>
        <w:t xml:space="preserve">     A) asker</w:t>
      </w:r>
      <w:r>
        <w:tab/>
      </w:r>
      <w:r>
        <w:tab/>
        <w:t xml:space="preserve">   </w:t>
      </w:r>
      <w:r w:rsidRPr="007F3FAB">
        <w:t xml:space="preserve"> B) aslı            </w:t>
      </w:r>
      <w:r w:rsidRPr="007F3FAB">
        <w:tab/>
      </w:r>
      <w:r>
        <w:tab/>
      </w:r>
      <w:r w:rsidRPr="007F3FAB">
        <w:t>C) asma</w:t>
      </w:r>
      <w:r w:rsidRPr="007F3FAB">
        <w:tab/>
        <w:t xml:space="preserve">             D) askı   </w:t>
      </w:r>
    </w:p>
    <w:p w:rsidR="001576CC" w:rsidRDefault="001576CC" w:rsidP="00B60E43">
      <w:pPr>
        <w:jc w:val="both"/>
      </w:pPr>
    </w:p>
    <w:p w:rsidR="001576CC" w:rsidRPr="007F3FAB" w:rsidRDefault="001576CC" w:rsidP="00B60E43">
      <w:pPr>
        <w:jc w:val="both"/>
      </w:pPr>
    </w:p>
    <w:p w:rsidR="001576CC" w:rsidRPr="007F3FAB" w:rsidRDefault="001576CC" w:rsidP="00B60E43">
      <w:pPr>
        <w:jc w:val="both"/>
      </w:pPr>
      <w:r w:rsidRPr="000F6308">
        <w:rPr>
          <w:b/>
        </w:rPr>
        <w:t>18.)</w:t>
      </w:r>
      <w:r w:rsidRPr="007F3FAB">
        <w:t xml:space="preserve"> Aşağıdaki cümlelerin hangisinde </w:t>
      </w:r>
      <w:r w:rsidRPr="000F6308">
        <w:rPr>
          <w:b/>
          <w:u w:val="single"/>
        </w:rPr>
        <w:t>yazım yanlışı</w:t>
      </w:r>
      <w:r w:rsidRPr="007F3FAB">
        <w:t xml:space="preserve"> vardır?</w:t>
      </w:r>
    </w:p>
    <w:p w:rsidR="001576CC" w:rsidRPr="007F3FAB" w:rsidRDefault="001576CC" w:rsidP="00B60E43">
      <w:pPr>
        <w:jc w:val="both"/>
      </w:pPr>
    </w:p>
    <w:p w:rsidR="001576CC" w:rsidRPr="007F3FAB" w:rsidRDefault="001576CC" w:rsidP="00B60E43">
      <w:pPr>
        <w:jc w:val="both"/>
      </w:pPr>
      <w:r>
        <w:t xml:space="preserve">     </w:t>
      </w:r>
      <w:r w:rsidRPr="007F3FAB">
        <w:t>A) Gülden’in Erzurum’lu bir arkadaşı var.</w:t>
      </w:r>
    </w:p>
    <w:p w:rsidR="001576CC" w:rsidRPr="007F3FAB" w:rsidRDefault="001576CC" w:rsidP="00B60E43">
      <w:pPr>
        <w:jc w:val="both"/>
      </w:pPr>
      <w:r>
        <w:t xml:space="preserve">     </w:t>
      </w:r>
      <w:r w:rsidRPr="007F3FAB">
        <w:t>B) Yarın Adana’ya gideceğiz.</w:t>
      </w:r>
    </w:p>
    <w:p w:rsidR="001576CC" w:rsidRPr="007F3FAB" w:rsidRDefault="001576CC" w:rsidP="00B60E43">
      <w:pPr>
        <w:jc w:val="both"/>
      </w:pPr>
      <w:r>
        <w:t xml:space="preserve">     </w:t>
      </w:r>
      <w:r w:rsidRPr="007F3FAB">
        <w:t>C) Sınıfça Anıtkabir’e gittik.</w:t>
      </w:r>
    </w:p>
    <w:p w:rsidR="001576CC" w:rsidRPr="007F3FAB" w:rsidRDefault="001576CC" w:rsidP="00B60E43">
      <w:pPr>
        <w:jc w:val="both"/>
      </w:pPr>
      <w:r>
        <w:t xml:space="preserve">     </w:t>
      </w:r>
      <w:r w:rsidRPr="007F3FAB">
        <w:t>D) Sınıfımıza Vanlı bir çocuk geldi.</w:t>
      </w:r>
    </w:p>
    <w:p w:rsidR="001576CC" w:rsidRDefault="001576CC" w:rsidP="00B60E43">
      <w:pPr>
        <w:jc w:val="both"/>
      </w:pPr>
    </w:p>
    <w:p w:rsidR="001576CC" w:rsidRPr="007F3FAB" w:rsidRDefault="001576CC" w:rsidP="00B60E43">
      <w:pPr>
        <w:jc w:val="both"/>
      </w:pPr>
    </w:p>
    <w:p w:rsidR="001576CC" w:rsidRPr="007F3FAB" w:rsidRDefault="001576CC" w:rsidP="00B60E43">
      <w:pPr>
        <w:jc w:val="both"/>
        <w:rPr>
          <w:u w:val="single"/>
        </w:rPr>
      </w:pPr>
      <w:r w:rsidRPr="000F6308">
        <w:rPr>
          <w:b/>
        </w:rPr>
        <w:t>19.)</w:t>
      </w:r>
      <w:r w:rsidRPr="007F3FAB">
        <w:t xml:space="preserve"> “Ali derenin serin sularında </w:t>
      </w:r>
      <w:r w:rsidRPr="000F6308">
        <w:rPr>
          <w:b/>
          <w:u w:val="single"/>
        </w:rPr>
        <w:t>yüzdü.”</w:t>
      </w:r>
    </w:p>
    <w:p w:rsidR="001576CC" w:rsidRPr="007F3FAB" w:rsidRDefault="001576CC" w:rsidP="00B60E43">
      <w:pPr>
        <w:jc w:val="both"/>
      </w:pPr>
    </w:p>
    <w:p w:rsidR="001576CC" w:rsidRPr="007F3FAB" w:rsidRDefault="001576CC" w:rsidP="00B60E43">
      <w:pPr>
        <w:jc w:val="both"/>
      </w:pPr>
      <w:r w:rsidRPr="007F3FAB">
        <w:t xml:space="preserve">Yukarıdaki cümlede </w:t>
      </w:r>
      <w:r>
        <w:t xml:space="preserve">altı çizili sözcük, aşağıdaki cümlelerin hangisinde yukarıdaki cümledeki anlamıyla </w:t>
      </w:r>
      <w:r w:rsidRPr="007F3FAB">
        <w:t>kullanılmıştır?</w:t>
      </w:r>
    </w:p>
    <w:p w:rsidR="001576CC" w:rsidRPr="007F3FAB" w:rsidRDefault="001576CC" w:rsidP="00B60E43">
      <w:pPr>
        <w:jc w:val="both"/>
      </w:pPr>
    </w:p>
    <w:p w:rsidR="001576CC" w:rsidRPr="007F3FAB" w:rsidRDefault="001576CC" w:rsidP="00B60E43">
      <w:pPr>
        <w:jc w:val="both"/>
      </w:pPr>
      <w:r>
        <w:t xml:space="preserve">    </w:t>
      </w:r>
      <w:r w:rsidRPr="007F3FAB">
        <w:t>A) Günde iki defa elimi, yüzümü yıkarım.</w:t>
      </w:r>
    </w:p>
    <w:p w:rsidR="001576CC" w:rsidRPr="007F3FAB" w:rsidRDefault="001576CC" w:rsidP="00B60E43">
      <w:pPr>
        <w:jc w:val="both"/>
      </w:pPr>
      <w:r>
        <w:t xml:space="preserve">    </w:t>
      </w:r>
      <w:r w:rsidRPr="007F3FAB">
        <w:t>B) Bugün yüz sayfa kitap okudum.</w:t>
      </w:r>
    </w:p>
    <w:p w:rsidR="001576CC" w:rsidRPr="007F3FAB" w:rsidRDefault="001576CC" w:rsidP="00B60E43">
      <w:pPr>
        <w:jc w:val="both"/>
      </w:pPr>
      <w:r>
        <w:t xml:space="preserve">    </w:t>
      </w:r>
      <w:r w:rsidRPr="007F3FAB">
        <w:t>C) Taha, havuzda bir saat yüzdü.</w:t>
      </w:r>
    </w:p>
    <w:p w:rsidR="001576CC" w:rsidRPr="007F3FAB" w:rsidRDefault="001576CC" w:rsidP="00B60E43">
      <w:pPr>
        <w:jc w:val="both"/>
      </w:pPr>
      <w:r>
        <w:t xml:space="preserve">    </w:t>
      </w:r>
      <w:r w:rsidRPr="007F3FAB">
        <w:t>D) Batuhan sınavdan yüz aldı.</w:t>
      </w:r>
    </w:p>
    <w:p w:rsidR="001576CC" w:rsidRDefault="001576CC" w:rsidP="0072000C">
      <w:pPr>
        <w:jc w:val="both"/>
        <w:rPr>
          <w:b/>
        </w:rPr>
      </w:pPr>
    </w:p>
    <w:p w:rsidR="001576CC" w:rsidRDefault="001576CC" w:rsidP="0072000C">
      <w:pPr>
        <w:jc w:val="both"/>
        <w:rPr>
          <w:b/>
        </w:rPr>
      </w:pPr>
    </w:p>
    <w:p w:rsidR="001576CC" w:rsidRPr="007F3FAB" w:rsidRDefault="001576CC" w:rsidP="0072000C">
      <w:pPr>
        <w:jc w:val="both"/>
      </w:pPr>
      <w:r>
        <w:rPr>
          <w:b/>
        </w:rPr>
        <w:t>20</w:t>
      </w:r>
      <w:r w:rsidRPr="0072074F">
        <w:rPr>
          <w:b/>
        </w:rPr>
        <w:t>.)</w:t>
      </w:r>
      <w:r w:rsidRPr="007F3FAB">
        <w:t xml:space="preserve"> “Eyvah ( ) Biletimi bulamıyorum ( ) Şimdi Ankara ( )ya nasıl gideceğim ( )”</w:t>
      </w:r>
    </w:p>
    <w:p w:rsidR="001576CC" w:rsidRPr="007F3FAB" w:rsidRDefault="001576CC" w:rsidP="0072000C">
      <w:pPr>
        <w:jc w:val="both"/>
      </w:pPr>
    </w:p>
    <w:p w:rsidR="001576CC" w:rsidRPr="007F3FAB" w:rsidRDefault="001576CC" w:rsidP="0072000C">
      <w:pPr>
        <w:jc w:val="both"/>
      </w:pPr>
      <w:r w:rsidRPr="007F3FAB">
        <w:t>Yukarıdaki ( ) yerlere sırasıyla hangi noktalama işaretleri gelmelidir?</w:t>
      </w:r>
    </w:p>
    <w:p w:rsidR="001576CC" w:rsidRPr="007F3FAB" w:rsidRDefault="001576CC" w:rsidP="0072000C">
      <w:pPr>
        <w:jc w:val="both"/>
      </w:pPr>
    </w:p>
    <w:p w:rsidR="001576CC" w:rsidRPr="007F3FAB" w:rsidRDefault="001576CC" w:rsidP="0072000C">
      <w:pPr>
        <w:jc w:val="both"/>
      </w:pPr>
      <w:r>
        <w:t xml:space="preserve">     </w:t>
      </w:r>
      <w:r w:rsidRPr="007F3FAB">
        <w:t>A)  (!)  (.)  (‘)  (?)</w:t>
      </w:r>
    </w:p>
    <w:p w:rsidR="001576CC" w:rsidRPr="007F3FAB" w:rsidRDefault="001576CC" w:rsidP="0072000C">
      <w:pPr>
        <w:jc w:val="both"/>
      </w:pPr>
      <w:r>
        <w:t xml:space="preserve">     </w:t>
      </w:r>
      <w:r w:rsidRPr="007F3FAB">
        <w:t>B)  (,)  (‘)  (!)  (?)</w:t>
      </w:r>
    </w:p>
    <w:p w:rsidR="001576CC" w:rsidRPr="007F3FAB" w:rsidRDefault="001576CC" w:rsidP="0072000C">
      <w:pPr>
        <w:jc w:val="both"/>
      </w:pPr>
      <w:r>
        <w:t xml:space="preserve">     </w:t>
      </w:r>
      <w:r w:rsidRPr="007F3FAB">
        <w:t>C)  (,)  (.)  (‘)  (!)</w:t>
      </w:r>
    </w:p>
    <w:p w:rsidR="001576CC" w:rsidRPr="007F3FAB" w:rsidRDefault="001576CC" w:rsidP="0072000C">
      <w:pPr>
        <w:jc w:val="both"/>
      </w:pPr>
      <w:r>
        <w:t xml:space="preserve">     </w:t>
      </w:r>
      <w:r w:rsidRPr="007F3FAB">
        <w:t>D)  (!)  (.)  (‘)  (!)</w:t>
      </w:r>
    </w:p>
    <w:p w:rsidR="001576CC" w:rsidRPr="007F3FAB" w:rsidRDefault="001576CC" w:rsidP="0072000C">
      <w:pPr>
        <w:tabs>
          <w:tab w:val="left" w:pos="4487"/>
        </w:tabs>
      </w:pPr>
    </w:p>
    <w:p w:rsidR="001576CC" w:rsidRPr="007F3FAB" w:rsidRDefault="001576CC" w:rsidP="0072000C">
      <w:pPr>
        <w:tabs>
          <w:tab w:val="left" w:pos="4487"/>
        </w:tabs>
      </w:pPr>
    </w:p>
    <w:p w:rsidR="001576CC" w:rsidRDefault="001576CC" w:rsidP="00B60E43">
      <w:pPr>
        <w:jc w:val="both"/>
      </w:pPr>
    </w:p>
    <w:p w:rsidR="001576CC" w:rsidRDefault="001576CC" w:rsidP="00286026">
      <w:pPr>
        <w:rPr>
          <w:b/>
        </w:rPr>
      </w:pPr>
    </w:p>
    <w:p w:rsidR="001576CC" w:rsidRPr="0072074F" w:rsidRDefault="001576CC" w:rsidP="00286026">
      <w:pPr>
        <w:rPr>
          <w:u w:val="single"/>
        </w:rPr>
      </w:pPr>
      <w:r>
        <w:rPr>
          <w:b/>
        </w:rPr>
        <w:t>21</w:t>
      </w:r>
      <w:r w:rsidRPr="0072074F">
        <w:rPr>
          <w:b/>
        </w:rPr>
        <w:t>.)</w:t>
      </w:r>
      <w:r w:rsidRPr="007F3FAB">
        <w:t xml:space="preserve"> </w:t>
      </w:r>
      <w:r>
        <w:t xml:space="preserve"> </w:t>
      </w:r>
      <w:r w:rsidRPr="007F3FAB">
        <w:t xml:space="preserve">Aşağıdaki kelimelerin hangisinde </w:t>
      </w:r>
      <w:r w:rsidRPr="0072074F">
        <w:rPr>
          <w:b/>
          <w:u w:val="single"/>
        </w:rPr>
        <w:t>hal eki yoktur?</w:t>
      </w:r>
    </w:p>
    <w:p w:rsidR="001576CC" w:rsidRPr="007F3FAB" w:rsidRDefault="001576CC" w:rsidP="00286026"/>
    <w:p w:rsidR="001576CC" w:rsidRPr="007F3FAB" w:rsidRDefault="001576CC" w:rsidP="00286026">
      <w:r>
        <w:t xml:space="preserve">      </w:t>
      </w:r>
      <w:r w:rsidRPr="007F3FAB">
        <w:t xml:space="preserve">A) </w:t>
      </w:r>
      <w:r>
        <w:t>dolapta</w:t>
      </w:r>
      <w:r w:rsidRPr="007F3FAB">
        <w:tab/>
      </w:r>
      <w:r w:rsidRPr="007F3FAB">
        <w:tab/>
      </w:r>
      <w:r>
        <w:t xml:space="preserve">     </w:t>
      </w:r>
      <w:r w:rsidRPr="007F3FAB">
        <w:t xml:space="preserve">B) </w:t>
      </w:r>
      <w:r>
        <w:t>deniz</w:t>
      </w:r>
      <w:r w:rsidRPr="007F3FAB">
        <w:t xml:space="preserve">de </w:t>
      </w:r>
      <w:r>
        <w:tab/>
      </w:r>
      <w:r>
        <w:tab/>
      </w:r>
      <w:r w:rsidRPr="007F3FAB">
        <w:t>C) gövde</w:t>
      </w:r>
      <w:r w:rsidRPr="007F3FAB">
        <w:tab/>
      </w:r>
      <w:r w:rsidRPr="007F3FAB">
        <w:tab/>
        <w:t>D) yolda</w:t>
      </w:r>
    </w:p>
    <w:p w:rsidR="001576CC" w:rsidRPr="007F3FAB" w:rsidRDefault="001576CC" w:rsidP="00286026"/>
    <w:p w:rsidR="001576CC" w:rsidRDefault="001576CC" w:rsidP="00B60E43">
      <w:pPr>
        <w:jc w:val="both"/>
        <w:rPr>
          <w:b/>
        </w:rPr>
      </w:pPr>
    </w:p>
    <w:p w:rsidR="001576CC" w:rsidRPr="007F3FAB" w:rsidRDefault="001576CC" w:rsidP="00B60E43">
      <w:pPr>
        <w:tabs>
          <w:tab w:val="left" w:pos="4487"/>
        </w:tabs>
      </w:pPr>
      <w:r w:rsidRPr="0072074F">
        <w:rPr>
          <w:b/>
        </w:rPr>
        <w:t>22.)</w:t>
      </w:r>
      <w:r w:rsidRPr="007F3FAB">
        <w:t xml:space="preserve">   Hangi cümlede kişi </w:t>
      </w:r>
      <w:r w:rsidRPr="0072074F">
        <w:rPr>
          <w:b/>
        </w:rPr>
        <w:t>kendi düşüncesini</w:t>
      </w:r>
      <w:r w:rsidRPr="007F3FAB">
        <w:t xml:space="preserve"> ifade etmiştir?</w:t>
      </w:r>
    </w:p>
    <w:p w:rsidR="001576CC" w:rsidRPr="007F3FAB" w:rsidRDefault="001576CC" w:rsidP="00B60E43">
      <w:pPr>
        <w:tabs>
          <w:tab w:val="left" w:pos="4487"/>
        </w:tabs>
      </w:pPr>
    </w:p>
    <w:p w:rsidR="001576CC" w:rsidRPr="007F3FAB" w:rsidRDefault="001576CC" w:rsidP="00B60E43">
      <w:pPr>
        <w:tabs>
          <w:tab w:val="left" w:pos="4487"/>
        </w:tabs>
      </w:pPr>
      <w:r>
        <w:t xml:space="preserve">     </w:t>
      </w:r>
      <w:r w:rsidRPr="007F3FAB">
        <w:t>A) Her cisim aynı zamanda bir maddedir</w:t>
      </w:r>
    </w:p>
    <w:p w:rsidR="001576CC" w:rsidRPr="007F3FAB" w:rsidRDefault="001576CC" w:rsidP="00B60E43">
      <w:pPr>
        <w:tabs>
          <w:tab w:val="left" w:pos="4487"/>
        </w:tabs>
      </w:pPr>
      <w:r>
        <w:t xml:space="preserve">     </w:t>
      </w:r>
      <w:r w:rsidRPr="007F3FAB">
        <w:t>B) İlçede devletin temsilcisi kaymakamdır.</w:t>
      </w:r>
    </w:p>
    <w:p w:rsidR="001576CC" w:rsidRPr="007F3FAB" w:rsidRDefault="001576CC" w:rsidP="00B60E43">
      <w:pPr>
        <w:tabs>
          <w:tab w:val="left" w:pos="4487"/>
        </w:tabs>
      </w:pPr>
      <w:r>
        <w:t xml:space="preserve">     </w:t>
      </w:r>
      <w:r w:rsidRPr="007F3FAB">
        <w:t xml:space="preserve">C) </w:t>
      </w:r>
      <w:r>
        <w:t>Akçaabat Türkiye’nin en güzel ilçesidir.</w:t>
      </w:r>
    </w:p>
    <w:p w:rsidR="001576CC" w:rsidRPr="007F3FAB" w:rsidRDefault="001576CC" w:rsidP="00B60E43">
      <w:pPr>
        <w:autoSpaceDE w:val="0"/>
        <w:autoSpaceDN w:val="0"/>
        <w:adjustRightInd w:val="0"/>
      </w:pPr>
      <w:r>
        <w:t xml:space="preserve">     </w:t>
      </w:r>
      <w:r w:rsidRPr="007F3FAB">
        <w:t xml:space="preserve">D) </w:t>
      </w:r>
      <w:r>
        <w:t>Üçgenin iç açılarının toplamı 180 derecedir.</w:t>
      </w:r>
    </w:p>
    <w:p w:rsidR="001576CC" w:rsidRDefault="001576CC" w:rsidP="00B60E43"/>
    <w:p w:rsidR="001576CC" w:rsidRDefault="001576CC" w:rsidP="00B60E43"/>
    <w:p w:rsidR="001576CC" w:rsidRDefault="001576CC" w:rsidP="00B60E43"/>
    <w:p w:rsidR="001576CC" w:rsidRPr="004C33DB" w:rsidRDefault="001576CC" w:rsidP="004C33DB">
      <w:pPr>
        <w:jc w:val="both"/>
      </w:pPr>
      <w:r w:rsidRPr="004C33DB">
        <w:rPr>
          <w:b/>
        </w:rPr>
        <w:t xml:space="preserve">23.) </w:t>
      </w:r>
      <w:r w:rsidRPr="004C33DB">
        <w:t>Aşağıdaki cümlelerin hangisinde “</w:t>
      </w:r>
      <w:r w:rsidRPr="004C33DB">
        <w:rPr>
          <w:b/>
          <w:u w:val="single"/>
        </w:rPr>
        <w:t>neden -sonuç</w:t>
      </w:r>
      <w:r w:rsidRPr="004C33DB">
        <w:t>” ilişkisi vardır?</w:t>
      </w:r>
    </w:p>
    <w:p w:rsidR="001576CC" w:rsidRDefault="001576CC" w:rsidP="00B60E43">
      <w:r>
        <w:t xml:space="preserve">     </w:t>
      </w:r>
    </w:p>
    <w:p w:rsidR="001576CC" w:rsidRDefault="001576CC" w:rsidP="004C33DB">
      <w:pPr>
        <w:pStyle w:val="ListParagraph"/>
        <w:numPr>
          <w:ilvl w:val="0"/>
          <w:numId w:val="5"/>
        </w:numPr>
      </w:pPr>
      <w:r>
        <w:t>Başını eğerek konuştu.</w:t>
      </w:r>
    </w:p>
    <w:p w:rsidR="001576CC" w:rsidRDefault="001576CC" w:rsidP="004C33DB">
      <w:pPr>
        <w:pStyle w:val="ListParagraph"/>
        <w:numPr>
          <w:ilvl w:val="0"/>
          <w:numId w:val="5"/>
        </w:numPr>
      </w:pPr>
      <w:r>
        <w:t>Temiz bir çevrede yaşamak herkesin hakkıdır.</w:t>
      </w:r>
    </w:p>
    <w:p w:rsidR="001576CC" w:rsidRDefault="001576CC" w:rsidP="004C33DB">
      <w:pPr>
        <w:pStyle w:val="ListParagraph"/>
        <w:numPr>
          <w:ilvl w:val="0"/>
          <w:numId w:val="5"/>
        </w:numPr>
      </w:pPr>
      <w:r>
        <w:t>Gülümseyince gözleri parladı.</w:t>
      </w:r>
    </w:p>
    <w:p w:rsidR="001576CC" w:rsidRPr="004C33DB" w:rsidRDefault="001576CC" w:rsidP="004C33DB">
      <w:pPr>
        <w:pStyle w:val="ListParagraph"/>
        <w:numPr>
          <w:ilvl w:val="0"/>
          <w:numId w:val="5"/>
        </w:numPr>
      </w:pPr>
      <w:r>
        <w:t>Ders çalışmak her öğrencinin görevidir.</w:t>
      </w:r>
    </w:p>
    <w:p w:rsidR="001576CC" w:rsidRDefault="001576CC" w:rsidP="00C027C9"/>
    <w:p w:rsidR="001576CC" w:rsidRDefault="001576CC" w:rsidP="00C027C9"/>
    <w:p w:rsidR="001576CC" w:rsidRDefault="001576CC" w:rsidP="00C027C9"/>
    <w:p w:rsidR="001576CC" w:rsidRPr="00C027C9" w:rsidRDefault="001576CC" w:rsidP="00C027C9">
      <w:pPr>
        <w:rPr>
          <w:bCs/>
        </w:rPr>
      </w:pPr>
      <w:r w:rsidRPr="003B21EB">
        <w:rPr>
          <w:b/>
        </w:rPr>
        <w:t>24.)</w:t>
      </w:r>
      <w:r w:rsidRPr="00C027C9">
        <w:t xml:space="preserve">   </w:t>
      </w:r>
      <w:r w:rsidRPr="00C027C9">
        <w:rPr>
          <w:bCs/>
        </w:rPr>
        <w:t>1.</w:t>
      </w:r>
      <w:r>
        <w:rPr>
          <w:bCs/>
        </w:rPr>
        <w:t xml:space="preserve"> Kurtuluş Savaşında</w:t>
      </w:r>
    </w:p>
    <w:p w:rsidR="001576CC" w:rsidRPr="00C027C9" w:rsidRDefault="001576CC" w:rsidP="00C027C9">
      <w:pPr>
        <w:rPr>
          <w:bCs/>
        </w:rPr>
      </w:pPr>
      <w:r w:rsidRPr="00C027C9">
        <w:rPr>
          <w:bCs/>
        </w:rPr>
        <w:t xml:space="preserve">        </w:t>
      </w:r>
      <w:r>
        <w:rPr>
          <w:bCs/>
        </w:rPr>
        <w:t xml:space="preserve"> </w:t>
      </w:r>
      <w:r w:rsidRPr="00C027C9">
        <w:rPr>
          <w:bCs/>
        </w:rPr>
        <w:t xml:space="preserve">2. </w:t>
      </w:r>
      <w:r>
        <w:rPr>
          <w:bCs/>
        </w:rPr>
        <w:t>en büyük silahı</w:t>
      </w:r>
    </w:p>
    <w:p w:rsidR="001576CC" w:rsidRPr="00C027C9" w:rsidRDefault="001576CC" w:rsidP="00C027C9">
      <w:pPr>
        <w:rPr>
          <w:bCs/>
        </w:rPr>
      </w:pPr>
      <w:r w:rsidRPr="00C027C9">
        <w:rPr>
          <w:bCs/>
        </w:rPr>
        <w:t xml:space="preserve">       </w:t>
      </w:r>
      <w:r>
        <w:rPr>
          <w:bCs/>
        </w:rPr>
        <w:t xml:space="preserve"> </w:t>
      </w:r>
      <w:r w:rsidRPr="00C027C9">
        <w:rPr>
          <w:bCs/>
        </w:rPr>
        <w:t xml:space="preserve"> 3.</w:t>
      </w:r>
      <w:r>
        <w:rPr>
          <w:bCs/>
        </w:rPr>
        <w:t xml:space="preserve"> milletimizin</w:t>
      </w:r>
    </w:p>
    <w:p w:rsidR="001576CC" w:rsidRPr="00C027C9" w:rsidRDefault="001576CC" w:rsidP="003B21EB">
      <w:pPr>
        <w:rPr>
          <w:bCs/>
        </w:rPr>
      </w:pPr>
      <w:r w:rsidRPr="00C027C9">
        <w:rPr>
          <w:bCs/>
        </w:rPr>
        <w:t xml:space="preserve">       </w:t>
      </w:r>
      <w:r>
        <w:rPr>
          <w:bCs/>
        </w:rPr>
        <w:t xml:space="preserve"> </w:t>
      </w:r>
      <w:r w:rsidRPr="00C027C9">
        <w:rPr>
          <w:bCs/>
        </w:rPr>
        <w:t xml:space="preserve"> 4.</w:t>
      </w:r>
      <w:r>
        <w:rPr>
          <w:bCs/>
        </w:rPr>
        <w:t xml:space="preserve"> birlik ve beraberliğiydi</w:t>
      </w:r>
    </w:p>
    <w:p w:rsidR="001576CC" w:rsidRDefault="001576CC" w:rsidP="00C027C9">
      <w:pPr>
        <w:rPr>
          <w:bCs/>
        </w:rPr>
      </w:pPr>
      <w:r w:rsidRPr="00C027C9">
        <w:rPr>
          <w:bCs/>
        </w:rPr>
        <w:t xml:space="preserve">        </w:t>
      </w:r>
      <w:r>
        <w:rPr>
          <w:bCs/>
        </w:rPr>
        <w:t xml:space="preserve"> </w:t>
      </w:r>
      <w:r w:rsidRPr="00C027C9">
        <w:rPr>
          <w:bCs/>
        </w:rPr>
        <w:t xml:space="preserve">5. </w:t>
      </w:r>
      <w:r>
        <w:rPr>
          <w:bCs/>
        </w:rPr>
        <w:t>Türk milletinin</w:t>
      </w:r>
    </w:p>
    <w:p w:rsidR="001576CC" w:rsidRDefault="001576CC" w:rsidP="00C027C9">
      <w:pPr>
        <w:rPr>
          <w:bCs/>
        </w:rPr>
      </w:pPr>
    </w:p>
    <w:p w:rsidR="001576CC" w:rsidRPr="00C027C9" w:rsidRDefault="001576CC" w:rsidP="00C027C9">
      <w:pPr>
        <w:rPr>
          <w:bCs/>
        </w:rPr>
      </w:pPr>
      <w:r w:rsidRPr="00C027C9">
        <w:rPr>
          <w:bCs/>
        </w:rPr>
        <w:t>Yukarıdaki sözcük ve sözcük grupları ile anlamlı bir cümle oluşturulduğunda sıralama nasıl olur?</w:t>
      </w:r>
    </w:p>
    <w:p w:rsidR="001576CC" w:rsidRDefault="001576CC" w:rsidP="00C027C9">
      <w:pPr>
        <w:rPr>
          <w:bCs/>
        </w:rPr>
      </w:pPr>
      <w:r w:rsidRPr="00C027C9">
        <w:rPr>
          <w:bCs/>
        </w:rPr>
        <w:t xml:space="preserve">        </w:t>
      </w:r>
    </w:p>
    <w:p w:rsidR="001576CC" w:rsidRPr="00C027C9" w:rsidRDefault="001576CC" w:rsidP="00C027C9">
      <w:r>
        <w:rPr>
          <w:bCs/>
        </w:rPr>
        <w:t>A) 1-5-2-3-4</w:t>
      </w:r>
      <w:r w:rsidRPr="00C027C9">
        <w:rPr>
          <w:bCs/>
        </w:rPr>
        <w:t xml:space="preserve">    </w:t>
      </w:r>
      <w:r w:rsidRPr="00C027C9">
        <w:rPr>
          <w:bCs/>
        </w:rPr>
        <w:tab/>
      </w:r>
      <w:r>
        <w:rPr>
          <w:bCs/>
        </w:rPr>
        <w:t>B) 1-5-2-4-3</w:t>
      </w:r>
      <w:r w:rsidRPr="00C027C9">
        <w:rPr>
          <w:bCs/>
        </w:rPr>
        <w:t xml:space="preserve">    </w:t>
      </w:r>
      <w:r w:rsidRPr="00C027C9">
        <w:rPr>
          <w:bCs/>
        </w:rPr>
        <w:tab/>
      </w:r>
      <w:r>
        <w:rPr>
          <w:bCs/>
        </w:rPr>
        <w:t>C) 1-2-3-4-5</w:t>
      </w:r>
      <w:r w:rsidRPr="00C027C9"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Pr="00C027C9">
        <w:rPr>
          <w:bCs/>
        </w:rPr>
        <w:t xml:space="preserve"> </w:t>
      </w:r>
      <w:r>
        <w:rPr>
          <w:bCs/>
        </w:rPr>
        <w:t>D)</w:t>
      </w:r>
      <w:r w:rsidRPr="00C027C9">
        <w:rPr>
          <w:bCs/>
        </w:rPr>
        <w:t xml:space="preserve"> </w:t>
      </w:r>
      <w:r>
        <w:rPr>
          <w:bCs/>
        </w:rPr>
        <w:t>1-5-4-3-2</w:t>
      </w:r>
    </w:p>
    <w:p w:rsidR="001576CC" w:rsidRDefault="001576CC" w:rsidP="004C33DB"/>
    <w:p w:rsidR="001576CC" w:rsidRPr="004C33DB" w:rsidRDefault="001576CC" w:rsidP="004C33DB"/>
    <w:p w:rsidR="001576CC" w:rsidRPr="004C33DB" w:rsidRDefault="001576CC" w:rsidP="004C33DB">
      <w:pPr>
        <w:rPr>
          <w:b/>
        </w:rPr>
      </w:pPr>
      <w:r>
        <w:rPr>
          <w:b/>
        </w:rPr>
        <w:t>25.</w:t>
      </w:r>
      <w:r w:rsidRPr="00BD124D">
        <w:rPr>
          <w:b/>
        </w:rPr>
        <w:t>)</w:t>
      </w:r>
      <w:r w:rsidRPr="004C33DB">
        <w:t xml:space="preserve">  Aşağıdakilerden hangisi </w:t>
      </w:r>
      <w:r>
        <w:t xml:space="preserve">kurallı cümle </w:t>
      </w:r>
      <w:r w:rsidRPr="00BD124D">
        <w:rPr>
          <w:b/>
          <w:u w:val="single"/>
        </w:rPr>
        <w:t>değildir?</w:t>
      </w:r>
    </w:p>
    <w:p w:rsidR="001576CC" w:rsidRPr="004C33DB" w:rsidRDefault="001576CC" w:rsidP="004C33DB"/>
    <w:p w:rsidR="001576CC" w:rsidRDefault="001576CC" w:rsidP="004C33DB">
      <w:r w:rsidRPr="004C33DB">
        <w:t xml:space="preserve">      A) </w:t>
      </w:r>
      <w:r w:rsidRPr="00592DC5">
        <w:t>Hoca bir gün dörtnala sürdü eşeğini</w:t>
      </w:r>
      <w:r>
        <w:t>.</w:t>
      </w:r>
    </w:p>
    <w:p w:rsidR="001576CC" w:rsidRDefault="001576CC" w:rsidP="004C33DB">
      <w:r>
        <w:t xml:space="preserve">      </w:t>
      </w:r>
      <w:r w:rsidRPr="004C33DB">
        <w:t xml:space="preserve">B) </w:t>
      </w:r>
      <w:r w:rsidRPr="00592DC5">
        <w:t xml:space="preserve">Elmalı pastan çok güzel olmuş.                              </w:t>
      </w:r>
      <w:r w:rsidRPr="004C33DB">
        <w:t xml:space="preserve">      </w:t>
      </w:r>
    </w:p>
    <w:p w:rsidR="001576CC" w:rsidRDefault="001576CC" w:rsidP="004C33DB">
      <w:r>
        <w:t xml:space="preserve">      </w:t>
      </w:r>
      <w:r w:rsidRPr="004C33DB">
        <w:t xml:space="preserve">C) Bugün teyzemler bize geldi.                           </w:t>
      </w:r>
    </w:p>
    <w:p w:rsidR="001576CC" w:rsidRDefault="001576CC" w:rsidP="004C33DB">
      <w:r w:rsidRPr="004C33DB">
        <w:t xml:space="preserve"> </w:t>
      </w:r>
      <w:r>
        <w:t xml:space="preserve">     D) Ispanak</w:t>
      </w:r>
      <w:r w:rsidRPr="004C33DB">
        <w:t xml:space="preserve"> yemeğini pek sevmem.</w:t>
      </w:r>
    </w:p>
    <w:p w:rsidR="001576CC" w:rsidRDefault="001576CC" w:rsidP="004C33DB"/>
    <w:p w:rsidR="001576CC" w:rsidRDefault="001576CC" w:rsidP="004C33DB"/>
    <w:p w:rsidR="001576CC" w:rsidRPr="00286026" w:rsidRDefault="001576CC" w:rsidP="004C33DB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86026">
        <w:rPr>
          <w:b/>
        </w:rPr>
        <w:t>Yahya OCAK</w:t>
      </w:r>
    </w:p>
    <w:p w:rsidR="001576CC" w:rsidRDefault="001576CC" w:rsidP="00490610">
      <w:pPr>
        <w:rPr>
          <w:b/>
        </w:rPr>
      </w:pPr>
      <w:r w:rsidRPr="00286026">
        <w:rPr>
          <w:b/>
        </w:rPr>
        <w:tab/>
      </w:r>
      <w:r w:rsidRPr="00286026">
        <w:rPr>
          <w:b/>
        </w:rPr>
        <w:tab/>
      </w:r>
      <w:r w:rsidRPr="00286026">
        <w:rPr>
          <w:b/>
        </w:rPr>
        <w:tab/>
      </w:r>
      <w:r w:rsidRPr="00286026">
        <w:rPr>
          <w:b/>
        </w:rPr>
        <w:tab/>
      </w:r>
      <w:r w:rsidRPr="00286026">
        <w:rPr>
          <w:b/>
        </w:rPr>
        <w:tab/>
      </w:r>
      <w:r w:rsidRPr="00286026">
        <w:rPr>
          <w:b/>
        </w:rPr>
        <w:tab/>
        <w:t xml:space="preserve">                  4-C Sınıf Öğretmeni</w:t>
      </w:r>
      <w:r>
        <w:rPr>
          <w:b/>
        </w:rPr>
        <w:t xml:space="preserve">  </w:t>
      </w:r>
    </w:p>
    <w:p w:rsidR="001576CC" w:rsidRDefault="001576CC" w:rsidP="00490610">
      <w:pPr>
        <w:ind w:left="4956" w:firstLine="708"/>
        <w:rPr>
          <w:b/>
        </w:rPr>
      </w:pPr>
      <w:r>
        <w:rPr>
          <w:b/>
        </w:rPr>
        <w:t xml:space="preserve"> </w:t>
      </w:r>
      <w:hyperlink r:id="rId5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1576CC" w:rsidRPr="00286026" w:rsidRDefault="001576CC" w:rsidP="004C33DB">
      <w:pPr>
        <w:rPr>
          <w:b/>
        </w:rPr>
      </w:pPr>
    </w:p>
    <w:sectPr w:rsidR="001576CC" w:rsidRPr="00286026" w:rsidSect="003E44E6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6EE7"/>
    <w:multiLevelType w:val="hybridMultilevel"/>
    <w:tmpl w:val="8D800500"/>
    <w:lvl w:ilvl="0" w:tplc="A3428F0E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1149C2"/>
    <w:multiLevelType w:val="hybridMultilevel"/>
    <w:tmpl w:val="C04CB2B4"/>
    <w:lvl w:ilvl="0" w:tplc="FF8AF9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954B5"/>
    <w:multiLevelType w:val="hybridMultilevel"/>
    <w:tmpl w:val="9A44B1BA"/>
    <w:lvl w:ilvl="0" w:tplc="A5EE4A1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/>
        <w:b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42"/>
        </w:tabs>
        <w:ind w:left="104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762"/>
        </w:tabs>
        <w:ind w:left="176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22"/>
        </w:tabs>
        <w:ind w:left="392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  <w:rPr>
        <w:rFonts w:cs="Times New Roman"/>
      </w:rPr>
    </w:lvl>
  </w:abstractNum>
  <w:abstractNum w:abstractNumId="3">
    <w:nsid w:val="144A1D17"/>
    <w:multiLevelType w:val="hybridMultilevel"/>
    <w:tmpl w:val="044E960A"/>
    <w:lvl w:ilvl="0" w:tplc="60840E0A">
      <w:start w:val="1"/>
      <w:numFmt w:val="decimal"/>
      <w:lvlText w:val="%1.)"/>
      <w:lvlJc w:val="left"/>
      <w:pPr>
        <w:ind w:left="4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4">
    <w:nsid w:val="17F016F4"/>
    <w:multiLevelType w:val="hybridMultilevel"/>
    <w:tmpl w:val="44003EBE"/>
    <w:lvl w:ilvl="0" w:tplc="30941530">
      <w:start w:val="1"/>
      <w:numFmt w:val="decimal"/>
      <w:lvlText w:val="%1.)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5">
    <w:nsid w:val="1B0F3F27"/>
    <w:multiLevelType w:val="hybridMultilevel"/>
    <w:tmpl w:val="2D5A2D68"/>
    <w:lvl w:ilvl="0" w:tplc="7A4425AA">
      <w:start w:val="1"/>
      <w:numFmt w:val="upperLetter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6">
    <w:nsid w:val="22513BB6"/>
    <w:multiLevelType w:val="hybridMultilevel"/>
    <w:tmpl w:val="795E69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365F3D"/>
    <w:multiLevelType w:val="hybridMultilevel"/>
    <w:tmpl w:val="16F2BD66"/>
    <w:lvl w:ilvl="0" w:tplc="C9F8DA2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825ADE"/>
    <w:multiLevelType w:val="hybridMultilevel"/>
    <w:tmpl w:val="A40A7FE6"/>
    <w:lvl w:ilvl="0" w:tplc="CF9A055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CB69A9"/>
    <w:multiLevelType w:val="hybridMultilevel"/>
    <w:tmpl w:val="271E27CC"/>
    <w:lvl w:ilvl="0" w:tplc="9106047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C37AF4"/>
    <w:multiLevelType w:val="hybridMultilevel"/>
    <w:tmpl w:val="D4AA02C0"/>
    <w:lvl w:ilvl="0" w:tplc="01E2811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767381"/>
    <w:multiLevelType w:val="hybridMultilevel"/>
    <w:tmpl w:val="BF025B6E"/>
    <w:lvl w:ilvl="0" w:tplc="D612EF9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6B52B7"/>
    <w:multiLevelType w:val="hybridMultilevel"/>
    <w:tmpl w:val="0F7EC874"/>
    <w:lvl w:ilvl="0" w:tplc="AD3C4FE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E72C7C"/>
    <w:multiLevelType w:val="hybridMultilevel"/>
    <w:tmpl w:val="52469838"/>
    <w:lvl w:ilvl="0" w:tplc="8AFE95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E12E83"/>
    <w:multiLevelType w:val="hybridMultilevel"/>
    <w:tmpl w:val="09AC7372"/>
    <w:lvl w:ilvl="0" w:tplc="5A667E0C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78692C30"/>
    <w:multiLevelType w:val="hybridMultilevel"/>
    <w:tmpl w:val="93E41C1A"/>
    <w:lvl w:ilvl="0" w:tplc="DFEA9C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BD7C7B"/>
    <w:multiLevelType w:val="hybridMultilevel"/>
    <w:tmpl w:val="A5B211FC"/>
    <w:lvl w:ilvl="0" w:tplc="2454131E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15"/>
  </w:num>
  <w:num w:numId="5">
    <w:abstractNumId w:val="5"/>
  </w:num>
  <w:num w:numId="6">
    <w:abstractNumId w:val="14"/>
  </w:num>
  <w:num w:numId="7">
    <w:abstractNumId w:val="10"/>
  </w:num>
  <w:num w:numId="8">
    <w:abstractNumId w:val="2"/>
  </w:num>
  <w:num w:numId="9">
    <w:abstractNumId w:val="12"/>
  </w:num>
  <w:num w:numId="10">
    <w:abstractNumId w:val="3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9"/>
  </w:num>
  <w:num w:numId="16">
    <w:abstractNumId w:val="7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082"/>
    <w:rsid w:val="00043082"/>
    <w:rsid w:val="000B4209"/>
    <w:rsid w:val="000E049F"/>
    <w:rsid w:val="000F6308"/>
    <w:rsid w:val="001576CC"/>
    <w:rsid w:val="00185D03"/>
    <w:rsid w:val="001B42B2"/>
    <w:rsid w:val="001E6ED5"/>
    <w:rsid w:val="00214811"/>
    <w:rsid w:val="00217069"/>
    <w:rsid w:val="00225B3C"/>
    <w:rsid w:val="00251FAE"/>
    <w:rsid w:val="0026313E"/>
    <w:rsid w:val="00284091"/>
    <w:rsid w:val="00286026"/>
    <w:rsid w:val="002D02D0"/>
    <w:rsid w:val="002D1640"/>
    <w:rsid w:val="0037181E"/>
    <w:rsid w:val="00383129"/>
    <w:rsid w:val="00386082"/>
    <w:rsid w:val="003B21EB"/>
    <w:rsid w:val="003C2B41"/>
    <w:rsid w:val="003D5A58"/>
    <w:rsid w:val="003E44E6"/>
    <w:rsid w:val="00415627"/>
    <w:rsid w:val="004365B2"/>
    <w:rsid w:val="00480FF1"/>
    <w:rsid w:val="00490610"/>
    <w:rsid w:val="004B4710"/>
    <w:rsid w:val="004C2893"/>
    <w:rsid w:val="004C33DB"/>
    <w:rsid w:val="00516450"/>
    <w:rsid w:val="00531542"/>
    <w:rsid w:val="00592DC5"/>
    <w:rsid w:val="0069699E"/>
    <w:rsid w:val="006C04A7"/>
    <w:rsid w:val="006D6CD7"/>
    <w:rsid w:val="0072000C"/>
    <w:rsid w:val="0072074F"/>
    <w:rsid w:val="00731F49"/>
    <w:rsid w:val="00774F7C"/>
    <w:rsid w:val="00782BB2"/>
    <w:rsid w:val="007F0927"/>
    <w:rsid w:val="007F3FAB"/>
    <w:rsid w:val="00893687"/>
    <w:rsid w:val="008A708F"/>
    <w:rsid w:val="00975A60"/>
    <w:rsid w:val="009A2720"/>
    <w:rsid w:val="009E6E56"/>
    <w:rsid w:val="00A40355"/>
    <w:rsid w:val="00B06C42"/>
    <w:rsid w:val="00B60E43"/>
    <w:rsid w:val="00BD124D"/>
    <w:rsid w:val="00C027C9"/>
    <w:rsid w:val="00C0333B"/>
    <w:rsid w:val="00C93090"/>
    <w:rsid w:val="00CB6583"/>
    <w:rsid w:val="00D422FA"/>
    <w:rsid w:val="00E47CE1"/>
    <w:rsid w:val="00E73D5B"/>
    <w:rsid w:val="00E86409"/>
    <w:rsid w:val="00EE6B5C"/>
    <w:rsid w:val="00FD7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08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531542"/>
    <w:rPr>
      <w:rFonts w:eastAsia="Times New Roman"/>
      <w:lang w:eastAsia="en-US"/>
    </w:rPr>
  </w:style>
  <w:style w:type="paragraph" w:styleId="ListParagraph">
    <w:name w:val="List Paragraph"/>
    <w:basedOn w:val="Normal"/>
    <w:uiPriority w:val="99"/>
    <w:qFormat/>
    <w:rsid w:val="00B06C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936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93687"/>
    <w:rPr>
      <w:rFonts w:ascii="Times New Roman" w:hAnsi="Times New Roman" w:cs="Times New Roman"/>
      <w:sz w:val="24"/>
      <w:szCs w:val="24"/>
      <w:lang w:eastAsia="tr-TR"/>
    </w:rPr>
  </w:style>
  <w:style w:type="paragraph" w:styleId="HTMLPreformatted">
    <w:name w:val="HTML Preformatted"/>
    <w:basedOn w:val="Normal"/>
    <w:link w:val="HTMLPreformattedChar"/>
    <w:uiPriority w:val="99"/>
    <w:semiHidden/>
    <w:rsid w:val="00A40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40355"/>
    <w:rPr>
      <w:rFonts w:ascii="Courier New" w:hAnsi="Courier New" w:cs="Courier New"/>
      <w:sz w:val="20"/>
      <w:szCs w:val="20"/>
      <w:lang w:eastAsia="tr-TR"/>
    </w:rPr>
  </w:style>
  <w:style w:type="paragraph" w:styleId="PlainText">
    <w:name w:val="Plain Text"/>
    <w:basedOn w:val="Normal"/>
    <w:link w:val="PlainTextChar"/>
    <w:uiPriority w:val="99"/>
    <w:rsid w:val="004C33DB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C33DB"/>
    <w:rPr>
      <w:rFonts w:ascii="Courier New" w:hAnsi="Courier New" w:cs="Times New Roman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2D1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1640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4906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66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4</Pages>
  <Words>979</Words>
  <Characters>5584</Characters>
  <Application>Microsoft Office Outlook</Application>
  <DocSecurity>0</DocSecurity>
  <Lines>0</Lines>
  <Paragraphs>0</Paragraphs>
  <ScaleCrop>false</ScaleCrop>
  <Company>MAYIS2008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YAHYA OCAK</dc:creator>
  <cp:keywords>www.sorubak.com</cp:keywords>
  <dc:description/>
  <cp:lastModifiedBy>edanur</cp:lastModifiedBy>
  <cp:revision>26</cp:revision>
  <dcterms:created xsi:type="dcterms:W3CDTF">2011-12-27T19:27:00Z</dcterms:created>
  <dcterms:modified xsi:type="dcterms:W3CDTF">2012-01-06T11:12:00Z</dcterms:modified>
  <cp:category>www.sorubak.com</cp:category>
  <cp:contentType>www.sorubak.com</cp:contentType>
  <cp:contentStatus>www.sorubak.com</cp:contentStatus>
</cp:coreProperties>
</file>