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87" w:rsidRPr="00920B00" w:rsidRDefault="007E3487" w:rsidP="003C5AAB">
      <w:pPr>
        <w:tabs>
          <w:tab w:val="center" w:pos="5669"/>
        </w:tabs>
        <w:jc w:val="center"/>
        <w:rPr>
          <w:rFonts w:ascii="Cambria" w:hAnsi="Cambria"/>
          <w:b/>
        </w:rPr>
      </w:pPr>
      <w:r w:rsidRPr="00920B00">
        <w:rPr>
          <w:rFonts w:ascii="Cambria" w:hAnsi="Cambria"/>
          <w:b/>
        </w:rPr>
        <w:t>2011–2012 EĞİTİM ÖĞRETİM YILI A.FAZIL AĞANOĞLU İLKÖĞRETİM OKULU</w:t>
      </w:r>
    </w:p>
    <w:p w:rsidR="007E3487" w:rsidRPr="00920B00" w:rsidRDefault="007E3487" w:rsidP="003C5AAB">
      <w:pPr>
        <w:suppressLineNumbers/>
        <w:ind w:left="-540"/>
        <w:jc w:val="center"/>
        <w:rPr>
          <w:rFonts w:ascii="Cambria" w:hAnsi="Cambria"/>
          <w:b/>
        </w:rPr>
      </w:pPr>
      <w:r w:rsidRPr="00920B00">
        <w:rPr>
          <w:rFonts w:ascii="Cambria" w:hAnsi="Cambria"/>
          <w:b/>
        </w:rPr>
        <w:t>4.  SINIF SOSYAL DERSİ I. DÖNEM III. YAZILI SORULARI</w:t>
      </w:r>
    </w:p>
    <w:p w:rsidR="007E3487" w:rsidRPr="00920B00" w:rsidRDefault="007E3487" w:rsidP="003C5AAB">
      <w:pPr>
        <w:rPr>
          <w:rFonts w:ascii="Cambria" w:hAnsi="Cambria"/>
          <w:b/>
        </w:rPr>
      </w:pPr>
    </w:p>
    <w:p w:rsidR="007E3487" w:rsidRPr="00920B00" w:rsidRDefault="007E3487" w:rsidP="00E84476">
      <w:pPr>
        <w:rPr>
          <w:rFonts w:ascii="Cambria" w:hAnsi="Cambria"/>
          <w:b/>
        </w:rPr>
      </w:pPr>
      <w:r w:rsidRPr="00920B00">
        <w:rPr>
          <w:rFonts w:ascii="Cambria" w:hAnsi="Cambria"/>
          <w:b/>
        </w:rPr>
        <w:t xml:space="preserve">Adı  Soyadı:……………………….         </w:t>
      </w:r>
      <w:r>
        <w:rPr>
          <w:rFonts w:ascii="Cambria" w:hAnsi="Cambria"/>
          <w:b/>
        </w:rPr>
        <w:t xml:space="preserve">         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Tarih           : …</w:t>
      </w:r>
      <w:r w:rsidRPr="00920B00">
        <w:rPr>
          <w:rFonts w:ascii="Cambria" w:hAnsi="Cambria"/>
          <w:b/>
        </w:rPr>
        <w:t>/01/2012</w:t>
      </w:r>
    </w:p>
    <w:p w:rsidR="007E3487" w:rsidRPr="00E84476" w:rsidRDefault="007E3487" w:rsidP="00E84476">
      <w:pPr>
        <w:ind w:left="360"/>
        <w:rPr>
          <w:rFonts w:ascii="Cambria" w:hAnsi="Cambria"/>
        </w:rPr>
      </w:pPr>
    </w:p>
    <w:p w:rsidR="007E3487" w:rsidRPr="00920B00" w:rsidRDefault="007E3487" w:rsidP="00920B00">
      <w:pPr>
        <w:jc w:val="both"/>
        <w:rPr>
          <w:b/>
        </w:rPr>
      </w:pPr>
      <w:r w:rsidRPr="00920B00">
        <w:rPr>
          <w:b/>
        </w:rPr>
        <w:t>1.BÖLÜM</w:t>
      </w:r>
      <w:r>
        <w:rPr>
          <w:b/>
        </w:rPr>
        <w:t xml:space="preserve"> ( 10</w:t>
      </w:r>
      <w:r w:rsidRPr="00920B00">
        <w:rPr>
          <w:b/>
        </w:rPr>
        <w:t xml:space="preserve"> PUAN) Her doğru cevap 1 puan değerindedir.</w:t>
      </w:r>
    </w:p>
    <w:p w:rsidR="007E3487" w:rsidRPr="00A52BD5" w:rsidRDefault="007E3487" w:rsidP="00920B00">
      <w:pPr>
        <w:pStyle w:val="Default"/>
        <w:ind w:left="644"/>
        <w:rPr>
          <w:rFonts w:ascii="Times New Roman" w:hAnsi="Times New Roman" w:cs="Times New Roman"/>
          <w:b/>
        </w:rPr>
      </w:pPr>
    </w:p>
    <w:p w:rsidR="007E3487" w:rsidRDefault="007E3487" w:rsidP="00E84476">
      <w:pPr>
        <w:ind w:left="708"/>
        <w:jc w:val="both"/>
      </w:pPr>
    </w:p>
    <w:p w:rsidR="007E3487" w:rsidRPr="00BA1581" w:rsidRDefault="007E3487" w:rsidP="00E84476">
      <w:pPr>
        <w:ind w:left="708"/>
        <w:jc w:val="both"/>
      </w:pPr>
      <w:r>
        <w:t xml:space="preserve"> V</w:t>
      </w:r>
      <w:r w:rsidRPr="00BA1581">
        <w:t xml:space="preserve">erilen sözcüklerden uygun olanlarla </w:t>
      </w:r>
      <w:r>
        <w:t xml:space="preserve">aşağıdaki </w:t>
      </w:r>
      <w:r w:rsidRPr="00BA1581">
        <w:t>cümleleri tamamlayınız.</w:t>
      </w:r>
    </w:p>
    <w:p w:rsidR="007E3487" w:rsidRDefault="007E3487" w:rsidP="00E84476">
      <w:pPr>
        <w:jc w:val="center"/>
      </w:pPr>
    </w:p>
    <w:p w:rsidR="007E3487" w:rsidRDefault="007E3487" w:rsidP="00E8447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5"/>
        <w:gridCol w:w="1955"/>
        <w:gridCol w:w="1956"/>
        <w:gridCol w:w="1956"/>
        <w:gridCol w:w="1956"/>
      </w:tblGrid>
      <w:tr w:rsidR="007E3487" w:rsidTr="00834A9D">
        <w:tc>
          <w:tcPr>
            <w:tcW w:w="1955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Yunanlılarla</w:t>
            </w:r>
          </w:p>
        </w:tc>
        <w:tc>
          <w:tcPr>
            <w:tcW w:w="1955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Lozan</w:t>
            </w:r>
          </w:p>
        </w:tc>
        <w:tc>
          <w:tcPr>
            <w:tcW w:w="1956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kuzeyi</w:t>
            </w:r>
          </w:p>
        </w:tc>
        <w:tc>
          <w:tcPr>
            <w:tcW w:w="1956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Ermenilerle</w:t>
            </w:r>
          </w:p>
        </w:tc>
        <w:tc>
          <w:tcPr>
            <w:tcW w:w="1956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sismograf</w:t>
            </w:r>
          </w:p>
        </w:tc>
      </w:tr>
      <w:tr w:rsidR="007E3487" w:rsidTr="00834A9D">
        <w:tc>
          <w:tcPr>
            <w:tcW w:w="1955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kroki</w:t>
            </w:r>
          </w:p>
        </w:tc>
        <w:tc>
          <w:tcPr>
            <w:tcW w:w="1955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Doğal unsur</w:t>
            </w:r>
          </w:p>
        </w:tc>
        <w:tc>
          <w:tcPr>
            <w:tcW w:w="1956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akraba</w:t>
            </w:r>
          </w:p>
        </w:tc>
        <w:tc>
          <w:tcPr>
            <w:tcW w:w="1956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Hava olayları</w:t>
            </w:r>
          </w:p>
        </w:tc>
        <w:tc>
          <w:tcPr>
            <w:tcW w:w="1956" w:type="dxa"/>
          </w:tcPr>
          <w:p w:rsidR="007E3487" w:rsidRPr="00834A9D" w:rsidRDefault="007E3487" w:rsidP="00296603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Doğal afet</w:t>
            </w:r>
          </w:p>
        </w:tc>
      </w:tr>
    </w:tbl>
    <w:p w:rsidR="007E3487" w:rsidRDefault="007E3487" w:rsidP="00296603">
      <w:pPr>
        <w:rPr>
          <w:rFonts w:ascii="Cambria" w:hAnsi="Cambria"/>
        </w:rPr>
      </w:pPr>
    </w:p>
    <w:p w:rsidR="007E3487" w:rsidRDefault="007E3487" w:rsidP="00296603">
      <w:pPr>
        <w:rPr>
          <w:rFonts w:ascii="Cambria" w:hAnsi="Cambria"/>
        </w:rPr>
      </w:pPr>
    </w:p>
    <w:p w:rsidR="007E3487" w:rsidRPr="006728E5" w:rsidRDefault="007E3487" w:rsidP="00296603">
      <w:pPr>
        <w:rPr>
          <w:rFonts w:ascii="Cambria" w:hAnsi="Cambria"/>
        </w:rPr>
      </w:pPr>
    </w:p>
    <w:p w:rsidR="007E3487" w:rsidRPr="006728E5" w:rsidRDefault="007E3487" w:rsidP="00DE7809">
      <w:pPr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1-</w:t>
      </w:r>
      <w:r w:rsidRPr="006728E5">
        <w:rPr>
          <w:rFonts w:ascii="Cambria" w:hAnsi="Cambria" w:cs="Arial"/>
          <w:iCs/>
        </w:rPr>
        <w:t>Kan ve evlilik yoluyla birbirlerine bağlı olan kimselere</w:t>
      </w:r>
      <w:r>
        <w:rPr>
          <w:rFonts w:ascii="Cambria" w:hAnsi="Cambria" w:cs="Arial"/>
          <w:iCs/>
        </w:rPr>
        <w:t>………</w:t>
      </w:r>
      <w:r w:rsidRPr="006728E5">
        <w:rPr>
          <w:rFonts w:ascii="Cambria" w:hAnsi="Cambria" w:cs="Arial"/>
          <w:iCs/>
        </w:rPr>
        <w:t xml:space="preserve"> ..............................denir.</w:t>
      </w:r>
    </w:p>
    <w:p w:rsidR="007E3487" w:rsidRPr="006728E5" w:rsidRDefault="007E3487" w:rsidP="00B44F67">
      <w:pPr>
        <w:rPr>
          <w:rFonts w:ascii="Cambria" w:hAnsi="Cambria" w:cs="Arial"/>
        </w:rPr>
      </w:pPr>
      <w:r>
        <w:rPr>
          <w:rFonts w:ascii="Cambria" w:hAnsi="Cambria" w:cs="Arial"/>
        </w:rPr>
        <w:t>2-Kurtuluş savaşında batı cephesinde ……………………………….. savaştık.</w:t>
      </w:r>
    </w:p>
    <w:p w:rsidR="007E3487" w:rsidRPr="006728E5" w:rsidRDefault="007E3487" w:rsidP="00296603">
      <w:pPr>
        <w:rPr>
          <w:rFonts w:ascii="Cambria" w:hAnsi="Cambria" w:cs="Arial"/>
          <w:shadow/>
        </w:rPr>
      </w:pPr>
      <w:r>
        <w:rPr>
          <w:rFonts w:ascii="Cambria" w:hAnsi="Cambria" w:cs="Arial"/>
        </w:rPr>
        <w:t>3-</w:t>
      </w:r>
      <w:r w:rsidRPr="006728E5">
        <w:rPr>
          <w:rFonts w:ascii="Cambria" w:hAnsi="Cambria" w:cs="Arial"/>
        </w:rPr>
        <w:t>Pusulanın renkli ucu daima ………………</w:t>
      </w:r>
      <w:r>
        <w:rPr>
          <w:rFonts w:ascii="Cambria" w:hAnsi="Cambria" w:cs="Arial"/>
        </w:rPr>
        <w:t>………..</w:t>
      </w:r>
      <w:r w:rsidRPr="006728E5">
        <w:rPr>
          <w:rFonts w:ascii="Cambria" w:hAnsi="Cambria" w:cs="Arial"/>
        </w:rPr>
        <w:t>. gösterir.</w:t>
      </w:r>
    </w:p>
    <w:p w:rsidR="007E3487" w:rsidRPr="006728E5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4-</w:t>
      </w:r>
      <w:r w:rsidRPr="006728E5">
        <w:rPr>
          <w:rFonts w:ascii="Cambria" w:hAnsi="Cambria" w:cs="Arial"/>
        </w:rPr>
        <w:t>Bir yerin kuşbakışı görünüşünün kağıt üzerine kabataslak çizilmesine ………</w:t>
      </w:r>
      <w:r>
        <w:rPr>
          <w:rFonts w:ascii="Cambria" w:hAnsi="Cambria" w:cs="Arial"/>
        </w:rPr>
        <w:t>…..</w:t>
      </w:r>
      <w:r w:rsidRPr="006728E5">
        <w:rPr>
          <w:rFonts w:ascii="Cambria" w:hAnsi="Cambria" w:cs="Arial"/>
        </w:rPr>
        <w:t>……..denir</w:t>
      </w:r>
    </w:p>
    <w:p w:rsidR="007E3487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5-İ</w:t>
      </w:r>
      <w:r w:rsidRPr="006728E5">
        <w:rPr>
          <w:rFonts w:ascii="Cambria" w:hAnsi="Cambria" w:cs="Arial"/>
        </w:rPr>
        <w:t>nsan etkisi olmadan kendiliğinden oluşmuş dağ, tepe gibi yeryüzü şekilleri ile varlıklara ……………………</w:t>
      </w:r>
      <w:r>
        <w:rPr>
          <w:rFonts w:ascii="Cambria" w:hAnsi="Cambria" w:cs="Arial"/>
        </w:rPr>
        <w:t>………………</w:t>
      </w:r>
      <w:r w:rsidRPr="006728E5">
        <w:rPr>
          <w:rFonts w:ascii="Cambria" w:hAnsi="Cambria" w:cs="Arial"/>
        </w:rPr>
        <w:t>….</w:t>
      </w:r>
      <w:r>
        <w:rPr>
          <w:rFonts w:ascii="Cambria" w:hAnsi="Cambria" w:cs="Arial"/>
        </w:rPr>
        <w:t xml:space="preserve"> </w:t>
      </w:r>
      <w:r w:rsidRPr="006728E5">
        <w:rPr>
          <w:rFonts w:ascii="Cambria" w:hAnsi="Cambria" w:cs="Arial"/>
        </w:rPr>
        <w:t>denir</w:t>
      </w:r>
    </w:p>
    <w:p w:rsidR="007E3487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6-Kurtuluş savaşında doğu cephesinde ……………………….. savaştık.</w:t>
      </w:r>
    </w:p>
    <w:p w:rsidR="007E3487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7-Dünya devletlerinin Yeni Türk devletini ve bağımsızlığını resmen tanıdıkları antlaşma……………………….. antlaşmasıdır.</w:t>
      </w:r>
    </w:p>
    <w:p w:rsidR="007E3487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8-Havada meydana gelen yağış, sıcaklık,basınç,rüzgar, sis gibi olaylara  ………………………….  denir.</w:t>
      </w:r>
    </w:p>
    <w:p w:rsidR="007E3487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9-Depremin süresini ve büyüklüğünü ölçen alete………………………………. denir.</w:t>
      </w:r>
    </w:p>
    <w:p w:rsidR="007E3487" w:rsidRPr="006728E5" w:rsidRDefault="007E3487" w:rsidP="00862235">
      <w:pPr>
        <w:rPr>
          <w:rFonts w:ascii="Cambria" w:hAnsi="Cambria" w:cs="Arial"/>
        </w:rPr>
      </w:pPr>
      <w:r>
        <w:rPr>
          <w:rFonts w:ascii="Cambria" w:hAnsi="Cambria" w:cs="Arial"/>
        </w:rPr>
        <w:t>10- insanların yaşamlarını tehlikeye atan ve önlenemeyen olaylara………………………..denir.</w:t>
      </w:r>
    </w:p>
    <w:p w:rsidR="007E3487" w:rsidRDefault="007E3487" w:rsidP="00920B00">
      <w:pPr>
        <w:jc w:val="both"/>
      </w:pPr>
    </w:p>
    <w:p w:rsidR="007E3487" w:rsidRDefault="007E3487" w:rsidP="00920B00">
      <w:pPr>
        <w:jc w:val="both"/>
      </w:pPr>
    </w:p>
    <w:p w:rsidR="007E3487" w:rsidRPr="00BA1581" w:rsidRDefault="007E3487" w:rsidP="00920B00">
      <w:pPr>
        <w:jc w:val="both"/>
      </w:pPr>
    </w:p>
    <w:p w:rsidR="007E3487" w:rsidRPr="00920B00" w:rsidRDefault="007E3487" w:rsidP="00920B00">
      <w:pPr>
        <w:ind w:left="284"/>
        <w:jc w:val="both"/>
        <w:rPr>
          <w:b/>
        </w:rPr>
      </w:pPr>
      <w:r>
        <w:rPr>
          <w:b/>
        </w:rPr>
        <w:t>2.BÖLÜM ( 10</w:t>
      </w:r>
      <w:r w:rsidRPr="00920B00">
        <w:rPr>
          <w:b/>
        </w:rPr>
        <w:t xml:space="preserve"> PUAN) Her doğru cevap 1 puan değerindedir.</w:t>
      </w:r>
    </w:p>
    <w:p w:rsidR="007E3487" w:rsidRPr="00920B00" w:rsidRDefault="007E3487" w:rsidP="00920B00">
      <w:pPr>
        <w:pStyle w:val="Default"/>
        <w:ind w:left="644"/>
        <w:rPr>
          <w:rFonts w:ascii="Times New Roman" w:hAnsi="Times New Roman" w:cs="Times New Roman"/>
          <w:b/>
        </w:rPr>
      </w:pPr>
    </w:p>
    <w:p w:rsidR="007E3487" w:rsidRPr="006728E5" w:rsidRDefault="007E3487" w:rsidP="00296603">
      <w:pPr>
        <w:jc w:val="both"/>
        <w:rPr>
          <w:rFonts w:ascii="Cambria" w:hAnsi="Cambria"/>
          <w:bCs/>
          <w:iCs/>
        </w:rPr>
      </w:pPr>
    </w:p>
    <w:p w:rsidR="007E3487" w:rsidRPr="006728E5" w:rsidRDefault="007E3487" w:rsidP="00296603">
      <w:pPr>
        <w:rPr>
          <w:rFonts w:ascii="Cambria" w:hAnsi="Cambria"/>
        </w:rPr>
      </w:pPr>
      <w:r w:rsidRPr="006728E5">
        <w:rPr>
          <w:rFonts w:ascii="Cambria" w:hAnsi="Cambria"/>
        </w:rPr>
        <w:t>Aşağıdaki ifadelerden doğru olanlara (D) ,yanlış olanlara (Y) yazınız.</w:t>
      </w:r>
    </w:p>
    <w:p w:rsidR="007E3487" w:rsidRPr="006728E5" w:rsidRDefault="007E3487" w:rsidP="00296603">
      <w:pPr>
        <w:rPr>
          <w:rFonts w:ascii="Cambria" w:hAnsi="Cambria"/>
        </w:rPr>
      </w:pP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</w:rPr>
        <w:t>(    ) İnsanların doğayı değiştirerek ortaya koydukları ürünlere beşeri unsur denir.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</w:rPr>
        <w:t>(    ) Karadeniz yurdumuzun güneyindedir.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</w:rPr>
        <w:t>(    ) Deprem anında hemen balkona koşup yardım istemeliyiz.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  <w:bCs/>
        </w:rPr>
        <w:t xml:space="preserve">(    ) </w:t>
      </w:r>
      <w:r w:rsidRPr="006728E5">
        <w:rPr>
          <w:rFonts w:ascii="Cambria" w:hAnsi="Cambria"/>
        </w:rPr>
        <w:t>Doğa olayları yeryüzünü etkilemez.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</w:rPr>
        <w:t>(    ) Pusula ilk olarak Çinliler tarafında bulunmuştur.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  <w:bCs/>
        </w:rPr>
        <w:t xml:space="preserve">(    ) </w:t>
      </w:r>
      <w:r w:rsidRPr="006728E5">
        <w:rPr>
          <w:rFonts w:ascii="Cambria" w:hAnsi="Cambria"/>
        </w:rPr>
        <w:t>İstanbul yurdumuzun kuzeybatısındadır.</w:t>
      </w:r>
    </w:p>
    <w:p w:rsidR="007E3487" w:rsidRDefault="007E3487" w:rsidP="006728E5">
      <w:pPr>
        <w:rPr>
          <w:rFonts w:ascii="Cambria" w:hAnsi="Cambria"/>
          <w:bCs/>
        </w:rPr>
      </w:pPr>
      <w:r w:rsidRPr="006728E5">
        <w:rPr>
          <w:rFonts w:ascii="Cambria" w:hAnsi="Cambria"/>
          <w:bCs/>
        </w:rPr>
        <w:t xml:space="preserve">(    ) </w:t>
      </w:r>
      <w:r w:rsidRPr="006728E5">
        <w:rPr>
          <w:rFonts w:ascii="Cambria" w:hAnsi="Cambria"/>
        </w:rPr>
        <w:t>Kutup Yıldızı’na Demirkazık da denilmektedir.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  <w:bCs/>
        </w:rPr>
        <w:t xml:space="preserve">(    ) </w:t>
      </w:r>
      <w:r w:rsidRPr="006728E5">
        <w:rPr>
          <w:rFonts w:ascii="Cambria" w:hAnsi="Cambria"/>
        </w:rPr>
        <w:t>Erozyonu önlemek için ağaçlandırma çalışmalarına önem verilmelidir.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</w:rPr>
        <w:t>(    ) Depremin ne zaman olacağı bilinmemektedir.</w:t>
      </w:r>
    </w:p>
    <w:p w:rsidR="007E3487" w:rsidRPr="006728E5" w:rsidRDefault="007E3487" w:rsidP="006728E5">
      <w:pPr>
        <w:rPr>
          <w:rFonts w:ascii="Cambria" w:hAnsi="Cambria"/>
        </w:rPr>
      </w:pPr>
      <w:r w:rsidRPr="006728E5">
        <w:rPr>
          <w:rFonts w:ascii="Cambria" w:hAnsi="Cambria"/>
        </w:rPr>
        <w:t>(    ) Krokisini yapacağımız yerin ölçüsünü almalıyız.</w:t>
      </w:r>
    </w:p>
    <w:p w:rsidR="007E3487" w:rsidRPr="006728E5" w:rsidRDefault="007E3487" w:rsidP="006728E5">
      <w:pPr>
        <w:pStyle w:val="ListParagraph"/>
        <w:ind w:left="0"/>
        <w:rPr>
          <w:rFonts w:ascii="Cambria" w:hAnsi="Cambria"/>
          <w:sz w:val="24"/>
          <w:szCs w:val="24"/>
        </w:rPr>
      </w:pPr>
      <w:r w:rsidRPr="006728E5">
        <w:rPr>
          <w:rFonts w:ascii="Cambria" w:hAnsi="Cambria"/>
          <w:sz w:val="24"/>
          <w:szCs w:val="24"/>
        </w:rPr>
        <w:t xml:space="preserve">    </w:t>
      </w:r>
    </w:p>
    <w:p w:rsidR="007E3487" w:rsidRDefault="007E3487" w:rsidP="00920B00">
      <w:pPr>
        <w:ind w:left="284"/>
        <w:jc w:val="both"/>
        <w:rPr>
          <w:b/>
          <w:u w:val="single"/>
        </w:rPr>
      </w:pPr>
    </w:p>
    <w:p w:rsidR="007E3487" w:rsidRDefault="007E3487" w:rsidP="00920B00">
      <w:pPr>
        <w:ind w:left="284"/>
        <w:jc w:val="both"/>
        <w:rPr>
          <w:b/>
          <w:u w:val="single"/>
        </w:rPr>
      </w:pPr>
    </w:p>
    <w:p w:rsidR="007E3487" w:rsidRDefault="007E3487" w:rsidP="00920B00">
      <w:pPr>
        <w:ind w:left="284"/>
        <w:jc w:val="both"/>
        <w:rPr>
          <w:b/>
          <w:u w:val="single"/>
        </w:rPr>
      </w:pPr>
    </w:p>
    <w:p w:rsidR="007E3487" w:rsidRDefault="007E3487" w:rsidP="00920B00">
      <w:pPr>
        <w:ind w:left="284"/>
        <w:jc w:val="both"/>
        <w:rPr>
          <w:b/>
          <w:u w:val="single"/>
        </w:rPr>
      </w:pPr>
    </w:p>
    <w:p w:rsidR="007E3487" w:rsidRDefault="007E3487">
      <w:pPr>
        <w:rPr>
          <w:b/>
          <w:u w:val="single"/>
        </w:rPr>
      </w:pPr>
    </w:p>
    <w:p w:rsidR="007E3487" w:rsidRPr="006728E5" w:rsidRDefault="007E3487">
      <w:pPr>
        <w:rPr>
          <w:rFonts w:ascii="Cambria" w:hAnsi="Cambria"/>
        </w:rPr>
      </w:pPr>
      <w:r>
        <w:rPr>
          <w:b/>
          <w:u w:val="single"/>
        </w:rPr>
        <w:t>3.BÖLÜM ( 80</w:t>
      </w:r>
      <w:r w:rsidRPr="00AF27DA">
        <w:rPr>
          <w:b/>
          <w:u w:val="single"/>
        </w:rPr>
        <w:t xml:space="preserve"> PUAN) Her doğru cevap 5 puan değerindedir</w:t>
      </w:r>
    </w:p>
    <w:p w:rsidR="007E3487" w:rsidRDefault="007E3487" w:rsidP="006223C3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ambria" w:hAnsi="Cambria"/>
        </w:rPr>
      </w:pPr>
    </w:p>
    <w:p w:rsidR="007E3487" w:rsidRPr="000B49E5" w:rsidRDefault="007E3487" w:rsidP="006223C3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ambria" w:hAnsi="Cambria"/>
        </w:rPr>
      </w:pPr>
      <w:r w:rsidRPr="000B49E5">
        <w:rPr>
          <w:rFonts w:ascii="Cambria" w:hAnsi="Cambria"/>
        </w:rPr>
        <w:t>1.)</w:t>
      </w: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Cambria" w:eastAsia="VagRoundedThin" w:hAnsi="Cambria" w:cs="VagRoundedThin"/>
          <w:color w:val="000000"/>
        </w:rPr>
      </w:pPr>
      <w:r w:rsidRPr="000B49E5">
        <w:rPr>
          <w:rFonts w:ascii="Cambria" w:hAnsi="Cambria"/>
        </w:rPr>
        <w:t xml:space="preserve">          </w:t>
      </w:r>
      <w:r w:rsidRPr="000B49E5">
        <w:rPr>
          <w:rFonts w:ascii="Cambria" w:eastAsia="VagRoundedThin" w:hAnsi="Cambria" w:cs="VagRoundedThin"/>
          <w:color w:val="000000"/>
        </w:rPr>
        <w:t>I.  Sivas Kongresi</w:t>
      </w: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Cambria" w:eastAsia="VagRoundedThin" w:hAnsi="Cambria" w:cs="VagRoundedThin"/>
          <w:color w:val="000000"/>
        </w:rPr>
      </w:pPr>
      <w:r w:rsidRPr="000B49E5">
        <w:rPr>
          <w:rFonts w:ascii="Cambria" w:eastAsia="VagRoundedThin" w:hAnsi="Cambria" w:cs="VagRoundedThin"/>
          <w:b/>
          <w:color w:val="000000"/>
        </w:rPr>
        <w:t xml:space="preserve">   </w:t>
      </w:r>
      <w:r>
        <w:rPr>
          <w:rFonts w:ascii="Cambria" w:eastAsia="VagRoundedThin" w:hAnsi="Cambria" w:cs="VagRoundedThin"/>
          <w:b/>
          <w:color w:val="000000"/>
        </w:rPr>
        <w:t xml:space="preserve">     </w:t>
      </w:r>
      <w:r w:rsidRPr="000B49E5">
        <w:rPr>
          <w:rFonts w:ascii="Cambria" w:eastAsia="VagRoundedThin" w:hAnsi="Cambria" w:cs="VagRoundedThin"/>
          <w:b/>
          <w:color w:val="000000"/>
        </w:rPr>
        <w:t xml:space="preserve"> </w:t>
      </w:r>
      <w:r w:rsidRPr="000B49E5">
        <w:rPr>
          <w:rFonts w:ascii="Cambria" w:eastAsia="VagRoundedThin" w:hAnsi="Cambria" w:cs="VagRoundedThin"/>
          <w:color w:val="000000"/>
        </w:rPr>
        <w:t>II. Amasya Genelgesi</w:t>
      </w: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Cambria" w:eastAsia="VagRoundedThin" w:hAnsi="Cambria" w:cs="VagRoundedThin"/>
          <w:color w:val="000000"/>
        </w:rPr>
      </w:pPr>
      <w:r w:rsidRPr="000B49E5">
        <w:rPr>
          <w:rFonts w:ascii="Cambria" w:eastAsia="VagRoundedThin" w:hAnsi="Cambria" w:cs="VagRoundedThin"/>
          <w:color w:val="000000"/>
        </w:rPr>
        <w:t xml:space="preserve">   </w:t>
      </w:r>
      <w:r>
        <w:rPr>
          <w:rFonts w:ascii="Cambria" w:eastAsia="VagRoundedThin" w:hAnsi="Cambria" w:cs="VagRoundedThin"/>
          <w:color w:val="000000"/>
        </w:rPr>
        <w:t xml:space="preserve">    </w:t>
      </w:r>
      <w:r w:rsidRPr="000B49E5">
        <w:rPr>
          <w:rFonts w:ascii="Cambria" w:eastAsia="VagRoundedThin" w:hAnsi="Cambria" w:cs="VagRoundedThin"/>
          <w:color w:val="000000"/>
        </w:rPr>
        <w:t xml:space="preserve"> III. Erzurum Kongresi</w:t>
      </w: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Cambria" w:eastAsia="VagRoundedThin" w:hAnsi="Cambria" w:cs="VagRoundedThin"/>
          <w:color w:val="000000"/>
        </w:rPr>
      </w:pPr>
      <w:r w:rsidRPr="000B49E5">
        <w:rPr>
          <w:rFonts w:ascii="Cambria" w:eastAsia="VagRoundedThin" w:hAnsi="Cambria" w:cs="VagRoundedThin"/>
          <w:color w:val="000000"/>
        </w:rPr>
        <w:t xml:space="preserve">    </w:t>
      </w:r>
      <w:r>
        <w:rPr>
          <w:rFonts w:ascii="Cambria" w:eastAsia="VagRoundedThin" w:hAnsi="Cambria" w:cs="VagRoundedThin"/>
          <w:color w:val="000000"/>
        </w:rPr>
        <w:t xml:space="preserve">   </w:t>
      </w:r>
      <w:r w:rsidRPr="000B49E5">
        <w:rPr>
          <w:rFonts w:ascii="Cambria" w:eastAsia="VagRoundedThin" w:hAnsi="Cambria" w:cs="VagRoundedThin"/>
          <w:color w:val="000000"/>
        </w:rPr>
        <w:t xml:space="preserve"> IV. TBMM’nin açılması</w:t>
      </w: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Cambria" w:eastAsia="VagRoundedThin" w:hAnsi="Cambria" w:cs="VagRoundedThin"/>
          <w:color w:val="000000"/>
        </w:rPr>
      </w:pP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284"/>
        <w:rPr>
          <w:rFonts w:ascii="Cambria" w:eastAsia="VagRoundedThin" w:hAnsi="Cambria" w:cs="VagRoundedThin"/>
          <w:color w:val="000000"/>
        </w:rPr>
      </w:pPr>
      <w:r w:rsidRPr="000B49E5">
        <w:rPr>
          <w:rFonts w:ascii="Cambria" w:eastAsia="VagRoundedThin" w:hAnsi="Cambria" w:cs="VagRoundedThin"/>
          <w:color w:val="000000"/>
        </w:rPr>
        <w:t>Yukarıda verilen olayların kronolojik sıralaması hangi seçenekte doğru verilmiştir?</w:t>
      </w:r>
    </w:p>
    <w:p w:rsidR="007E3487" w:rsidRPr="000B49E5" w:rsidRDefault="007E3487" w:rsidP="0073083D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Cambria" w:eastAsia="VagRoundedThin" w:hAnsi="Cambria" w:cs="VagRoundedThin"/>
          <w:color w:val="000000"/>
        </w:rPr>
      </w:pPr>
    </w:p>
    <w:p w:rsidR="007E3487" w:rsidRPr="000B49E5" w:rsidRDefault="007E3487" w:rsidP="0073083D">
      <w:pPr>
        <w:tabs>
          <w:tab w:val="left" w:pos="284"/>
        </w:tabs>
        <w:ind w:left="284"/>
        <w:rPr>
          <w:rFonts w:ascii="Cambria" w:eastAsia="VagRoundedThin" w:hAnsi="Cambria" w:cs="VagRoundedThin"/>
          <w:color w:val="000000"/>
        </w:rPr>
      </w:pPr>
      <w:r w:rsidRPr="000B49E5">
        <w:rPr>
          <w:rFonts w:ascii="Cambria" w:eastAsia="VagRoundedThin" w:hAnsi="Cambria" w:cs="VagRoundedThin"/>
          <w:color w:val="000000"/>
        </w:rPr>
        <w:t>A)IV-II-III-I</w:t>
      </w:r>
      <w:r w:rsidRPr="000B49E5">
        <w:rPr>
          <w:rFonts w:ascii="Cambria" w:eastAsia="VagRoundedThin" w:hAnsi="Cambria" w:cs="VagRoundedThin"/>
          <w:color w:val="000000"/>
        </w:rPr>
        <w:tab/>
      </w:r>
      <w:r w:rsidRPr="000B49E5">
        <w:rPr>
          <w:rFonts w:ascii="Cambria" w:eastAsia="VagRoundedThin" w:hAnsi="Cambria" w:cs="VagRoundedThin"/>
          <w:color w:val="000000"/>
        </w:rPr>
        <w:tab/>
        <w:t xml:space="preserve">B) II-III-I-IV </w:t>
      </w:r>
      <w:r w:rsidRPr="000B49E5">
        <w:rPr>
          <w:rFonts w:ascii="Cambria" w:eastAsia="VagRoundedThin" w:hAnsi="Cambria" w:cs="VagRoundedThin"/>
          <w:color w:val="000000"/>
        </w:rPr>
        <w:tab/>
      </w:r>
      <w:r>
        <w:rPr>
          <w:rFonts w:ascii="Cambria" w:eastAsia="VagRoundedThin" w:hAnsi="Cambria" w:cs="VagRoundedThin"/>
          <w:color w:val="000000"/>
        </w:rPr>
        <w:tab/>
      </w:r>
      <w:r w:rsidRPr="000B49E5">
        <w:rPr>
          <w:rFonts w:ascii="Cambria" w:eastAsia="VagRoundedThin" w:hAnsi="Cambria" w:cs="VagRoundedThin"/>
          <w:color w:val="000000"/>
        </w:rPr>
        <w:t>C) II-III-I-IV</w:t>
      </w:r>
      <w:r w:rsidRPr="000B49E5">
        <w:rPr>
          <w:rFonts w:ascii="Cambria" w:eastAsia="VagRoundedThin" w:hAnsi="Cambria" w:cs="VagRoundedThin"/>
          <w:color w:val="000000"/>
        </w:rPr>
        <w:tab/>
      </w:r>
      <w:r w:rsidRPr="000B49E5">
        <w:rPr>
          <w:rFonts w:ascii="Cambria" w:eastAsia="VagRoundedThin" w:hAnsi="Cambria" w:cs="VagRoundedThin"/>
          <w:color w:val="000000"/>
        </w:rPr>
        <w:tab/>
        <w:t>D) II-III-IV-I</w:t>
      </w:r>
    </w:p>
    <w:p w:rsidR="007E3487" w:rsidRPr="000B49E5" w:rsidRDefault="007E3487" w:rsidP="0073083D">
      <w:pPr>
        <w:tabs>
          <w:tab w:val="left" w:pos="284"/>
        </w:tabs>
        <w:ind w:left="284"/>
        <w:rPr>
          <w:rFonts w:ascii="Cambria" w:eastAsia="VagRoundedThin" w:hAnsi="Cambria" w:cs="VagRoundedThin"/>
          <w:color w:val="000000"/>
        </w:rPr>
      </w:pPr>
    </w:p>
    <w:p w:rsidR="007E3487" w:rsidRPr="000B49E5" w:rsidRDefault="007E3487" w:rsidP="00593221">
      <w:pPr>
        <w:rPr>
          <w:rFonts w:ascii="Cambria" w:hAnsi="Cambria"/>
        </w:rPr>
      </w:pPr>
    </w:p>
    <w:p w:rsidR="007E3487" w:rsidRPr="006728E5" w:rsidRDefault="007E3487" w:rsidP="00593221">
      <w:pPr>
        <w:rPr>
          <w:rFonts w:ascii="Cambria" w:hAnsi="Cambria"/>
        </w:rPr>
      </w:pPr>
      <w:r>
        <w:rPr>
          <w:rFonts w:ascii="Cambria" w:hAnsi="Cambria"/>
        </w:rPr>
        <w:t xml:space="preserve">2.) </w:t>
      </w:r>
      <w:r w:rsidRPr="006728E5">
        <w:rPr>
          <w:rFonts w:ascii="Cambria" w:hAnsi="Cambria"/>
        </w:rPr>
        <w:t>Ülkemizde hava hareketlerini inceleyen ve hava durumunu bildiren kurum aşağıdakilerden hangisidir?</w:t>
      </w:r>
    </w:p>
    <w:p w:rsidR="007E3487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 xml:space="preserve">   </w:t>
      </w:r>
    </w:p>
    <w:p w:rsidR="007E3487" w:rsidRPr="006728E5" w:rsidRDefault="007E3487" w:rsidP="00593221">
      <w:pPr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Pr="006728E5">
        <w:rPr>
          <w:rFonts w:ascii="Cambria" w:hAnsi="Cambria"/>
        </w:rPr>
        <w:t xml:space="preserve">A) Devlet Malzeme Ofisi                                    </w:t>
      </w:r>
      <w:r>
        <w:rPr>
          <w:rFonts w:ascii="Cambria" w:hAnsi="Cambria"/>
        </w:rPr>
        <w:tab/>
      </w:r>
      <w:r w:rsidRPr="006728E5">
        <w:rPr>
          <w:rFonts w:ascii="Cambria" w:hAnsi="Cambria"/>
        </w:rPr>
        <w:t xml:space="preserve"> B) Türk Hava Kurumu</w:t>
      </w: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 xml:space="preserve">   C) Devlet Meteoroloji Genel Müdürlüğü      </w:t>
      </w:r>
      <w:r>
        <w:rPr>
          <w:rFonts w:ascii="Cambria" w:hAnsi="Cambria"/>
        </w:rPr>
        <w:tab/>
      </w:r>
      <w:r w:rsidRPr="006728E5">
        <w:rPr>
          <w:rFonts w:ascii="Cambria" w:hAnsi="Cambria"/>
        </w:rPr>
        <w:t xml:space="preserve"> D) Türk Tarih Kurumu</w:t>
      </w:r>
    </w:p>
    <w:p w:rsidR="007E3487" w:rsidRDefault="007E3487" w:rsidP="00593221">
      <w:pPr>
        <w:rPr>
          <w:rFonts w:ascii="Cambria" w:hAnsi="Cambria"/>
        </w:rPr>
      </w:pPr>
    </w:p>
    <w:p w:rsidR="007E3487" w:rsidRPr="006728E5" w:rsidRDefault="007E3487" w:rsidP="00593221">
      <w:pPr>
        <w:rPr>
          <w:rFonts w:ascii="Cambria" w:hAnsi="Cambria"/>
        </w:rPr>
      </w:pPr>
    </w:p>
    <w:p w:rsidR="007E3487" w:rsidRPr="006728E5" w:rsidRDefault="007E3487" w:rsidP="00593221">
      <w:pPr>
        <w:rPr>
          <w:rFonts w:ascii="Cambria" w:hAnsi="Cambria"/>
        </w:rPr>
      </w:pPr>
      <w:r>
        <w:rPr>
          <w:rFonts w:ascii="Cambria" w:hAnsi="Cambria"/>
        </w:rPr>
        <w:t>3.</w:t>
      </w:r>
      <w:r w:rsidRPr="006728E5">
        <w:rPr>
          <w:rFonts w:ascii="Cambria" w:hAnsi="Cambria"/>
        </w:rPr>
        <w:t xml:space="preserve">) Geceleri bulutsuz bir havada yönünü kaybeden birine yönünü bulması için ne </w:t>
      </w:r>
      <w:r w:rsidRPr="000B49E5">
        <w:rPr>
          <w:rFonts w:ascii="Cambria" w:hAnsi="Cambria"/>
          <w:b/>
          <w:u w:val="single"/>
        </w:rPr>
        <w:t>önerirsin?</w:t>
      </w:r>
    </w:p>
    <w:p w:rsidR="007E3487" w:rsidRDefault="007E3487" w:rsidP="00593221">
      <w:pPr>
        <w:rPr>
          <w:rFonts w:ascii="Cambria" w:hAnsi="Cambria"/>
        </w:rPr>
      </w:pP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>A) Karınca yuvalarına bakmasını</w:t>
      </w: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>B) Ağaç yosunlarına bakmasını</w:t>
      </w: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>C) Kutup Yıldızı’na bakmasını</w:t>
      </w: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>D) Güneşe bakmasını</w:t>
      </w:r>
    </w:p>
    <w:p w:rsidR="007E3487" w:rsidRDefault="007E3487" w:rsidP="00EC0FFB">
      <w:pPr>
        <w:rPr>
          <w:rFonts w:ascii="Cambria" w:hAnsi="Cambria"/>
        </w:rPr>
      </w:pPr>
    </w:p>
    <w:p w:rsidR="007E3487" w:rsidRDefault="007E3487" w:rsidP="00EC0FFB">
      <w:pPr>
        <w:rPr>
          <w:rFonts w:ascii="Cambria" w:hAnsi="Cambria"/>
        </w:rPr>
      </w:pPr>
    </w:p>
    <w:p w:rsidR="007E3487" w:rsidRPr="006728E5" w:rsidRDefault="007E3487" w:rsidP="00EC0FFB">
      <w:pPr>
        <w:rPr>
          <w:rFonts w:ascii="Cambria" w:hAnsi="Cambria"/>
        </w:rPr>
      </w:pPr>
      <w:r>
        <w:rPr>
          <w:rFonts w:ascii="Cambria" w:hAnsi="Cambria"/>
        </w:rPr>
        <w:t xml:space="preserve">4.) </w:t>
      </w:r>
      <w:r w:rsidRPr="006728E5">
        <w:rPr>
          <w:rFonts w:ascii="Cambria" w:hAnsi="Cambria"/>
        </w:rPr>
        <w:t xml:space="preserve">Aşağıda verilen şekilde </w:t>
      </w:r>
      <w:r>
        <w:rPr>
          <w:rFonts w:ascii="Cambria" w:hAnsi="Cambria"/>
        </w:rPr>
        <w:t xml:space="preserve">ana ve ara yönleri yazınız. </w:t>
      </w:r>
      <w:r w:rsidRPr="006728E5">
        <w:rPr>
          <w:rFonts w:ascii="Cambria" w:hAnsi="Cambria"/>
        </w:rPr>
        <w:t xml:space="preserve">     </w:t>
      </w:r>
    </w:p>
    <w:p w:rsidR="007E3487" w:rsidRPr="006728E5" w:rsidRDefault="007E3487" w:rsidP="00EC0FFB">
      <w:pPr>
        <w:rPr>
          <w:rFonts w:ascii="Cambria" w:hAnsi="Cambria"/>
        </w:rPr>
      </w:pPr>
      <w:r>
        <w:rPr>
          <w:rFonts w:ascii="Cambria" w:hAnsi="Cambria"/>
        </w:rPr>
        <w:t xml:space="preserve">      </w:t>
      </w:r>
    </w:p>
    <w:p w:rsidR="007E3487" w:rsidRPr="006728E5" w:rsidRDefault="007E3487" w:rsidP="00EC0FFB">
      <w:pPr>
        <w:rPr>
          <w:rFonts w:ascii="Cambria" w:hAnsi="Cambr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102.3pt;margin-top:.55pt;width:128.25pt;height:132.75pt;z-index:251653120;visibility:visible">
            <v:imagedata r:id="rId5" o:title=""/>
          </v:shape>
        </w:pict>
      </w:r>
    </w:p>
    <w:p w:rsidR="007E3487" w:rsidRPr="006728E5" w:rsidRDefault="007E3487" w:rsidP="00EC0FFB">
      <w:pPr>
        <w:rPr>
          <w:rFonts w:ascii="Cambria" w:hAnsi="Cambria"/>
        </w:rPr>
      </w:pPr>
    </w:p>
    <w:p w:rsidR="007E3487" w:rsidRPr="006728E5" w:rsidRDefault="007E3487" w:rsidP="00EC0FFB">
      <w:pPr>
        <w:rPr>
          <w:rFonts w:ascii="Cambria" w:hAnsi="Cambria"/>
        </w:rPr>
      </w:pPr>
    </w:p>
    <w:p w:rsidR="007E3487" w:rsidRPr="006728E5" w:rsidRDefault="007E3487" w:rsidP="00EC0FFB">
      <w:pPr>
        <w:rPr>
          <w:rFonts w:ascii="Cambria" w:hAnsi="Cambria"/>
        </w:rPr>
      </w:pPr>
    </w:p>
    <w:p w:rsidR="007E3487" w:rsidRPr="006728E5" w:rsidRDefault="007E3487" w:rsidP="00EC0FFB">
      <w:pPr>
        <w:rPr>
          <w:rFonts w:ascii="Cambria" w:hAnsi="Cambria"/>
        </w:rPr>
      </w:pPr>
    </w:p>
    <w:p w:rsidR="007E3487" w:rsidRPr="006728E5" w:rsidRDefault="007E3487" w:rsidP="00EC0FFB">
      <w:pPr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:rsidR="007E3487" w:rsidRDefault="007E3487" w:rsidP="00EC0FFB">
      <w:pPr>
        <w:rPr>
          <w:b/>
          <w:u w:val="single"/>
        </w:rPr>
      </w:pPr>
    </w:p>
    <w:p w:rsidR="007E3487" w:rsidRDefault="007E3487" w:rsidP="00593221">
      <w:pPr>
        <w:rPr>
          <w:rFonts w:ascii="Cambria" w:hAnsi="Cambria"/>
        </w:rPr>
      </w:pPr>
    </w:p>
    <w:p w:rsidR="007E3487" w:rsidRDefault="007E3487" w:rsidP="00593221">
      <w:pPr>
        <w:rPr>
          <w:rFonts w:ascii="Cambria" w:hAnsi="Cambria"/>
        </w:rPr>
      </w:pPr>
    </w:p>
    <w:p w:rsidR="007E3487" w:rsidRDefault="007E3487" w:rsidP="00593221">
      <w:pPr>
        <w:rPr>
          <w:rFonts w:ascii="Cambria" w:hAnsi="Cambria"/>
        </w:rPr>
      </w:pPr>
    </w:p>
    <w:p w:rsidR="007E3487" w:rsidRPr="000B49E5" w:rsidRDefault="007E3487" w:rsidP="00593221">
      <w:pPr>
        <w:rPr>
          <w:rFonts w:ascii="Cambria" w:hAnsi="Cambria"/>
          <w:u w:val="single"/>
        </w:rPr>
      </w:pPr>
      <w:r>
        <w:rPr>
          <w:rFonts w:ascii="Cambria" w:hAnsi="Cambria"/>
        </w:rPr>
        <w:t>5.</w:t>
      </w:r>
      <w:r w:rsidRPr="006728E5">
        <w:rPr>
          <w:rFonts w:ascii="Cambria" w:hAnsi="Cambria"/>
        </w:rPr>
        <w:t xml:space="preserve">) Aşağıdakilerden hangisi deprem sırasında yapmamız gerekenler arasında </w:t>
      </w:r>
      <w:r w:rsidRPr="000B49E5">
        <w:rPr>
          <w:rFonts w:ascii="Cambria" w:hAnsi="Cambria"/>
          <w:b/>
          <w:u w:val="single"/>
        </w:rPr>
        <w:t>gösterilemez?</w:t>
      </w:r>
    </w:p>
    <w:p w:rsidR="007E3487" w:rsidRDefault="007E3487" w:rsidP="00593221">
      <w:pPr>
        <w:rPr>
          <w:rFonts w:ascii="Cambria" w:hAnsi="Cambria"/>
        </w:rPr>
      </w:pP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>A) Balkona çıkarak yardım istemek                          B) Pencere ve camlardan uzak durmak</w:t>
      </w:r>
    </w:p>
    <w:p w:rsidR="007E3487" w:rsidRPr="006728E5" w:rsidRDefault="007E3487" w:rsidP="00593221">
      <w:pPr>
        <w:rPr>
          <w:rFonts w:ascii="Cambria" w:hAnsi="Cambria"/>
        </w:rPr>
      </w:pPr>
      <w:r w:rsidRPr="006728E5">
        <w:rPr>
          <w:rFonts w:ascii="Cambria" w:hAnsi="Cambria"/>
        </w:rPr>
        <w:t xml:space="preserve">C) Merdiven ve asansörü kullanmamak             </w:t>
      </w:r>
      <w:r>
        <w:rPr>
          <w:rFonts w:ascii="Cambria" w:hAnsi="Cambria"/>
        </w:rPr>
        <w:t xml:space="preserve">     </w:t>
      </w:r>
      <w:r w:rsidRPr="006728E5">
        <w:rPr>
          <w:rFonts w:ascii="Cambria" w:hAnsi="Cambria"/>
        </w:rPr>
        <w:t>D) Devrilecek eşyalardan uzak durmak</w:t>
      </w:r>
    </w:p>
    <w:p w:rsidR="007E3487" w:rsidRDefault="007E3487" w:rsidP="00593221">
      <w:pPr>
        <w:shd w:val="clear" w:color="auto" w:fill="FFFFFF"/>
        <w:spacing w:line="240" w:lineRule="exact"/>
        <w:rPr>
          <w:rFonts w:ascii="Cambria" w:hAnsi="Cambria"/>
        </w:rPr>
      </w:pPr>
    </w:p>
    <w:p w:rsidR="007E3487" w:rsidRDefault="007E3487" w:rsidP="00593221">
      <w:pPr>
        <w:shd w:val="clear" w:color="auto" w:fill="FFFFFF"/>
        <w:spacing w:line="240" w:lineRule="exact"/>
        <w:rPr>
          <w:rFonts w:ascii="Cambria" w:hAnsi="Cambria"/>
        </w:rPr>
      </w:pPr>
    </w:p>
    <w:p w:rsidR="007E3487" w:rsidRPr="006728E5" w:rsidRDefault="007E3487" w:rsidP="00593221">
      <w:pPr>
        <w:shd w:val="clear" w:color="auto" w:fill="FFFFFF"/>
        <w:spacing w:line="240" w:lineRule="exact"/>
        <w:rPr>
          <w:rFonts w:ascii="Cambria" w:hAnsi="Cambria"/>
        </w:rPr>
      </w:pPr>
      <w:r>
        <w:rPr>
          <w:rFonts w:ascii="Cambria" w:hAnsi="Cambria"/>
        </w:rPr>
        <w:t>6.</w:t>
      </w:r>
      <w:r w:rsidRPr="006728E5">
        <w:rPr>
          <w:rFonts w:ascii="Cambria" w:hAnsi="Cambria"/>
        </w:rPr>
        <w:t>)</w:t>
      </w:r>
      <w:r>
        <w:rPr>
          <w:rFonts w:ascii="Cambria" w:hAnsi="Cambria"/>
        </w:rPr>
        <w:t xml:space="preserve">   </w:t>
      </w:r>
      <w:r w:rsidRPr="006728E5">
        <w:rPr>
          <w:rFonts w:ascii="Cambria" w:hAnsi="Cambria" w:cs="Tahoma"/>
          <w:color w:val="000000"/>
        </w:rPr>
        <w:t xml:space="preserve">Aşağıdakilerden </w:t>
      </w:r>
      <w:r w:rsidRPr="006728E5">
        <w:rPr>
          <w:rFonts w:ascii="Cambria" w:hAnsi="Cambria" w:cs="Tahoma"/>
          <w:bCs/>
          <w:color w:val="000000"/>
        </w:rPr>
        <w:t xml:space="preserve">hangisi deprem öncesi yapılması gerekenlerden </w:t>
      </w:r>
      <w:r w:rsidRPr="006728E5">
        <w:rPr>
          <w:rFonts w:ascii="Cambria" w:hAnsi="Cambria" w:cs="Tahoma"/>
          <w:bCs/>
          <w:color w:val="000000"/>
          <w:u w:val="single"/>
        </w:rPr>
        <w:t>değildir</w:t>
      </w:r>
      <w:r w:rsidRPr="006728E5">
        <w:rPr>
          <w:rFonts w:ascii="Cambria" w:hAnsi="Cambria" w:cs="Tahoma"/>
          <w:bCs/>
          <w:color w:val="000000"/>
        </w:rPr>
        <w:t>?</w:t>
      </w:r>
    </w:p>
    <w:p w:rsidR="007E3487" w:rsidRDefault="007E3487" w:rsidP="00A47015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</w:p>
    <w:p w:rsidR="007E3487" w:rsidRPr="00A47015" w:rsidRDefault="007E3487" w:rsidP="00A47015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ind w:left="284"/>
        <w:rPr>
          <w:rFonts w:ascii="Cambria" w:hAnsi="Cambria" w:cs="Tahoma"/>
          <w:color w:val="000000"/>
        </w:rPr>
      </w:pPr>
      <w:r w:rsidRPr="00A47015">
        <w:rPr>
          <w:rFonts w:ascii="Cambria" w:hAnsi="Cambria" w:cs="Tahoma"/>
          <w:color w:val="000000"/>
        </w:rPr>
        <w:t xml:space="preserve"> A) Üzerimize düşebilecek eşyaları sabitlemek.</w:t>
      </w:r>
      <w:r w:rsidRPr="00A47015">
        <w:rPr>
          <w:rFonts w:ascii="Cambria" w:hAnsi="Cambria" w:cs="Tahoma"/>
          <w:color w:val="000000"/>
        </w:rPr>
        <w:br/>
      </w:r>
      <w:r>
        <w:rPr>
          <w:rFonts w:ascii="Cambria" w:hAnsi="Cambria" w:cs="Tahoma"/>
          <w:color w:val="000000"/>
        </w:rPr>
        <w:t xml:space="preserve"> </w:t>
      </w:r>
      <w:r w:rsidRPr="00A47015">
        <w:rPr>
          <w:rFonts w:ascii="Cambria" w:hAnsi="Cambria" w:cs="Tahoma"/>
          <w:color w:val="000000"/>
        </w:rPr>
        <w:t>B) Yaşadığımız binanın depreme dayanıklı olup olmadığını kontrol ettirmek</w:t>
      </w:r>
      <w:r w:rsidRPr="00A47015">
        <w:rPr>
          <w:rFonts w:ascii="Cambria" w:hAnsi="Cambria" w:cs="Tahoma"/>
          <w:color w:val="000000"/>
        </w:rPr>
        <w:br/>
      </w:r>
      <w:r>
        <w:rPr>
          <w:rFonts w:ascii="Cambria" w:hAnsi="Cambria" w:cs="Tahoma"/>
          <w:color w:val="000000"/>
        </w:rPr>
        <w:t xml:space="preserve"> </w:t>
      </w:r>
      <w:r w:rsidRPr="00A47015">
        <w:rPr>
          <w:rFonts w:ascii="Cambria" w:hAnsi="Cambria" w:cs="Tahoma"/>
          <w:color w:val="000000"/>
        </w:rPr>
        <w:t>C) Güvenli bir çıkış yolu bularak binayı terk etmek</w:t>
      </w:r>
      <w:r w:rsidRPr="00A47015">
        <w:rPr>
          <w:rFonts w:ascii="Cambria" w:hAnsi="Cambria" w:cs="Tahoma"/>
          <w:color w:val="000000"/>
        </w:rPr>
        <w:br/>
      </w:r>
      <w:r>
        <w:rPr>
          <w:rFonts w:ascii="Cambria" w:hAnsi="Cambria" w:cs="Tahoma"/>
          <w:color w:val="000000"/>
        </w:rPr>
        <w:t xml:space="preserve"> </w:t>
      </w:r>
      <w:r w:rsidRPr="00A47015">
        <w:rPr>
          <w:rFonts w:ascii="Cambria" w:hAnsi="Cambria" w:cs="Tahoma"/>
          <w:color w:val="000000"/>
        </w:rPr>
        <w:t>D) Kolay ulaşabileceğimiz bir yere su ve kuru yiyecek koymak.</w:t>
      </w:r>
    </w:p>
    <w:p w:rsidR="007E3487" w:rsidRDefault="007E3487" w:rsidP="0059322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</w:p>
    <w:p w:rsidR="007E3487" w:rsidRDefault="007E3487" w:rsidP="0059322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</w:p>
    <w:p w:rsidR="007E3487" w:rsidRDefault="007E3487" w:rsidP="0059322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</w:p>
    <w:p w:rsidR="007E3487" w:rsidRDefault="007E3487" w:rsidP="0059322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</w:p>
    <w:p w:rsidR="007E3487" w:rsidRPr="006728E5" w:rsidRDefault="007E3487" w:rsidP="0059322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  <w:r>
        <w:rPr>
          <w:rFonts w:ascii="Cambria" w:hAnsi="Cambria" w:cs="Tahoma"/>
          <w:color w:val="000000"/>
        </w:rPr>
        <w:t>7.</w:t>
      </w:r>
      <w:r w:rsidRPr="006728E5">
        <w:rPr>
          <w:rFonts w:ascii="Cambria" w:hAnsi="Cambria" w:cs="Tahoma"/>
          <w:color w:val="000000"/>
        </w:rPr>
        <w:t>)</w:t>
      </w:r>
      <w:r>
        <w:rPr>
          <w:rFonts w:ascii="Cambria" w:hAnsi="Cambria" w:cs="Tahoma"/>
          <w:color w:val="000000"/>
        </w:rPr>
        <w:t xml:space="preserve"> </w:t>
      </w:r>
      <w:r w:rsidRPr="006728E5">
        <w:rPr>
          <w:rFonts w:ascii="Cambria" w:hAnsi="Cambria" w:cs="Tahoma"/>
          <w:color w:val="000000"/>
        </w:rPr>
        <w:t>H</w:t>
      </w:r>
      <w:r w:rsidRPr="006728E5">
        <w:rPr>
          <w:rFonts w:ascii="Cambria" w:hAnsi="Cambria" w:cs="Tahoma"/>
          <w:bCs/>
          <w:color w:val="000000"/>
        </w:rPr>
        <w:t>angisi deprem sonrasında alınması gereken önlemlerdendir?</w:t>
      </w:r>
    </w:p>
    <w:p w:rsidR="007E3487" w:rsidRDefault="007E3487" w:rsidP="00950832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</w:p>
    <w:p w:rsidR="007E3487" w:rsidRPr="00950832" w:rsidRDefault="007E3487" w:rsidP="00950832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  <w:sz w:val="24"/>
          <w:szCs w:val="24"/>
        </w:rPr>
      </w:pPr>
      <w:r w:rsidRPr="00950832">
        <w:rPr>
          <w:rFonts w:ascii="Cambria" w:hAnsi="Cambria" w:cs="Tahoma"/>
          <w:color w:val="000000"/>
        </w:rPr>
        <w:t>Sarsıntı biter bitmez binadan içeri girmeliyiz</w:t>
      </w:r>
    </w:p>
    <w:p w:rsidR="007E3487" w:rsidRPr="00950832" w:rsidRDefault="007E3487" w:rsidP="00950832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  <w:r w:rsidRPr="00950832">
        <w:rPr>
          <w:rFonts w:ascii="Cambria" w:hAnsi="Cambria" w:cs="Tahoma"/>
          <w:color w:val="000000"/>
        </w:rPr>
        <w:t>Su ve gaz vanalarını açmalıyız.</w:t>
      </w:r>
    </w:p>
    <w:p w:rsidR="007E3487" w:rsidRPr="00950832" w:rsidRDefault="007E3487" w:rsidP="00950832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</w:rPr>
      </w:pPr>
      <w:r w:rsidRPr="00950832">
        <w:rPr>
          <w:rFonts w:ascii="Cambria" w:hAnsi="Cambria" w:cs="Tahoma"/>
          <w:color w:val="000000"/>
        </w:rPr>
        <w:t xml:space="preserve">Yüksek binaların yanında </w:t>
      </w:r>
      <w:r w:rsidRPr="00950832">
        <w:rPr>
          <w:rFonts w:ascii="Cambria" w:hAnsi="Cambria" w:cs="Tahoma"/>
          <w:bCs/>
          <w:color w:val="000000"/>
        </w:rPr>
        <w:t>durmalıyız.</w:t>
      </w:r>
    </w:p>
    <w:p w:rsidR="007E3487" w:rsidRPr="00950832" w:rsidRDefault="007E3487" w:rsidP="00950832">
      <w:pPr>
        <w:pStyle w:val="ListParagraph"/>
        <w:widowControl w:val="0"/>
        <w:numPr>
          <w:ilvl w:val="0"/>
          <w:numId w:val="17"/>
        </w:numPr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  <w:sz w:val="24"/>
          <w:szCs w:val="24"/>
        </w:rPr>
      </w:pPr>
      <w:r w:rsidRPr="00950832">
        <w:rPr>
          <w:rFonts w:ascii="Cambria" w:hAnsi="Cambria" w:cs="Tahoma"/>
          <w:color w:val="000000"/>
        </w:rPr>
        <w:t>Gerekmedikçe telefonu kullanmamalıyız</w:t>
      </w:r>
      <w:r w:rsidRPr="00950832">
        <w:rPr>
          <w:rFonts w:ascii="Cambria" w:hAnsi="Cambria" w:cs="Tahoma"/>
          <w:color w:val="000000"/>
          <w:sz w:val="24"/>
          <w:szCs w:val="24"/>
        </w:rPr>
        <w:t>.</w:t>
      </w:r>
    </w:p>
    <w:p w:rsidR="007E3487" w:rsidRDefault="007E3487" w:rsidP="00B44F67">
      <w:pPr>
        <w:rPr>
          <w:rFonts w:ascii="Cambria" w:hAnsi="Cambria"/>
        </w:rPr>
      </w:pPr>
    </w:p>
    <w:p w:rsidR="007E3487" w:rsidRDefault="007E3487" w:rsidP="00B44F67">
      <w:pPr>
        <w:rPr>
          <w:rFonts w:ascii="Cambria" w:hAnsi="Cambria"/>
        </w:rPr>
      </w:pPr>
      <w:r>
        <w:rPr>
          <w:rFonts w:ascii="Cambria" w:hAnsi="Cambria"/>
        </w:rPr>
        <w:t xml:space="preserve">8. ) 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9"/>
        <w:gridCol w:w="1066"/>
        <w:gridCol w:w="993"/>
      </w:tblGrid>
      <w:tr w:rsidR="007E3487" w:rsidTr="00834A9D">
        <w:tc>
          <w:tcPr>
            <w:tcW w:w="918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İLLER</w:t>
            </w:r>
          </w:p>
        </w:tc>
        <w:tc>
          <w:tcPr>
            <w:tcW w:w="1066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GÜNDÜZ</w:t>
            </w:r>
          </w:p>
        </w:tc>
        <w:tc>
          <w:tcPr>
            <w:tcW w:w="993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GECE</w:t>
            </w:r>
          </w:p>
        </w:tc>
      </w:tr>
      <w:tr w:rsidR="007E3487" w:rsidTr="00834A9D">
        <w:tc>
          <w:tcPr>
            <w:tcW w:w="918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ANTALYA</w:t>
            </w:r>
          </w:p>
        </w:tc>
        <w:tc>
          <w:tcPr>
            <w:tcW w:w="1066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24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993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18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</w:tr>
      <w:tr w:rsidR="007E3487" w:rsidTr="00834A9D">
        <w:tc>
          <w:tcPr>
            <w:tcW w:w="918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BURSA</w:t>
            </w:r>
          </w:p>
        </w:tc>
        <w:tc>
          <w:tcPr>
            <w:tcW w:w="1066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22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993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15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</w:tr>
      <w:tr w:rsidR="007E3487" w:rsidTr="00834A9D">
        <w:tc>
          <w:tcPr>
            <w:tcW w:w="918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TRABZON</w:t>
            </w:r>
          </w:p>
        </w:tc>
        <w:tc>
          <w:tcPr>
            <w:tcW w:w="1066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20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993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16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</w:tr>
      <w:tr w:rsidR="007E3487" w:rsidTr="00834A9D">
        <w:tc>
          <w:tcPr>
            <w:tcW w:w="918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Cambria" w:hAnsi="Cambria"/>
                <w:sz w:val="22"/>
                <w:szCs w:val="22"/>
              </w:rPr>
              <w:t>ERZURUM</w:t>
            </w:r>
          </w:p>
        </w:tc>
        <w:tc>
          <w:tcPr>
            <w:tcW w:w="1066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12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993" w:type="dxa"/>
          </w:tcPr>
          <w:p w:rsidR="007E3487" w:rsidRPr="00834A9D" w:rsidRDefault="007E3487" w:rsidP="00B44F67">
            <w:pPr>
              <w:rPr>
                <w:rFonts w:ascii="Cambria" w:hAnsi="Cambria"/>
                <w:sz w:val="22"/>
                <w:szCs w:val="22"/>
              </w:rPr>
            </w:pPr>
            <w:r w:rsidRPr="00834A9D">
              <w:rPr>
                <w:rFonts w:ascii="Arial" w:hAnsi="Arial" w:cs="Arial"/>
                <w:sz w:val="22"/>
                <w:szCs w:val="22"/>
              </w:rPr>
              <w:t>0</w:t>
            </w:r>
            <w:r w:rsidRPr="00834A9D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834A9D">
              <w:rPr>
                <w:sz w:val="22"/>
                <w:szCs w:val="22"/>
              </w:rPr>
              <w:t xml:space="preserve">   </w:t>
            </w:r>
          </w:p>
        </w:tc>
      </w:tr>
    </w:tbl>
    <w:p w:rsidR="007E3487" w:rsidRDefault="007E3487" w:rsidP="00B44F67">
      <w:pPr>
        <w:rPr>
          <w:rFonts w:ascii="Cambria" w:hAnsi="Cambria"/>
        </w:rPr>
      </w:pPr>
    </w:p>
    <w:p w:rsidR="007E3487" w:rsidRDefault="007E3487" w:rsidP="000B49E5">
      <w:pPr>
        <w:ind w:firstLine="708"/>
        <w:rPr>
          <w:rFonts w:ascii="Cambria" w:hAnsi="Cambria"/>
        </w:rPr>
      </w:pPr>
      <w:r>
        <w:rPr>
          <w:rFonts w:ascii="Cambria" w:hAnsi="Cambria"/>
        </w:rPr>
        <w:t xml:space="preserve">Yukarıdaki çizelgede bazı illerdeki gündüz ve gece sıcaklıkları verilmiştir. </w:t>
      </w:r>
    </w:p>
    <w:p w:rsidR="007E3487" w:rsidRDefault="007E3487" w:rsidP="005C5B96">
      <w:pPr>
        <w:rPr>
          <w:rFonts w:ascii="Cambria" w:hAnsi="Cambria"/>
        </w:rPr>
      </w:pPr>
      <w:r>
        <w:rPr>
          <w:rFonts w:ascii="Cambria" w:hAnsi="Cambria"/>
        </w:rPr>
        <w:t xml:space="preserve">Buna göre </w:t>
      </w:r>
      <w:r w:rsidRPr="003B381D">
        <w:rPr>
          <w:rFonts w:ascii="Cambria" w:hAnsi="Cambria"/>
          <w:b/>
          <w:u w:val="single"/>
        </w:rPr>
        <w:t>gece –gündüz sıcaklık farkı</w:t>
      </w:r>
      <w:r>
        <w:rPr>
          <w:rFonts w:ascii="Cambria" w:hAnsi="Cambria"/>
        </w:rPr>
        <w:t xml:space="preserve"> hangi ilde daha fazladır?</w:t>
      </w:r>
    </w:p>
    <w:p w:rsidR="007E3487" w:rsidRDefault="007E3487" w:rsidP="00B44F67">
      <w:pPr>
        <w:rPr>
          <w:rFonts w:ascii="Cambria" w:hAnsi="Cambria"/>
        </w:rPr>
      </w:pPr>
    </w:p>
    <w:p w:rsidR="007E3487" w:rsidRDefault="007E3487" w:rsidP="00A7358B">
      <w:pPr>
        <w:pStyle w:val="ListParagraph"/>
        <w:numPr>
          <w:ilvl w:val="0"/>
          <w:numId w:val="18"/>
        </w:numPr>
        <w:rPr>
          <w:rFonts w:ascii="Cambria" w:hAnsi="Cambria"/>
        </w:rPr>
      </w:pPr>
      <w:r>
        <w:rPr>
          <w:rFonts w:ascii="Cambria" w:hAnsi="Cambria"/>
        </w:rPr>
        <w:t>Antalya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B)  Bursa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C) Trabzon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D) Erzurum</w:t>
      </w: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  <w:r>
        <w:rPr>
          <w:noProof/>
        </w:rPr>
        <w:pict>
          <v:shape id="Resim 1" o:spid="_x0000_s1027" type="#_x0000_t75" style="position:absolute;margin-left:29.55pt;margin-top:10.4pt;width:192.75pt;height:98.25pt;z-index:251652096;visibility:visible">
            <v:imagedata r:id="rId6" o:title=""/>
          </v:shape>
        </w:pict>
      </w:r>
      <w:r>
        <w:rPr>
          <w:rFonts w:ascii="Cambria" w:hAnsi="Cambria"/>
        </w:rPr>
        <w:t xml:space="preserve">9.) </w:t>
      </w: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5C5B96">
      <w:pPr>
        <w:ind w:firstLine="360"/>
        <w:rPr>
          <w:rFonts w:ascii="Cambria" w:hAnsi="Cambria"/>
        </w:rPr>
      </w:pPr>
      <w:r>
        <w:rPr>
          <w:rFonts w:ascii="Cambria" w:hAnsi="Cambria"/>
        </w:rPr>
        <w:t xml:space="preserve">Resimdeki kız sağ kolunu güneşin doğduğu yöne uzatarak durduğunda </w:t>
      </w:r>
      <w:r w:rsidRPr="003B381D">
        <w:rPr>
          <w:rFonts w:ascii="Cambria" w:hAnsi="Cambria"/>
          <w:b/>
          <w:u w:val="single"/>
        </w:rPr>
        <w:t>ön tarafı</w:t>
      </w:r>
      <w:r>
        <w:rPr>
          <w:rFonts w:ascii="Cambria" w:hAnsi="Cambria"/>
        </w:rPr>
        <w:t xml:space="preserve"> hangi yönü gösterir.</w:t>
      </w:r>
    </w:p>
    <w:p w:rsidR="007E3487" w:rsidRDefault="007E3487" w:rsidP="00A7358B">
      <w:pPr>
        <w:rPr>
          <w:rFonts w:ascii="Cambria" w:hAnsi="Cambria"/>
        </w:rPr>
      </w:pPr>
    </w:p>
    <w:p w:rsidR="007E3487" w:rsidRDefault="007E3487" w:rsidP="001644F6">
      <w:pPr>
        <w:pStyle w:val="ListParagraph"/>
        <w:numPr>
          <w:ilvl w:val="0"/>
          <w:numId w:val="19"/>
        </w:numPr>
        <w:rPr>
          <w:rFonts w:ascii="Cambria" w:hAnsi="Cambria"/>
        </w:rPr>
      </w:pPr>
      <w:r>
        <w:rPr>
          <w:rFonts w:ascii="Cambria" w:hAnsi="Cambria"/>
        </w:rPr>
        <w:t>Kuzey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B) Doğu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C) Batı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D) Güney</w:t>
      </w:r>
    </w:p>
    <w:p w:rsidR="007E3487" w:rsidRDefault="007E3487" w:rsidP="00EC0FFB">
      <w:pPr>
        <w:pStyle w:val="ListParagraph"/>
        <w:rPr>
          <w:rFonts w:ascii="Cambria" w:hAnsi="Cambria"/>
          <w:noProof/>
          <w:lang w:eastAsia="tr-TR"/>
        </w:rPr>
      </w:pPr>
    </w:p>
    <w:p w:rsidR="007E3487" w:rsidRDefault="007E3487" w:rsidP="00EC0FFB">
      <w:r>
        <w:rPr>
          <w:noProof/>
        </w:rPr>
        <w:pict>
          <v:shape id="Resim 3" o:spid="_x0000_s1028" type="#_x0000_t75" style="position:absolute;margin-left:57.3pt;margin-top:4.3pt;width:188.5pt;height:92.25pt;z-index:251654144;visibility:visible">
            <v:imagedata r:id="rId7" o:title=""/>
          </v:shape>
        </w:pict>
      </w:r>
      <w:r>
        <w:rPr>
          <w:rFonts w:ascii="Cambria" w:hAnsi="Cambria"/>
        </w:rPr>
        <w:t>10</w:t>
      </w:r>
      <w:r w:rsidRPr="00EC0FFB">
        <w:rPr>
          <w:rFonts w:ascii="Cambria" w:hAnsi="Cambria"/>
        </w:rPr>
        <w:t>.)</w:t>
      </w:r>
      <w:r w:rsidRPr="00EC0FFB">
        <w:t xml:space="preserve"> </w:t>
      </w:r>
    </w:p>
    <w:p w:rsidR="007E3487" w:rsidRDefault="007E3487" w:rsidP="00EC0FFB"/>
    <w:p w:rsidR="007E3487" w:rsidRDefault="007E3487" w:rsidP="00EC0FFB"/>
    <w:p w:rsidR="007E3487" w:rsidRDefault="007E3487" w:rsidP="00EC0FFB"/>
    <w:p w:rsidR="007E3487" w:rsidRDefault="007E3487" w:rsidP="00EC0FFB"/>
    <w:p w:rsidR="007E3487" w:rsidRDefault="007E3487" w:rsidP="00EC0FFB"/>
    <w:p w:rsidR="007E3487" w:rsidRDefault="007E3487" w:rsidP="00EC0FFB"/>
    <w:p w:rsidR="007E3487" w:rsidRDefault="007E3487" w:rsidP="00EC0FFB"/>
    <w:p w:rsidR="007E3487" w:rsidRDefault="007E3487" w:rsidP="00EC0FFB"/>
    <w:p w:rsidR="007E3487" w:rsidRDefault="007E3487" w:rsidP="00EC0FFB">
      <w:pPr>
        <w:rPr>
          <w:b/>
          <w:u w:val="single"/>
        </w:rPr>
      </w:pPr>
      <w:r>
        <w:t xml:space="preserve">Yukarıdaki krokiye göre, aşağıdakilerden hangisi </w:t>
      </w:r>
      <w:r w:rsidRPr="003B381D">
        <w:rPr>
          <w:b/>
          <w:u w:val="single"/>
        </w:rPr>
        <w:t>doğrudur?</w:t>
      </w:r>
    </w:p>
    <w:p w:rsidR="007E3487" w:rsidRPr="003B381D" w:rsidRDefault="007E3487" w:rsidP="00EC0FFB">
      <w:pPr>
        <w:rPr>
          <w:b/>
          <w:u w:val="single"/>
        </w:rPr>
      </w:pPr>
    </w:p>
    <w:p w:rsidR="007E3487" w:rsidRDefault="007E3487" w:rsidP="00EC0FFB">
      <w:pPr>
        <w:pStyle w:val="ListParagraph"/>
        <w:numPr>
          <w:ilvl w:val="0"/>
          <w:numId w:val="20"/>
        </w:numPr>
        <w:rPr>
          <w:rFonts w:ascii="Cambria" w:hAnsi="Cambria"/>
        </w:rPr>
      </w:pPr>
      <w:r>
        <w:rPr>
          <w:rFonts w:ascii="Cambria" w:hAnsi="Cambria"/>
        </w:rPr>
        <w:t>Park, sağlık ocağının güneyindedir.</w:t>
      </w:r>
    </w:p>
    <w:p w:rsidR="007E3487" w:rsidRDefault="007E3487" w:rsidP="00EC0FFB">
      <w:pPr>
        <w:pStyle w:val="ListParagraph"/>
        <w:numPr>
          <w:ilvl w:val="0"/>
          <w:numId w:val="20"/>
        </w:numPr>
        <w:rPr>
          <w:rFonts w:ascii="Cambria" w:hAnsi="Cambria"/>
        </w:rPr>
      </w:pPr>
      <w:r>
        <w:rPr>
          <w:rFonts w:ascii="Cambria" w:hAnsi="Cambria"/>
        </w:rPr>
        <w:t>Market parkın kuzeydoğusundadır.</w:t>
      </w:r>
    </w:p>
    <w:p w:rsidR="007E3487" w:rsidRDefault="007E3487" w:rsidP="00EC0FFB">
      <w:pPr>
        <w:pStyle w:val="ListParagraph"/>
        <w:numPr>
          <w:ilvl w:val="0"/>
          <w:numId w:val="20"/>
        </w:numPr>
        <w:rPr>
          <w:rFonts w:ascii="Cambria" w:hAnsi="Cambria"/>
        </w:rPr>
      </w:pPr>
      <w:r>
        <w:rPr>
          <w:rFonts w:ascii="Cambria" w:hAnsi="Cambria"/>
        </w:rPr>
        <w:t>Okul, marketin kuzeyindedir.</w:t>
      </w:r>
    </w:p>
    <w:p w:rsidR="007E3487" w:rsidRDefault="007E3487" w:rsidP="00EC0FFB">
      <w:pPr>
        <w:pStyle w:val="ListParagraph"/>
        <w:numPr>
          <w:ilvl w:val="0"/>
          <w:numId w:val="20"/>
        </w:numPr>
        <w:rPr>
          <w:rFonts w:ascii="Cambria" w:hAnsi="Cambria"/>
        </w:rPr>
      </w:pPr>
      <w:r>
        <w:rPr>
          <w:rFonts w:ascii="Cambria" w:hAnsi="Cambria"/>
        </w:rPr>
        <w:t>Park, oklun güney batısındadır.</w:t>
      </w:r>
    </w:p>
    <w:p w:rsidR="007E3487" w:rsidRDefault="007E3487" w:rsidP="00AB7935">
      <w:pPr>
        <w:rPr>
          <w:rFonts w:ascii="Cambria" w:hAnsi="Cambria"/>
          <w:b/>
        </w:rPr>
      </w:pPr>
    </w:p>
    <w:p w:rsidR="007E3487" w:rsidRDefault="007E3487" w:rsidP="00AB7935">
      <w:pPr>
        <w:rPr>
          <w:rFonts w:ascii="Cambria" w:hAnsi="Cambria"/>
          <w:b/>
        </w:rPr>
      </w:pPr>
    </w:p>
    <w:p w:rsidR="007E3487" w:rsidRDefault="007E3487" w:rsidP="00AB7935">
      <w:pPr>
        <w:rPr>
          <w:rFonts w:ascii="Cambria" w:hAnsi="Cambria"/>
          <w:b/>
        </w:rPr>
      </w:pPr>
    </w:p>
    <w:p w:rsidR="007E3487" w:rsidRPr="003B381D" w:rsidRDefault="007E3487" w:rsidP="000B49E5">
      <w:pPr>
        <w:rPr>
          <w:rFonts w:ascii="Cambria" w:hAnsi="Cambria"/>
          <w:b/>
          <w:u w:val="single"/>
        </w:rPr>
      </w:pPr>
      <w:r>
        <w:rPr>
          <w:rFonts w:ascii="Cambria" w:hAnsi="Cambria"/>
        </w:rPr>
        <w:t>11</w:t>
      </w:r>
      <w:r w:rsidRPr="00F83A43">
        <w:rPr>
          <w:rFonts w:ascii="Cambria" w:hAnsi="Cambria"/>
        </w:rPr>
        <w:t>.</w:t>
      </w:r>
      <w:r>
        <w:rPr>
          <w:rFonts w:ascii="Cambria" w:hAnsi="Cambria"/>
        </w:rPr>
        <w:t>)   Aşağıdakilerden h</w:t>
      </w:r>
      <w:r w:rsidRPr="00F83A43">
        <w:rPr>
          <w:rFonts w:ascii="Cambria" w:hAnsi="Cambria"/>
        </w:rPr>
        <w:t xml:space="preserve">angisi deprem çantasında </w:t>
      </w:r>
      <w:r w:rsidRPr="003B381D">
        <w:rPr>
          <w:rFonts w:ascii="Cambria" w:hAnsi="Cambria"/>
          <w:b/>
          <w:u w:val="single"/>
        </w:rPr>
        <w:t>bulunmaz?</w:t>
      </w:r>
    </w:p>
    <w:p w:rsidR="007E3487" w:rsidRDefault="007E3487" w:rsidP="000B49E5">
      <w:pPr>
        <w:rPr>
          <w:rFonts w:ascii="Cambria" w:hAnsi="Cambria"/>
        </w:rPr>
      </w:pPr>
      <w:r w:rsidRPr="00F83A43">
        <w:rPr>
          <w:rFonts w:ascii="Cambria" w:hAnsi="Cambria"/>
        </w:rPr>
        <w:t xml:space="preserve">  </w:t>
      </w:r>
    </w:p>
    <w:p w:rsidR="007E3487" w:rsidRPr="00F83A43" w:rsidRDefault="007E3487" w:rsidP="000B49E5">
      <w:pPr>
        <w:rPr>
          <w:rFonts w:ascii="Cambria" w:hAnsi="Cambria"/>
        </w:rPr>
      </w:pPr>
      <w:r w:rsidRPr="00F83A43">
        <w:rPr>
          <w:rFonts w:ascii="Cambria" w:hAnsi="Cambria"/>
        </w:rPr>
        <w:t xml:space="preserve"> A) El feneri     </w:t>
      </w:r>
      <w:r w:rsidRPr="00F83A43">
        <w:rPr>
          <w:rFonts w:ascii="Cambria" w:hAnsi="Cambria"/>
        </w:rPr>
        <w:tab/>
        <w:t>B) Kitap</w:t>
      </w:r>
      <w:r w:rsidRPr="00F83A4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F83A43">
        <w:rPr>
          <w:rFonts w:ascii="Cambria" w:hAnsi="Cambria"/>
        </w:rPr>
        <w:t>C) Düdük</w:t>
      </w:r>
      <w:r w:rsidRPr="00F83A43">
        <w:rPr>
          <w:rFonts w:ascii="Cambria" w:hAnsi="Cambria"/>
        </w:rPr>
        <w:tab/>
      </w:r>
      <w:r w:rsidRPr="00F83A4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F83A43">
        <w:rPr>
          <w:rFonts w:ascii="Cambria" w:hAnsi="Cambria"/>
        </w:rPr>
        <w:t>D)Su</w:t>
      </w: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  <w:r>
        <w:rPr>
          <w:noProof/>
        </w:rPr>
        <w:pict>
          <v:shape id="Resim 6" o:spid="_x0000_s1029" type="#_x0000_t75" style="position:absolute;margin-left:52.05pt;margin-top:10.8pt;width:141.4pt;height:87.55pt;z-index:251655168;visibility:visible" stroked="t" strokecolor="windowText" strokeweight=".25pt">
            <v:stroke linestyle="thickThin"/>
            <v:imagedata r:id="rId8" o:title=""/>
          </v:shape>
        </w:pict>
      </w:r>
      <w:r>
        <w:rPr>
          <w:rFonts w:ascii="Cambria" w:hAnsi="Cambria"/>
        </w:rPr>
        <w:t>12.)</w:t>
      </w: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0B49E5">
      <w:pPr>
        <w:rPr>
          <w:rFonts w:ascii="Cambria" w:hAnsi="Cambria"/>
        </w:rPr>
      </w:pPr>
      <w:r>
        <w:rPr>
          <w:rFonts w:ascii="Cambria" w:hAnsi="Cambria"/>
        </w:rPr>
        <w:t xml:space="preserve">       Furkan, hafta sonunda hava durumunu gözlemleyerek yukarıdaki tabloyu hazırlamıştır.</w:t>
      </w:r>
    </w:p>
    <w:p w:rsidR="007E3487" w:rsidRPr="003B381D" w:rsidRDefault="007E3487" w:rsidP="000B49E5">
      <w:pPr>
        <w:ind w:firstLine="360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Bu tabloya bakılarak aşağıdakilerden hangisi </w:t>
      </w:r>
      <w:r w:rsidRPr="003B381D">
        <w:rPr>
          <w:rFonts w:ascii="Cambria" w:hAnsi="Cambria"/>
          <w:b/>
          <w:u w:val="single"/>
        </w:rPr>
        <w:t>söylenebilir?</w:t>
      </w:r>
    </w:p>
    <w:p w:rsidR="007E3487" w:rsidRDefault="007E3487" w:rsidP="005C5B96">
      <w:pPr>
        <w:rPr>
          <w:rFonts w:ascii="Cambria" w:hAnsi="Cambria"/>
        </w:rPr>
      </w:pPr>
    </w:p>
    <w:p w:rsidR="007E3487" w:rsidRDefault="007E3487" w:rsidP="005C5B96">
      <w:pPr>
        <w:pStyle w:val="ListParagraph"/>
        <w:numPr>
          <w:ilvl w:val="0"/>
          <w:numId w:val="21"/>
        </w:numPr>
        <w:rPr>
          <w:rFonts w:ascii="Cambria" w:hAnsi="Cambria"/>
        </w:rPr>
      </w:pPr>
      <w:r>
        <w:rPr>
          <w:rFonts w:ascii="Cambria" w:hAnsi="Cambria"/>
        </w:rPr>
        <w:t>Haftanın diğer günlerindeki hava durumunun nasıl olduğu</w:t>
      </w:r>
    </w:p>
    <w:p w:rsidR="007E3487" w:rsidRDefault="007E3487" w:rsidP="005C5B96">
      <w:pPr>
        <w:pStyle w:val="ListParagraph"/>
        <w:numPr>
          <w:ilvl w:val="0"/>
          <w:numId w:val="21"/>
        </w:numPr>
        <w:rPr>
          <w:rFonts w:ascii="Cambria" w:hAnsi="Cambria"/>
        </w:rPr>
      </w:pPr>
      <w:r>
        <w:rPr>
          <w:rFonts w:ascii="Cambria" w:hAnsi="Cambria"/>
        </w:rPr>
        <w:t>Gözlemin hangi yılda yapıldığı</w:t>
      </w:r>
    </w:p>
    <w:p w:rsidR="007E3487" w:rsidRDefault="007E3487" w:rsidP="005C5B96">
      <w:pPr>
        <w:pStyle w:val="ListParagraph"/>
        <w:numPr>
          <w:ilvl w:val="0"/>
          <w:numId w:val="21"/>
        </w:numPr>
        <w:rPr>
          <w:rFonts w:ascii="Cambria" w:hAnsi="Cambria"/>
        </w:rPr>
      </w:pPr>
      <w:r>
        <w:rPr>
          <w:rFonts w:ascii="Cambria" w:hAnsi="Cambria"/>
        </w:rPr>
        <w:t>Gözlemin hangi mevsimde yapıldığı</w:t>
      </w:r>
    </w:p>
    <w:p w:rsidR="007E3487" w:rsidRDefault="007E3487" w:rsidP="005C5B96">
      <w:pPr>
        <w:pStyle w:val="ListParagraph"/>
        <w:numPr>
          <w:ilvl w:val="0"/>
          <w:numId w:val="21"/>
        </w:numPr>
        <w:rPr>
          <w:rFonts w:ascii="Cambria" w:hAnsi="Cambria"/>
        </w:rPr>
      </w:pPr>
      <w:r>
        <w:rPr>
          <w:rFonts w:ascii="Cambria" w:hAnsi="Cambria"/>
        </w:rPr>
        <w:t>Hangi günün daha sıcak olduğu</w:t>
      </w:r>
    </w:p>
    <w:p w:rsidR="007E3487" w:rsidRPr="005C5B96" w:rsidRDefault="007E3487" w:rsidP="00A81A86">
      <w:pPr>
        <w:pStyle w:val="ListParagraph"/>
        <w:rPr>
          <w:rFonts w:ascii="Cambria" w:hAnsi="Cambria"/>
        </w:rPr>
      </w:pPr>
    </w:p>
    <w:p w:rsidR="007E3487" w:rsidRPr="00A81A86" w:rsidRDefault="007E3487" w:rsidP="00A81A86">
      <w:pPr>
        <w:rPr>
          <w:rFonts w:ascii="Cambria" w:hAnsi="Cambria"/>
        </w:rPr>
      </w:pPr>
      <w:r>
        <w:rPr>
          <w:rFonts w:ascii="Cambria" w:hAnsi="Cambria"/>
        </w:rPr>
        <w:t xml:space="preserve">13.)    </w:t>
      </w:r>
      <w:r w:rsidRPr="00A81A86">
        <w:rPr>
          <w:rFonts w:ascii="Cambria" w:hAnsi="Cambria"/>
        </w:rPr>
        <w:t xml:space="preserve">Aşağıdakilerden hangisi doğal afetlerden biri </w:t>
      </w:r>
      <w:r w:rsidRPr="003B381D">
        <w:rPr>
          <w:rFonts w:ascii="Cambria" w:hAnsi="Cambria"/>
          <w:b/>
          <w:u w:val="single"/>
        </w:rPr>
        <w:t>değildir?</w:t>
      </w:r>
      <w:r w:rsidRPr="00A81A86">
        <w:rPr>
          <w:rFonts w:ascii="Cambria" w:hAnsi="Cambria"/>
        </w:rPr>
        <w:t xml:space="preserve">  </w:t>
      </w:r>
    </w:p>
    <w:p w:rsidR="007E3487" w:rsidRDefault="007E3487" w:rsidP="00A81A86">
      <w:pPr>
        <w:ind w:left="360"/>
        <w:rPr>
          <w:rFonts w:ascii="Cambria" w:hAnsi="Cambria"/>
        </w:rPr>
      </w:pPr>
      <w:r w:rsidRPr="00A81A86">
        <w:rPr>
          <w:rFonts w:ascii="Cambria" w:hAnsi="Cambria"/>
        </w:rPr>
        <w:t xml:space="preserve">  </w:t>
      </w:r>
      <w:r>
        <w:rPr>
          <w:rFonts w:ascii="Cambria" w:hAnsi="Cambria"/>
        </w:rPr>
        <w:t xml:space="preserve">   </w:t>
      </w:r>
    </w:p>
    <w:p w:rsidR="007E3487" w:rsidRDefault="007E3487" w:rsidP="00A81A86">
      <w:pPr>
        <w:ind w:left="360"/>
        <w:rPr>
          <w:rFonts w:ascii="Cambria" w:hAnsi="Cambria"/>
        </w:rPr>
      </w:pPr>
      <w:r>
        <w:rPr>
          <w:noProof/>
        </w:rPr>
        <w:pict>
          <v:shape id="_x0000_s1030" type="#_x0000_t75" alt="http://iys.inonu.edu.tr/webpanel/dosyalar/35/image/samsunsel.jpg" style="position:absolute;left:0;text-align:left;margin-left:375.3pt;margin-top:11.85pt;width:71.35pt;height:53.25pt;z-index:251659264;visibility:visible">
            <v:imagedata r:id="rId9" o:title=""/>
          </v:shape>
        </w:pict>
      </w:r>
      <w:r>
        <w:rPr>
          <w:noProof/>
        </w:rPr>
        <w:pict>
          <v:shape id="_x0000_s1031" type="#_x0000_t75" alt="http://ridvangurses.com/wp-content/uploads/yalova-deprem-17agustos.jpg" style="position:absolute;left:0;text-align:left;margin-left:142.05pt;margin-top:11.85pt;width:69.75pt;height:53.25pt;z-index:251657216;visibility:visible">
            <v:imagedata r:id="rId10" o:title=""/>
          </v:shape>
        </w:pict>
      </w:r>
      <w:r>
        <w:rPr>
          <w:noProof/>
        </w:rPr>
        <w:pict>
          <v:shape id="_x0000_s1032" type="#_x0000_t75" alt="http://www.kentselhaber.com/img/hyh/147/147893/Balikesir-de-trafik-kazasi-1-3.jpg" style="position:absolute;left:0;text-align:left;margin-left:32.55pt;margin-top:11.85pt;width:69.75pt;height:53.25pt;z-index:251658240;visibility:visible">
            <v:imagedata r:id="rId11" o:title=""/>
          </v:shape>
        </w:pict>
      </w:r>
    </w:p>
    <w:p w:rsidR="007E3487" w:rsidRDefault="007E3487" w:rsidP="00A81A86">
      <w:pPr>
        <w:ind w:left="360"/>
        <w:rPr>
          <w:rFonts w:ascii="Cambria" w:hAnsi="Cambria"/>
        </w:rPr>
      </w:pPr>
      <w:r>
        <w:rPr>
          <w:noProof/>
        </w:rPr>
        <w:pict>
          <v:shape id="il_fi" o:spid="_x0000_s1033" type="#_x0000_t75" alt="http://www.dogansehirguncel.com/Haber_img/karamanhayat(15).jpg" style="position:absolute;left:0;text-align:left;margin-left:263.55pt;margin-top:3.8pt;width:69.75pt;height:53.25pt;z-index:-251660288;visibility:visible">
            <v:imagedata r:id="rId12" o:title=""/>
          </v:shape>
        </w:pict>
      </w: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Pr="00A81A86" w:rsidRDefault="007E3487" w:rsidP="00A81A86">
      <w:pPr>
        <w:ind w:left="360"/>
        <w:rPr>
          <w:rFonts w:ascii="Cambria" w:hAnsi="Cambria"/>
        </w:rPr>
      </w:pPr>
      <w:r>
        <w:rPr>
          <w:rFonts w:ascii="Cambria" w:hAnsi="Cambria"/>
        </w:rPr>
        <w:t>A)  trafik kazası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B</w:t>
      </w:r>
      <w:r w:rsidRPr="00A81A86">
        <w:rPr>
          <w:rFonts w:ascii="Cambria" w:hAnsi="Cambria"/>
        </w:rPr>
        <w:t>)    Deprem</w: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C) toprak kayması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D</w:t>
      </w:r>
      <w:r w:rsidRPr="00A81A86">
        <w:rPr>
          <w:rFonts w:ascii="Cambria" w:hAnsi="Cambria"/>
        </w:rPr>
        <w:t xml:space="preserve">)   </w:t>
      </w:r>
      <w:r w:rsidRPr="00A81A86">
        <w:rPr>
          <w:rFonts w:ascii="Cambria" w:hAnsi="Cambria" w:cs="Arial"/>
          <w:color w:val="000000"/>
        </w:rPr>
        <w:t xml:space="preserve"> </w:t>
      </w:r>
      <w:r>
        <w:rPr>
          <w:rFonts w:ascii="Cambria" w:hAnsi="Cambria"/>
          <w:color w:val="000000"/>
        </w:rPr>
        <w:t>sel</w:t>
      </w:r>
    </w:p>
    <w:p w:rsidR="007E3487" w:rsidRDefault="007E3487" w:rsidP="00AB7935">
      <w:pPr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7E3487" w:rsidRDefault="007E3487" w:rsidP="00A81A86">
      <w:pPr>
        <w:rPr>
          <w:rFonts w:ascii="Cambria" w:hAnsi="Cambria"/>
        </w:rPr>
      </w:pPr>
    </w:p>
    <w:p w:rsidR="007E3487" w:rsidRDefault="007E3487" w:rsidP="00A81A86">
      <w:pPr>
        <w:rPr>
          <w:rFonts w:ascii="Cambria" w:hAnsi="Cambria"/>
        </w:rPr>
      </w:pPr>
      <w:r>
        <w:rPr>
          <w:rFonts w:ascii="Cambria" w:hAnsi="Cambria"/>
        </w:rPr>
        <w:t xml:space="preserve">14.)   </w:t>
      </w:r>
      <w:r w:rsidRPr="00A81A86">
        <w:rPr>
          <w:rFonts w:ascii="Cambria" w:hAnsi="Cambria"/>
        </w:rPr>
        <w:t xml:space="preserve"> İnsanlar tarafından yapılan yapılara beşeri unsur denir?   Buna göre aşağıdakilerden</w:t>
      </w:r>
    </w:p>
    <w:p w:rsidR="007E3487" w:rsidRDefault="007E3487" w:rsidP="00A81A86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 w:rsidRPr="00A81A86">
        <w:rPr>
          <w:rFonts w:ascii="Cambria" w:hAnsi="Cambria"/>
        </w:rPr>
        <w:t xml:space="preserve">    hangisi beşeri bir unsurdur? </w:t>
      </w:r>
      <w:r>
        <w:rPr>
          <w:rFonts w:ascii="Cambria" w:hAnsi="Cambria"/>
        </w:rPr>
        <w:t xml:space="preserve"> </w:t>
      </w:r>
    </w:p>
    <w:p w:rsidR="007E3487" w:rsidRDefault="007E3487" w:rsidP="00A81A86">
      <w:pPr>
        <w:ind w:left="360"/>
        <w:rPr>
          <w:rFonts w:ascii="Cambria" w:hAnsi="Cambria"/>
        </w:rPr>
      </w:pPr>
      <w:r>
        <w:rPr>
          <w:noProof/>
        </w:rPr>
        <w:pict>
          <v:shape id="_x0000_s1034" type="#_x0000_t75" alt="http://t0.gstatic.com/images?q=tbn:ANd9GcTHddUEhQqIe8q258V2a9d2gGpkDX7GUioxvuTjaxAsFpNccILv" href="http://www.google.com.tr/imgres?q=baraj&amp;hl=tr&amp;sa=G&amp;gbv=2&amp;biw=1024&amp;bih=600&amp;tbm=isch&amp;tbnid=bXAwfnUOfVhUWM:&amp;imgrefurl=http://www.gazetegercek.com/kocaeline-3-yeni-baraj-yapilacak.html&amp;docid=ZZnZdIrsRrhxuM&amp;imgurl=http://www.gazetegercek.com/resim/09/03/kocaeline-3-yeni-baraj-yapilacak-1.jpg&amp;w=500&amp;h=374&amp;ei=yHIET5OXDo7wsgbgy6T_Dw&amp;zoom" style="position:absolute;left:0;text-align:left;margin-left:139.05pt;margin-top:12.35pt;width:1in;height:54pt;z-index:251661312;visibility:visible" o:button="t">
            <v:fill o:detectmouseclick="t"/>
            <v:imagedata r:id="rId13" o:title=""/>
          </v:shape>
        </w:pict>
      </w:r>
      <w:r>
        <w:rPr>
          <w:noProof/>
        </w:rPr>
        <w:pict>
          <v:shape id="rg_hi" o:spid="_x0000_s1035" type="#_x0000_t75" alt="http://t3.gstatic.com/images?q=tbn:ANd9GcTl2lT8Nqx99PYoJFsrA0Pmi6C78MsX3yxrKE5XOAnfCoLzJIc3" href="http://www.google.com.tr/imgres?q=da%C4%9F&amp;hl=tr&amp;biw=1024&amp;bih=600&amp;gbv=2&amp;tbm=isch&amp;tbnid=Mm_HuWwYc2zroM:&amp;imgrefurl=http://www.forumdas.net/doga-resimleri/dag-resimleri-44473/&amp;docid=OMLRaCO1gAlLFM&amp;imgurl=http://img411.imageshack.us/img411/9674/dagresimleri19.jpg&amp;w=350&amp;h=282&amp;ei=XXIET8jBHcapsAb92on7Dw&amp;zoom" style="position:absolute;left:0;text-align:left;margin-left:11.55pt;margin-top:10.1pt;width:69.75pt;height:56.25pt;z-index:251660288;visibility:visible" o:button="t">
            <v:fill o:detectmouseclick="t"/>
            <v:imagedata r:id="rId14" o:title=""/>
          </v:shape>
        </w:pict>
      </w:r>
      <w:r>
        <w:rPr>
          <w:noProof/>
        </w:rPr>
        <w:pict>
          <v:shape id="_x0000_s1036" type="#_x0000_t75" alt="http://t0.gstatic.com/images?q=tbn:ANd9GcT36a9EpOGEH_WvUST1_3rtH7rBiiiJSOUI7UsVQ-FMf4XWZ70ejg" href="http://www.google.com.tr/imgres?q=ta%C5%9F&amp;hl=tr&amp;gbv=2&amp;biw=1024&amp;bih=600&amp;tbm=isch&amp;tbnid=yHDgUohi1Ml1iM:&amp;imgrefurl=http://www.yenibilgiler.com/tas-nedir/&amp;docid=sowtwsyLf-otLM&amp;imgurl=http://img24.imageshack.us/img24/2061/tasod.jpg&amp;w=640&amp;h=431&amp;ei=fHMET63XC8qOswads7DxDw&amp;zoom" style="position:absolute;left:0;text-align:left;margin-left:375.3pt;margin-top:12.55pt;width:68.25pt;height:56.25pt;z-index:251663360;visibility:visible" o:button="t">
            <v:fill o:detectmouseclick="t"/>
            <v:imagedata r:id="rId15" o:title=""/>
          </v:shape>
        </w:pict>
      </w:r>
      <w:r>
        <w:rPr>
          <w:noProof/>
        </w:rPr>
        <w:pict>
          <v:shape id="_x0000_s1037" type="#_x0000_t75" alt="http://baserlab.com/wp-content/uploads/2011/01/toprak1.jpg" style="position:absolute;left:0;text-align:left;margin-left:254.55pt;margin-top:12.55pt;width:69.75pt;height:56.25pt;z-index:251662336;visibility:visible">
            <v:imagedata r:id="rId16" o:title=""/>
          </v:shape>
        </w:pict>
      </w: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Default="007E3487" w:rsidP="00A81A86">
      <w:pPr>
        <w:ind w:left="360"/>
        <w:rPr>
          <w:rFonts w:ascii="Cambria" w:hAnsi="Cambria"/>
        </w:rPr>
      </w:pPr>
    </w:p>
    <w:p w:rsidR="007E3487" w:rsidRPr="00A81A86" w:rsidRDefault="007E3487" w:rsidP="00A81A86">
      <w:pPr>
        <w:ind w:left="360"/>
        <w:rPr>
          <w:rFonts w:ascii="Cambria" w:hAnsi="Cambria"/>
        </w:rPr>
      </w:pPr>
      <w:r>
        <w:rPr>
          <w:rFonts w:ascii="Cambria" w:hAnsi="Cambria"/>
        </w:rPr>
        <w:t>A</w:t>
      </w:r>
      <w:r w:rsidRPr="00A81A86">
        <w:rPr>
          <w:rFonts w:ascii="Cambria" w:hAnsi="Cambria"/>
        </w:rPr>
        <w:t>)Dağ</w:t>
      </w:r>
      <w:r>
        <w:rPr>
          <w:rFonts w:ascii="Cambria" w:hAnsi="Cambria"/>
        </w:rPr>
        <w:t xml:space="preserve"> 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B</w:t>
      </w:r>
      <w:r w:rsidRPr="00A81A86">
        <w:rPr>
          <w:rFonts w:ascii="Cambria" w:hAnsi="Cambria"/>
        </w:rPr>
        <w:t xml:space="preserve">)  Baraj  </w:t>
      </w:r>
      <w:r>
        <w:rPr>
          <w:rFonts w:ascii="Cambria" w:hAnsi="Cambria"/>
        </w:rPr>
        <w:t xml:space="preserve">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C)   toprak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D</w:t>
      </w:r>
      <w:r w:rsidRPr="00A81A86">
        <w:rPr>
          <w:rFonts w:ascii="Cambria" w:hAnsi="Cambria"/>
        </w:rPr>
        <w:t xml:space="preserve">) </w:t>
      </w:r>
      <w:r w:rsidRPr="00A81A86">
        <w:rPr>
          <w:rFonts w:ascii="Cambria" w:hAnsi="Cambria" w:cs="Arial"/>
          <w:color w:val="000000"/>
        </w:rPr>
        <w:t xml:space="preserve">  </w:t>
      </w:r>
      <w:r>
        <w:rPr>
          <w:rFonts w:ascii="Cambria" w:hAnsi="Cambria"/>
        </w:rPr>
        <w:t>taş</w:t>
      </w:r>
    </w:p>
    <w:p w:rsidR="007E3487" w:rsidRPr="00A81A86" w:rsidRDefault="007E3487" w:rsidP="00A81A86">
      <w:pPr>
        <w:ind w:left="360"/>
        <w:rPr>
          <w:rFonts w:ascii="Cambria" w:hAnsi="Cambria"/>
        </w:rPr>
      </w:pPr>
    </w:p>
    <w:p w:rsidR="007E3487" w:rsidRDefault="007E3487" w:rsidP="0073083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ambria" w:hAnsi="Cambria"/>
        </w:rPr>
      </w:pPr>
    </w:p>
    <w:p w:rsidR="007E3487" w:rsidRPr="006728E5" w:rsidRDefault="007E3487" w:rsidP="0073083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ambria" w:hAnsi="Cambria"/>
        </w:rPr>
      </w:pPr>
      <w:r>
        <w:rPr>
          <w:rFonts w:ascii="Cambria" w:hAnsi="Cambria"/>
        </w:rPr>
        <w:t xml:space="preserve">15.)  </w:t>
      </w:r>
      <w:r w:rsidRPr="006728E5">
        <w:rPr>
          <w:rFonts w:ascii="Cambria" w:hAnsi="Cambria"/>
        </w:rPr>
        <w:t>Haritayı astığımız zaman haritanın alt tarafı hangi yönü gösterir?</w:t>
      </w:r>
    </w:p>
    <w:p w:rsidR="007E3487" w:rsidRDefault="007E3487" w:rsidP="00AB7935">
      <w:pPr>
        <w:pStyle w:val="NormalWeb"/>
        <w:numPr>
          <w:ilvl w:val="0"/>
          <w:numId w:val="14"/>
        </w:numPr>
        <w:rPr>
          <w:rFonts w:ascii="Cambria" w:hAnsi="Cambria"/>
        </w:rPr>
      </w:pPr>
      <w:r>
        <w:rPr>
          <w:rFonts w:ascii="Cambria" w:hAnsi="Cambria"/>
        </w:rPr>
        <w:t>k</w:t>
      </w:r>
      <w:r w:rsidRPr="00A47015">
        <w:rPr>
          <w:rFonts w:ascii="Cambria" w:hAnsi="Cambria"/>
        </w:rPr>
        <w:t xml:space="preserve">uzey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A47015">
        <w:rPr>
          <w:rFonts w:ascii="Cambria" w:hAnsi="Cambria"/>
        </w:rPr>
        <w:t xml:space="preserve">B) </w:t>
      </w:r>
      <w:r>
        <w:rPr>
          <w:rFonts w:ascii="Cambria" w:hAnsi="Cambria"/>
        </w:rPr>
        <w:t>doğu</w:t>
      </w:r>
      <w:r w:rsidRPr="00A47015"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A47015">
        <w:rPr>
          <w:rFonts w:ascii="Cambria" w:hAnsi="Cambria"/>
        </w:rPr>
        <w:t>C)</w:t>
      </w:r>
      <w:r>
        <w:rPr>
          <w:rFonts w:ascii="Cambria" w:hAnsi="Cambria"/>
        </w:rPr>
        <w:t xml:space="preserve"> güney</w:t>
      </w:r>
      <w:r w:rsidRPr="00A47015"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728E5">
        <w:rPr>
          <w:rFonts w:ascii="Cambria" w:hAnsi="Cambria"/>
        </w:rPr>
        <w:t>D) batı</w:t>
      </w:r>
    </w:p>
    <w:p w:rsidR="007E3487" w:rsidRDefault="007E3487" w:rsidP="00AB7935">
      <w:pPr>
        <w:rPr>
          <w:rFonts w:ascii="Cambria" w:hAnsi="Cambria"/>
        </w:rPr>
      </w:pPr>
    </w:p>
    <w:p w:rsidR="007E3487" w:rsidRPr="00AB7935" w:rsidRDefault="007E3487" w:rsidP="00AB7935">
      <w:pPr>
        <w:rPr>
          <w:rFonts w:ascii="Cambria" w:hAnsi="Cambria"/>
        </w:rPr>
      </w:pPr>
      <w:r w:rsidRPr="00AB7935">
        <w:rPr>
          <w:rFonts w:ascii="Cambria" w:hAnsi="Cambria"/>
        </w:rPr>
        <w:t xml:space="preserve">16.) Aşağıdakilerden hangisi bir yön bulma tekniği değildir? </w:t>
      </w:r>
    </w:p>
    <w:p w:rsidR="007E3487" w:rsidRDefault="007E3487" w:rsidP="00AB7935">
      <w:pPr>
        <w:rPr>
          <w:rFonts w:ascii="Cambria" w:hAnsi="Cambria"/>
        </w:rPr>
      </w:pPr>
    </w:p>
    <w:p w:rsidR="007E3487" w:rsidRPr="00AB7935" w:rsidRDefault="007E3487" w:rsidP="00AB7935">
      <w:pPr>
        <w:pStyle w:val="ListParagraph"/>
        <w:numPr>
          <w:ilvl w:val="0"/>
          <w:numId w:val="25"/>
        </w:numPr>
        <w:rPr>
          <w:rFonts w:ascii="Cambria" w:hAnsi="Cambria"/>
        </w:rPr>
      </w:pPr>
      <w:r w:rsidRPr="00AB7935">
        <w:rPr>
          <w:rFonts w:ascii="Cambria" w:hAnsi="Cambria"/>
        </w:rPr>
        <w:t>Karınca yuvaları</w:t>
      </w:r>
      <w:r w:rsidRPr="00AB7935">
        <w:rPr>
          <w:rFonts w:ascii="Cambria" w:hAnsi="Cambria"/>
        </w:rPr>
        <w:tab/>
      </w:r>
      <w:r w:rsidRPr="00AB7935">
        <w:rPr>
          <w:rFonts w:ascii="Cambria" w:hAnsi="Cambria"/>
        </w:rPr>
        <w:tab/>
        <w:t>B)Güneş</w:t>
      </w:r>
      <w:r w:rsidRPr="00AB7935">
        <w:rPr>
          <w:rFonts w:ascii="Cambria" w:hAnsi="Cambria"/>
        </w:rPr>
        <w:tab/>
      </w:r>
      <w:r w:rsidRPr="00AB7935">
        <w:rPr>
          <w:rFonts w:ascii="Cambria" w:hAnsi="Cambria"/>
        </w:rPr>
        <w:tab/>
        <w:t>C)Kutup Yıldızı</w:t>
      </w:r>
      <w:r>
        <w:rPr>
          <w:rFonts w:ascii="Cambria" w:hAnsi="Cambria"/>
        </w:rPr>
        <w:tab/>
      </w:r>
      <w:r w:rsidRPr="00AB7935">
        <w:rPr>
          <w:rFonts w:ascii="Cambria" w:hAnsi="Cambria"/>
        </w:rPr>
        <w:t>D)Yosunlar</w:t>
      </w:r>
    </w:p>
    <w:p w:rsidR="007E3487" w:rsidRDefault="007E3487" w:rsidP="003B32F4">
      <w:pPr>
        <w:ind w:left="4956" w:firstLine="708"/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>
        <w:rPr>
          <w:b/>
        </w:rPr>
        <w:t xml:space="preserve">  </w:t>
      </w:r>
      <w:hyperlink r:id="rId17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7E3487" w:rsidRPr="003B381D" w:rsidRDefault="007E3487" w:rsidP="003B381D">
      <w:pPr>
        <w:ind w:left="6372"/>
        <w:rPr>
          <w:rFonts w:ascii="Cambria" w:hAnsi="Cambria"/>
          <w:b/>
        </w:rPr>
      </w:pPr>
      <w:r>
        <w:rPr>
          <w:rFonts w:ascii="Cambria" w:hAnsi="Cambria"/>
        </w:rPr>
        <w:t xml:space="preserve">   </w:t>
      </w:r>
      <w:r w:rsidRPr="003B381D">
        <w:rPr>
          <w:rFonts w:ascii="Cambria" w:hAnsi="Cambria"/>
          <w:b/>
        </w:rPr>
        <w:t>Yahya OCAK</w:t>
      </w:r>
    </w:p>
    <w:p w:rsidR="007E3487" w:rsidRDefault="007E3487" w:rsidP="003B381D">
      <w:pPr>
        <w:ind w:left="6372"/>
        <w:rPr>
          <w:rFonts w:ascii="Cambria" w:hAnsi="Cambria"/>
          <w:b/>
        </w:rPr>
      </w:pPr>
      <w:r w:rsidRPr="003B381D">
        <w:rPr>
          <w:rFonts w:ascii="Cambria" w:hAnsi="Cambria"/>
          <w:b/>
        </w:rPr>
        <w:t>4-C Sınıf Öğretmeni</w:t>
      </w:r>
    </w:p>
    <w:p w:rsidR="007E3487" w:rsidRPr="003B381D" w:rsidRDefault="007E3487" w:rsidP="003B381D">
      <w:pPr>
        <w:ind w:left="6372"/>
        <w:rPr>
          <w:rFonts w:ascii="Cambria" w:hAnsi="Cambria"/>
          <w:b/>
        </w:rPr>
      </w:pPr>
    </w:p>
    <w:sectPr w:rsidR="007E3487" w:rsidRPr="003B381D" w:rsidSect="002D6BBB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0B7"/>
    <w:multiLevelType w:val="hybridMultilevel"/>
    <w:tmpl w:val="2110AA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860FF0"/>
    <w:multiLevelType w:val="hybridMultilevel"/>
    <w:tmpl w:val="23CCC76A"/>
    <w:lvl w:ilvl="0" w:tplc="8F8C59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46431D"/>
    <w:multiLevelType w:val="hybridMultilevel"/>
    <w:tmpl w:val="3A6824D0"/>
    <w:lvl w:ilvl="0" w:tplc="1E389E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1B5B0F"/>
    <w:multiLevelType w:val="hybridMultilevel"/>
    <w:tmpl w:val="0698476E"/>
    <w:lvl w:ilvl="0" w:tplc="582628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852E78"/>
    <w:multiLevelType w:val="hybridMultilevel"/>
    <w:tmpl w:val="8B2EF22E"/>
    <w:lvl w:ilvl="0" w:tplc="8F6469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0E4D4BD3"/>
    <w:multiLevelType w:val="hybridMultilevel"/>
    <w:tmpl w:val="D46CAA5A"/>
    <w:lvl w:ilvl="0" w:tplc="E79610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7">
    <w:nsid w:val="22625051"/>
    <w:multiLevelType w:val="hybridMultilevel"/>
    <w:tmpl w:val="CBD2B90C"/>
    <w:lvl w:ilvl="0" w:tplc="00E22D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2D2AD9"/>
    <w:multiLevelType w:val="hybridMultilevel"/>
    <w:tmpl w:val="39A04222"/>
    <w:lvl w:ilvl="0" w:tplc="BAC83F2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4F6691"/>
    <w:multiLevelType w:val="hybridMultilevel"/>
    <w:tmpl w:val="B3204B9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9327B7"/>
    <w:multiLevelType w:val="hybridMultilevel"/>
    <w:tmpl w:val="BA70FA40"/>
    <w:lvl w:ilvl="0" w:tplc="A678B2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843F8"/>
    <w:multiLevelType w:val="hybridMultilevel"/>
    <w:tmpl w:val="1A7E9AEE"/>
    <w:lvl w:ilvl="0" w:tplc="4D5400CE">
      <w:start w:val="13"/>
      <w:numFmt w:val="decimal"/>
      <w:lvlText w:val="%1.)"/>
      <w:lvlJc w:val="left"/>
      <w:pPr>
        <w:ind w:left="825" w:hanging="4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167DED"/>
    <w:multiLevelType w:val="hybridMultilevel"/>
    <w:tmpl w:val="8AC2D0A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5E26587"/>
    <w:multiLevelType w:val="hybridMultilevel"/>
    <w:tmpl w:val="1966A26E"/>
    <w:lvl w:ilvl="0" w:tplc="5AF293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0F51A1"/>
    <w:multiLevelType w:val="hybridMultilevel"/>
    <w:tmpl w:val="8BA84958"/>
    <w:lvl w:ilvl="0" w:tplc="95AC603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5">
    <w:nsid w:val="3D3E31E8"/>
    <w:multiLevelType w:val="hybridMultilevel"/>
    <w:tmpl w:val="5A584306"/>
    <w:lvl w:ilvl="0" w:tplc="2ECA41EC">
      <w:start w:val="1"/>
      <w:numFmt w:val="upperLetter"/>
      <w:lvlText w:val="%1)"/>
      <w:lvlJc w:val="left"/>
      <w:pPr>
        <w:ind w:left="810" w:hanging="4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32406E"/>
    <w:multiLevelType w:val="hybridMultilevel"/>
    <w:tmpl w:val="0D249CF4"/>
    <w:lvl w:ilvl="0" w:tplc="E49CCA00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18">
    <w:nsid w:val="47D16017"/>
    <w:multiLevelType w:val="hybridMultilevel"/>
    <w:tmpl w:val="3E7C9DD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802240"/>
    <w:multiLevelType w:val="hybridMultilevel"/>
    <w:tmpl w:val="645CBDE4"/>
    <w:lvl w:ilvl="0" w:tplc="374812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DC110C"/>
    <w:multiLevelType w:val="hybridMultilevel"/>
    <w:tmpl w:val="FBACAD4E"/>
    <w:lvl w:ilvl="0" w:tplc="F350E19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0A2F7E"/>
    <w:multiLevelType w:val="hybridMultilevel"/>
    <w:tmpl w:val="2B585DD8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8E55D69"/>
    <w:multiLevelType w:val="hybridMultilevel"/>
    <w:tmpl w:val="B61868D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4E215F"/>
    <w:multiLevelType w:val="hybridMultilevel"/>
    <w:tmpl w:val="AD901C46"/>
    <w:lvl w:ilvl="0" w:tplc="2DFA287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038A6"/>
    <w:multiLevelType w:val="hybridMultilevel"/>
    <w:tmpl w:val="954AE550"/>
    <w:lvl w:ilvl="0" w:tplc="32E0487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22"/>
  </w:num>
  <w:num w:numId="5">
    <w:abstractNumId w:val="18"/>
  </w:num>
  <w:num w:numId="6">
    <w:abstractNumId w:val="12"/>
  </w:num>
  <w:num w:numId="7">
    <w:abstractNumId w:val="23"/>
  </w:num>
  <w:num w:numId="8">
    <w:abstractNumId w:val="21"/>
  </w:num>
  <w:num w:numId="9">
    <w:abstractNumId w:val="0"/>
  </w:num>
  <w:num w:numId="10">
    <w:abstractNumId w:val="14"/>
  </w:num>
  <w:num w:numId="11">
    <w:abstractNumId w:val="9"/>
  </w:num>
  <w:num w:numId="12">
    <w:abstractNumId w:val="5"/>
  </w:num>
  <w:num w:numId="13">
    <w:abstractNumId w:val="10"/>
  </w:num>
  <w:num w:numId="14">
    <w:abstractNumId w:val="1"/>
  </w:num>
  <w:num w:numId="15">
    <w:abstractNumId w:val="20"/>
  </w:num>
  <w:num w:numId="16">
    <w:abstractNumId w:val="16"/>
  </w:num>
  <w:num w:numId="17">
    <w:abstractNumId w:val="7"/>
  </w:num>
  <w:num w:numId="18">
    <w:abstractNumId w:val="3"/>
  </w:num>
  <w:num w:numId="19">
    <w:abstractNumId w:val="13"/>
  </w:num>
  <w:num w:numId="20">
    <w:abstractNumId w:val="8"/>
  </w:num>
  <w:num w:numId="21">
    <w:abstractNumId w:val="2"/>
  </w:num>
  <w:num w:numId="22">
    <w:abstractNumId w:val="11"/>
  </w:num>
  <w:num w:numId="23">
    <w:abstractNumId w:val="4"/>
  </w:num>
  <w:num w:numId="24">
    <w:abstractNumId w:val="24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AAB"/>
    <w:rsid w:val="000A6EAB"/>
    <w:rsid w:val="000B49E5"/>
    <w:rsid w:val="00134653"/>
    <w:rsid w:val="001644F6"/>
    <w:rsid w:val="001F3308"/>
    <w:rsid w:val="00283B5F"/>
    <w:rsid w:val="00296603"/>
    <w:rsid w:val="002D6BBB"/>
    <w:rsid w:val="003B32F4"/>
    <w:rsid w:val="003B381D"/>
    <w:rsid w:val="003C5AAB"/>
    <w:rsid w:val="00411BD3"/>
    <w:rsid w:val="00444032"/>
    <w:rsid w:val="00582FD7"/>
    <w:rsid w:val="00593221"/>
    <w:rsid w:val="005B2BF1"/>
    <w:rsid w:val="005C5B96"/>
    <w:rsid w:val="006223C3"/>
    <w:rsid w:val="006622A3"/>
    <w:rsid w:val="006728E5"/>
    <w:rsid w:val="0067359F"/>
    <w:rsid w:val="006C3E88"/>
    <w:rsid w:val="006D4C98"/>
    <w:rsid w:val="0073083D"/>
    <w:rsid w:val="007E3487"/>
    <w:rsid w:val="007F2190"/>
    <w:rsid w:val="00834A9D"/>
    <w:rsid w:val="00862235"/>
    <w:rsid w:val="008D4E51"/>
    <w:rsid w:val="008E4394"/>
    <w:rsid w:val="008F636D"/>
    <w:rsid w:val="00920B00"/>
    <w:rsid w:val="00950832"/>
    <w:rsid w:val="009534B1"/>
    <w:rsid w:val="00A3283E"/>
    <w:rsid w:val="00A35E85"/>
    <w:rsid w:val="00A47015"/>
    <w:rsid w:val="00A52BD5"/>
    <w:rsid w:val="00A5711A"/>
    <w:rsid w:val="00A7358B"/>
    <w:rsid w:val="00A81A86"/>
    <w:rsid w:val="00AB7935"/>
    <w:rsid w:val="00AF27DA"/>
    <w:rsid w:val="00B44F67"/>
    <w:rsid w:val="00B71F5A"/>
    <w:rsid w:val="00BA1581"/>
    <w:rsid w:val="00C00405"/>
    <w:rsid w:val="00C02B1A"/>
    <w:rsid w:val="00C47871"/>
    <w:rsid w:val="00CC1935"/>
    <w:rsid w:val="00CD3B23"/>
    <w:rsid w:val="00D01943"/>
    <w:rsid w:val="00DE7809"/>
    <w:rsid w:val="00E138E6"/>
    <w:rsid w:val="00E84476"/>
    <w:rsid w:val="00EC0FFB"/>
    <w:rsid w:val="00EC2E1D"/>
    <w:rsid w:val="00F06CAD"/>
    <w:rsid w:val="00F30EF5"/>
    <w:rsid w:val="00F8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AA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3465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2966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8F63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1-Vurgu11">
    <w:name w:val="Orta Gölgeleme 1 - Vurgu 11"/>
    <w:uiPriority w:val="99"/>
    <w:rsid w:val="008F636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99"/>
    <w:rsid w:val="008F636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efault">
    <w:name w:val="Default"/>
    <w:uiPriority w:val="99"/>
    <w:rsid w:val="00920B0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64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4F6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B32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8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5</Pages>
  <Words>813</Words>
  <Characters>4636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YAHYA OCAK</dc:creator>
  <cp:keywords>www.sorubak.com</cp:keywords>
  <dc:description/>
  <cp:lastModifiedBy>edanur</cp:lastModifiedBy>
  <cp:revision>22</cp:revision>
  <dcterms:created xsi:type="dcterms:W3CDTF">2011-12-29T15:58:00Z</dcterms:created>
  <dcterms:modified xsi:type="dcterms:W3CDTF">2012-01-06T11:12:00Z</dcterms:modified>
  <cp:category>www.sorubak.com</cp:category>
  <cp:contentType>www.sorubak.com</cp:contentType>
  <cp:contentStatus>www.sorubak.com</cp:contentStatus>
</cp:coreProperties>
</file>