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FCC" w:rsidRPr="0024695E" w:rsidRDefault="00FB5FCC" w:rsidP="00F1732A">
      <w:pPr>
        <w:tabs>
          <w:tab w:val="center" w:pos="5669"/>
        </w:tabs>
        <w:jc w:val="center"/>
        <w:rPr>
          <w:b/>
        </w:rPr>
      </w:pPr>
      <w:r w:rsidRPr="0024695E">
        <w:rPr>
          <w:b/>
        </w:rPr>
        <w:t>2011–2012 EĞİTİM ÖĞRETİM YILI A.FAZIL AĞANOĞLU İLKÖĞRETİM OKULU</w:t>
      </w:r>
    </w:p>
    <w:p w:rsidR="00FB5FCC" w:rsidRPr="0024695E" w:rsidRDefault="00FB5FCC" w:rsidP="00F1732A">
      <w:pPr>
        <w:suppressLineNumbers/>
        <w:ind w:left="-540"/>
        <w:jc w:val="center"/>
        <w:rPr>
          <w:b/>
        </w:rPr>
      </w:pPr>
      <w:r w:rsidRPr="0024695E">
        <w:rPr>
          <w:b/>
        </w:rPr>
        <w:t>4.  SINIF MATEMATİK DERSİ I. DÖNEM III. YAZILI SORULARI</w:t>
      </w:r>
    </w:p>
    <w:p w:rsidR="00FB5FCC" w:rsidRPr="0024695E" w:rsidRDefault="00FB5FCC" w:rsidP="00F1732A">
      <w:pPr>
        <w:rPr>
          <w:b/>
        </w:rPr>
      </w:pPr>
    </w:p>
    <w:p w:rsidR="00FB5FCC" w:rsidRPr="0024695E" w:rsidRDefault="00FB5FCC" w:rsidP="00F1732A">
      <w:pPr>
        <w:rPr>
          <w:b/>
        </w:rPr>
      </w:pPr>
      <w:r w:rsidRPr="0024695E">
        <w:rPr>
          <w:b/>
        </w:rPr>
        <w:t xml:space="preserve">Adı  Soyadı:……………………….         </w:t>
      </w:r>
      <w:r>
        <w:rPr>
          <w:b/>
        </w:rPr>
        <w:t xml:space="preserve">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Tarih           : …</w:t>
      </w:r>
      <w:r w:rsidRPr="0024695E">
        <w:rPr>
          <w:b/>
        </w:rPr>
        <w:t>/01/2012</w:t>
      </w:r>
    </w:p>
    <w:p w:rsidR="00FB5FCC" w:rsidRDefault="00FB5FCC" w:rsidP="00251946">
      <w:pPr>
        <w:rPr>
          <w:color w:val="333333"/>
        </w:rPr>
      </w:pPr>
    </w:p>
    <w:p w:rsidR="00FB5FCC" w:rsidRPr="0024695E" w:rsidRDefault="00FB5FCC" w:rsidP="00251946">
      <w:pPr>
        <w:rPr>
          <w:b/>
          <w:color w:val="333333"/>
        </w:rPr>
      </w:pPr>
      <w:r>
        <w:rPr>
          <w:b/>
          <w:color w:val="333333"/>
        </w:rPr>
        <w:t>(</w:t>
      </w:r>
      <w:r w:rsidRPr="0024695E">
        <w:rPr>
          <w:b/>
          <w:color w:val="333333"/>
        </w:rPr>
        <w:t xml:space="preserve">İlk </w:t>
      </w:r>
      <w:r>
        <w:rPr>
          <w:b/>
          <w:color w:val="333333"/>
        </w:rPr>
        <w:t>16 soru beşer puan, 17 ve 18. sorular onar puan değerindedir.</w:t>
      </w:r>
      <w:r w:rsidRPr="0024695E">
        <w:rPr>
          <w:b/>
          <w:color w:val="333333"/>
        </w:rPr>
        <w:t xml:space="preserve"> Başarılar dilerim.</w:t>
      </w:r>
      <w:r>
        <w:rPr>
          <w:b/>
          <w:color w:val="333333"/>
        </w:rPr>
        <w:t>)</w:t>
      </w:r>
    </w:p>
    <w:p w:rsidR="00FB5FCC" w:rsidRDefault="00FB5FCC" w:rsidP="00C40ED3">
      <w:pPr>
        <w:rPr>
          <w:b/>
          <w:color w:val="333333"/>
        </w:rPr>
      </w:pPr>
    </w:p>
    <w:p w:rsidR="00FB5FCC" w:rsidRDefault="00FB5FCC" w:rsidP="00C40ED3">
      <w:pPr>
        <w:rPr>
          <w:b/>
          <w:color w:val="333333"/>
        </w:rPr>
      </w:pPr>
    </w:p>
    <w:p w:rsidR="00FB5FCC" w:rsidRPr="0024695E" w:rsidRDefault="00FB5FCC" w:rsidP="00C40ED3">
      <w:pPr>
        <w:rPr>
          <w:b/>
          <w:color w:val="333333"/>
        </w:rPr>
      </w:pPr>
    </w:p>
    <w:p w:rsidR="00FB5FCC" w:rsidRPr="00DB1A21" w:rsidRDefault="00FB5FCC" w:rsidP="00A80389">
      <w:r>
        <w:rPr>
          <w:noProof/>
        </w:rPr>
        <w:pict>
          <v:shape id="Resim 4" o:spid="_x0000_s1026" type="#_x0000_t75" style="position:absolute;margin-left:298.9pt;margin-top:-16.1pt;width:182.25pt;height:94.5pt;z-index:251654144;visibility:visible">
            <v:imagedata r:id="rId5" o:title=""/>
          </v:shape>
        </w:pict>
      </w:r>
      <w:r w:rsidRPr="00DB1A21">
        <w:rPr>
          <w:b/>
        </w:rPr>
        <w:t xml:space="preserve">1.)     </w:t>
      </w:r>
      <w:r w:rsidRPr="00DB1A21">
        <w:t xml:space="preserve"> Şekilde soru işareti ile gösterilen açı kaç derecedir?</w:t>
      </w:r>
    </w:p>
    <w:p w:rsidR="00FB5FCC" w:rsidRPr="00DB1A21" w:rsidRDefault="00FB5FCC" w:rsidP="00A80389"/>
    <w:p w:rsidR="00FB5FCC" w:rsidRPr="00DB1A21" w:rsidRDefault="00FB5FCC" w:rsidP="00A80389"/>
    <w:p w:rsidR="00FB5FCC" w:rsidRPr="00DB1A21" w:rsidRDefault="00FB5FCC" w:rsidP="00A80389">
      <w:pPr>
        <w:pStyle w:val="ListParagraph"/>
        <w:numPr>
          <w:ilvl w:val="0"/>
          <w:numId w:val="18"/>
        </w:numPr>
      </w:pPr>
      <w:r w:rsidRPr="00DB1A21">
        <w:t>30</w:t>
      </w:r>
      <w:r w:rsidRPr="00DB1A21">
        <w:tab/>
      </w:r>
      <w:r w:rsidRPr="00DB1A21">
        <w:tab/>
        <w:t>B) 70</w:t>
      </w:r>
      <w:r w:rsidRPr="00DB1A21">
        <w:tab/>
      </w:r>
      <w:r w:rsidRPr="00DB1A21">
        <w:tab/>
        <w:t>C) 75</w:t>
      </w:r>
      <w:r w:rsidRPr="00DB1A21">
        <w:tab/>
      </w:r>
      <w:r w:rsidRPr="00DB1A21">
        <w:tab/>
        <w:t>D) 80</w:t>
      </w:r>
    </w:p>
    <w:p w:rsidR="00FB5FCC" w:rsidRPr="00DB1A21" w:rsidRDefault="00FB5FCC" w:rsidP="00A80389"/>
    <w:p w:rsidR="00FB5FCC" w:rsidRPr="00DB1A21" w:rsidRDefault="00FB5FCC" w:rsidP="00A80389"/>
    <w:p w:rsidR="00FB5FCC" w:rsidRPr="00DB1A21" w:rsidRDefault="00FB5FCC" w:rsidP="00A80389"/>
    <w:p w:rsidR="00FB5FCC" w:rsidRPr="00DB1A21" w:rsidRDefault="00FB5FCC" w:rsidP="00A80389">
      <w:r>
        <w:rPr>
          <w:noProof/>
        </w:rPr>
        <w:pict>
          <v:shape id="Resim 5" o:spid="_x0000_s1027" type="#_x0000_t75" style="position:absolute;margin-left:315.4pt;margin-top:1.75pt;width:150pt;height:81.75pt;z-index:251655168;visibility:visible">
            <v:imagedata r:id="rId6" o:title=""/>
          </v:shape>
        </w:pict>
      </w:r>
    </w:p>
    <w:p w:rsidR="00FB5FCC" w:rsidRPr="00DB1A21" w:rsidRDefault="00FB5FCC" w:rsidP="00A80389">
      <w:r w:rsidRPr="00DB1A21">
        <w:rPr>
          <w:b/>
        </w:rPr>
        <w:t>2.)</w:t>
      </w:r>
      <w:r w:rsidRPr="00DB1A21">
        <w:t xml:space="preserve">     Yandaki üçgende A açısının ölçüsü kaç derecedir?</w:t>
      </w:r>
    </w:p>
    <w:p w:rsidR="00FB5FCC" w:rsidRPr="00DB1A21" w:rsidRDefault="00FB5FCC" w:rsidP="00A80389"/>
    <w:p w:rsidR="00FB5FCC" w:rsidRPr="00DB1A21" w:rsidRDefault="00FB5FCC" w:rsidP="00A80389"/>
    <w:p w:rsidR="00FB5FCC" w:rsidRPr="00DB1A21" w:rsidRDefault="00FB5FCC" w:rsidP="00A80389">
      <w:pPr>
        <w:pStyle w:val="ListParagraph"/>
        <w:numPr>
          <w:ilvl w:val="0"/>
          <w:numId w:val="12"/>
        </w:numPr>
      </w:pPr>
      <w:r>
        <w:t>78</w:t>
      </w:r>
      <w:r>
        <w:tab/>
      </w:r>
      <w:r>
        <w:tab/>
        <w:t xml:space="preserve">B) 76 </w:t>
      </w:r>
      <w:r>
        <w:tab/>
      </w:r>
      <w:r>
        <w:tab/>
        <w:t>C) 74</w:t>
      </w:r>
      <w:r>
        <w:tab/>
      </w:r>
      <w:r>
        <w:tab/>
        <w:t>D) 72</w:t>
      </w:r>
    </w:p>
    <w:p w:rsidR="00FB5FCC" w:rsidRPr="00DB1A21" w:rsidRDefault="00FB5FCC" w:rsidP="00A80389"/>
    <w:p w:rsidR="00FB5FCC" w:rsidRPr="00DB1A21" w:rsidRDefault="00FB5FCC" w:rsidP="00A80389"/>
    <w:p w:rsidR="00FB5FCC" w:rsidRPr="00DB1A21" w:rsidRDefault="00FB5FCC" w:rsidP="00A80389">
      <w:r>
        <w:rPr>
          <w:noProof/>
        </w:rPr>
        <w:pict>
          <v:shape id="Resim 6" o:spid="_x0000_s1028" type="#_x0000_t75" style="position:absolute;margin-left:298.9pt;margin-top:6.1pt;width:102pt;height:89.25pt;z-index:251656192;visibility:visible">
            <v:imagedata r:id="rId7" o:title=""/>
          </v:shape>
        </w:pict>
      </w:r>
    </w:p>
    <w:p w:rsidR="00FB5FCC" w:rsidRPr="00DB1A21" w:rsidRDefault="00FB5FCC" w:rsidP="00A80389">
      <w:r w:rsidRPr="00DB1A21">
        <w:rPr>
          <w:b/>
        </w:rPr>
        <w:t>3.)</w:t>
      </w:r>
      <w:r w:rsidRPr="00DB1A21">
        <w:t xml:space="preserve">   Yandaki üçgen </w:t>
      </w:r>
      <w:r w:rsidRPr="00DB1A21">
        <w:rPr>
          <w:b/>
          <w:u w:val="single"/>
        </w:rPr>
        <w:t>açı türüne göre</w:t>
      </w:r>
      <w:r w:rsidRPr="00DB1A21">
        <w:t xml:space="preserve"> nasıl isimlendirilir?</w:t>
      </w:r>
    </w:p>
    <w:p w:rsidR="00FB5FCC" w:rsidRPr="00DB1A21" w:rsidRDefault="00FB5FCC" w:rsidP="00A80389"/>
    <w:p w:rsidR="00FB5FCC" w:rsidRPr="00DB1A21" w:rsidRDefault="00FB5FCC" w:rsidP="00A80389"/>
    <w:p w:rsidR="00FB5FCC" w:rsidRPr="00DB1A21" w:rsidRDefault="00FB5FCC" w:rsidP="00A80389">
      <w:pPr>
        <w:pStyle w:val="ListParagraph"/>
        <w:numPr>
          <w:ilvl w:val="0"/>
          <w:numId w:val="14"/>
        </w:numPr>
      </w:pPr>
      <w:r w:rsidRPr="00DB1A21">
        <w:t>Çeşitkenar üçgen</w:t>
      </w:r>
      <w:r w:rsidRPr="00DB1A21">
        <w:tab/>
      </w:r>
      <w:r w:rsidRPr="00DB1A21">
        <w:tab/>
        <w:t>B) Dar açılı üçgen</w:t>
      </w:r>
      <w:r w:rsidRPr="00DB1A21">
        <w:tab/>
      </w:r>
    </w:p>
    <w:p w:rsidR="00FB5FCC" w:rsidRPr="00DB1A21" w:rsidRDefault="00FB5FCC" w:rsidP="00A80389">
      <w:pPr>
        <w:pStyle w:val="ListParagraph"/>
        <w:numPr>
          <w:ilvl w:val="0"/>
          <w:numId w:val="14"/>
        </w:numPr>
      </w:pPr>
      <w:r w:rsidRPr="00DB1A21">
        <w:t>C) Dik üçgen</w:t>
      </w:r>
      <w:r w:rsidRPr="00DB1A21">
        <w:tab/>
      </w:r>
      <w:r w:rsidRPr="00DB1A21">
        <w:tab/>
      </w:r>
      <w:r w:rsidRPr="00DB1A21">
        <w:tab/>
        <w:t>D) Eşkenar üçgen</w:t>
      </w:r>
    </w:p>
    <w:p w:rsidR="00FB5FCC" w:rsidRPr="00DB1A21" w:rsidRDefault="00FB5FCC" w:rsidP="00A80389">
      <w:r>
        <w:rPr>
          <w:noProof/>
        </w:rPr>
        <w:pict>
          <v:shape id="Resim 7" o:spid="_x0000_s1029" type="#_x0000_t75" style="position:absolute;margin-left:52.9pt;margin-top:6.6pt;width:189.9pt;height:95.25pt;z-index:251657216;visibility:visible">
            <v:imagedata r:id="rId8" o:title=""/>
          </v:shape>
        </w:pict>
      </w:r>
    </w:p>
    <w:p w:rsidR="00FB5FCC" w:rsidRPr="00DB1A21" w:rsidRDefault="00FB5FCC" w:rsidP="00A80389"/>
    <w:p w:rsidR="00FB5FCC" w:rsidRPr="00DB1A21" w:rsidRDefault="00FB5FCC" w:rsidP="00A80389"/>
    <w:p w:rsidR="00FB5FCC" w:rsidRPr="00DB1A21" w:rsidRDefault="00FB5FCC" w:rsidP="00A80389"/>
    <w:p w:rsidR="00FB5FCC" w:rsidRPr="00DB1A21" w:rsidRDefault="00FB5FCC" w:rsidP="00A80389"/>
    <w:p w:rsidR="00FB5FCC" w:rsidRPr="00DB1A21" w:rsidRDefault="00FB5FCC" w:rsidP="00A80389"/>
    <w:p w:rsidR="00FB5FCC" w:rsidRPr="00DB1A21" w:rsidRDefault="00FB5FCC" w:rsidP="00A80389"/>
    <w:p w:rsidR="00FB5FCC" w:rsidRPr="00DB1A21" w:rsidRDefault="00FB5FCC" w:rsidP="00A80389"/>
    <w:p w:rsidR="00FB5FCC" w:rsidRPr="00DB1A21" w:rsidRDefault="00FB5FCC" w:rsidP="00A80389">
      <w:r w:rsidRPr="00DB1A21">
        <w:rPr>
          <w:b/>
        </w:rPr>
        <w:t>4.)</w:t>
      </w:r>
      <w:r w:rsidRPr="00DB1A21">
        <w:t xml:space="preserve"> Yukarıdaki ikizkenar üçgenin taban açılarından biri kaç derecedir?</w:t>
      </w:r>
    </w:p>
    <w:p w:rsidR="00FB5FCC" w:rsidRPr="00DB1A21" w:rsidRDefault="00FB5FCC" w:rsidP="00A80389"/>
    <w:p w:rsidR="00FB5FCC" w:rsidRPr="00DB1A21" w:rsidRDefault="00FB5FCC" w:rsidP="00F2449A">
      <w:pPr>
        <w:pStyle w:val="ListParagraph"/>
        <w:numPr>
          <w:ilvl w:val="0"/>
          <w:numId w:val="21"/>
        </w:numPr>
      </w:pPr>
      <w:r>
        <w:t>72</w:t>
      </w:r>
      <w:r>
        <w:tab/>
      </w:r>
      <w:r>
        <w:tab/>
      </w:r>
      <w:r>
        <w:tab/>
        <w:t xml:space="preserve">B) 78 </w:t>
      </w:r>
      <w:r>
        <w:tab/>
      </w:r>
      <w:r>
        <w:tab/>
      </w:r>
      <w:r>
        <w:tab/>
        <w:t>C) 68</w:t>
      </w:r>
      <w:r>
        <w:tab/>
      </w:r>
      <w:r>
        <w:tab/>
      </w:r>
      <w:r>
        <w:tab/>
        <w:t>D) 54</w:t>
      </w:r>
    </w:p>
    <w:p w:rsidR="00FB5FCC" w:rsidRPr="00DB1A21" w:rsidRDefault="00FB5FCC" w:rsidP="00A80389"/>
    <w:p w:rsidR="00FB5FCC" w:rsidRDefault="00FB5FCC" w:rsidP="00A80389"/>
    <w:p w:rsidR="00FB5FCC" w:rsidRPr="00DB1A21" w:rsidRDefault="00FB5FCC" w:rsidP="00A80389"/>
    <w:p w:rsidR="00FB5FCC" w:rsidRPr="00DB1A21" w:rsidRDefault="00FB5FCC" w:rsidP="003F72DF">
      <w:r w:rsidRPr="00DB1A21">
        <w:rPr>
          <w:b/>
          <w:bCs/>
        </w:rPr>
        <w:t>5.</w:t>
      </w:r>
      <w:r w:rsidRPr="00DB1A21">
        <w:rPr>
          <w:b/>
        </w:rPr>
        <w:t xml:space="preserve"> )</w:t>
      </w:r>
      <w:r w:rsidRPr="00DB1A21">
        <w:t xml:space="preserve">  30 654 sayısında, yüzler ve onlar basamağındaki rakamların basamak değerlerinin toplamı kaçtır?</w:t>
      </w:r>
    </w:p>
    <w:p w:rsidR="00FB5FCC" w:rsidRPr="00DB1A21" w:rsidRDefault="00FB5FCC" w:rsidP="003F72DF"/>
    <w:p w:rsidR="00FB5FCC" w:rsidRPr="00DB1A21" w:rsidRDefault="00FB5FCC" w:rsidP="003F72DF">
      <w:r w:rsidRPr="00DB1A21">
        <w:t>A) 65</w:t>
      </w:r>
      <w:r w:rsidRPr="00DB1A21">
        <w:tab/>
      </w:r>
      <w:r w:rsidRPr="00DB1A21">
        <w:tab/>
      </w:r>
      <w:r w:rsidRPr="00DB1A21">
        <w:tab/>
        <w:t xml:space="preserve">B) 610 </w:t>
      </w:r>
      <w:r w:rsidRPr="00DB1A21">
        <w:tab/>
      </w:r>
      <w:r w:rsidRPr="00DB1A21">
        <w:tab/>
      </w:r>
      <w:r w:rsidRPr="00DB1A21">
        <w:tab/>
        <w:t>C)611</w:t>
      </w:r>
      <w:r w:rsidRPr="00DB1A21">
        <w:tab/>
      </w:r>
      <w:r w:rsidRPr="00DB1A21">
        <w:tab/>
      </w:r>
      <w:r w:rsidRPr="00DB1A21">
        <w:tab/>
        <w:t>D) 650</w:t>
      </w:r>
    </w:p>
    <w:p w:rsidR="00FB5FCC" w:rsidRPr="00DB1A21" w:rsidRDefault="00FB5FCC" w:rsidP="003F72DF"/>
    <w:p w:rsidR="00FB5FCC" w:rsidRPr="00DB1A21" w:rsidRDefault="00FB5FCC" w:rsidP="003F72DF"/>
    <w:p w:rsidR="00FB5FCC" w:rsidRPr="00DB1A21" w:rsidRDefault="00FB5FCC" w:rsidP="003F72DF"/>
    <w:p w:rsidR="00FB5FCC" w:rsidRPr="00DB1A21" w:rsidRDefault="00FB5FCC" w:rsidP="003F72DF">
      <w:r w:rsidRPr="00DB1A21">
        <w:rPr>
          <w:b/>
        </w:rPr>
        <w:t>6.)</w:t>
      </w:r>
      <w:r w:rsidRPr="00DB1A21">
        <w:t xml:space="preserve">  Beş basamaklı </w:t>
      </w:r>
      <w:r w:rsidRPr="00DB1A21">
        <w:rPr>
          <w:b/>
        </w:rPr>
        <w:t>5A 64A</w:t>
      </w:r>
      <w:r w:rsidRPr="00DB1A21">
        <w:t xml:space="preserve"> sayısındaki A rakamının sayı değeri 3 artarsa beş basamaklı bu sayının değeri kaç artar?</w:t>
      </w:r>
    </w:p>
    <w:p w:rsidR="00FB5FCC" w:rsidRPr="00DB1A21" w:rsidRDefault="00FB5FCC" w:rsidP="003F72DF"/>
    <w:p w:rsidR="00FB5FCC" w:rsidRPr="00DB1A21" w:rsidRDefault="00FB5FCC" w:rsidP="003F72DF">
      <w:r w:rsidRPr="00DB1A21">
        <w:t>A) 33</w:t>
      </w:r>
      <w:r w:rsidRPr="00DB1A21">
        <w:tab/>
      </w:r>
      <w:r w:rsidRPr="00DB1A21">
        <w:tab/>
      </w:r>
      <w:r w:rsidRPr="00DB1A21">
        <w:tab/>
        <w:t>B) 303</w:t>
      </w:r>
      <w:r w:rsidRPr="00DB1A21">
        <w:tab/>
      </w:r>
      <w:r w:rsidRPr="00DB1A21">
        <w:tab/>
      </w:r>
      <w:r w:rsidRPr="00DB1A21">
        <w:tab/>
        <w:t>C) 330</w:t>
      </w:r>
      <w:r w:rsidRPr="00DB1A21">
        <w:tab/>
      </w:r>
      <w:r w:rsidRPr="00DB1A21">
        <w:tab/>
      </w:r>
      <w:r w:rsidRPr="00DB1A21">
        <w:tab/>
        <w:t>D) 3003</w:t>
      </w:r>
    </w:p>
    <w:p w:rsidR="00FB5FCC" w:rsidRDefault="00FB5FCC" w:rsidP="003F72DF">
      <w:pPr>
        <w:rPr>
          <w:b/>
        </w:rPr>
      </w:pPr>
    </w:p>
    <w:p w:rsidR="00FB5FCC" w:rsidRDefault="00FB5FCC" w:rsidP="003F72DF">
      <w:pPr>
        <w:rPr>
          <w:b/>
        </w:rPr>
      </w:pPr>
    </w:p>
    <w:p w:rsidR="00FB5FCC" w:rsidRDefault="00FB5FCC" w:rsidP="003F72DF">
      <w:pPr>
        <w:rPr>
          <w:b/>
        </w:rPr>
      </w:pPr>
    </w:p>
    <w:p w:rsidR="00FB5FCC" w:rsidRDefault="00FB5FCC" w:rsidP="003F72DF">
      <w:pPr>
        <w:rPr>
          <w:b/>
        </w:rPr>
      </w:pPr>
    </w:p>
    <w:p w:rsidR="00FB5FCC" w:rsidRPr="00DB1A21" w:rsidRDefault="00FB5FCC" w:rsidP="003F72DF">
      <w:r>
        <w:rPr>
          <w:noProof/>
        </w:rPr>
        <w:pict>
          <v:shape id="Resim 10" o:spid="_x0000_s1030" type="#_x0000_t75" style="position:absolute;margin-left:315.4pt;margin-top:-24.35pt;width:182.25pt;height:155.25pt;z-index:251653120;visibility:visible">
            <v:imagedata r:id="rId9" o:title=""/>
          </v:shape>
        </w:pict>
      </w:r>
      <w:r w:rsidRPr="00DB1A21">
        <w:rPr>
          <w:b/>
        </w:rPr>
        <w:t>7.)</w:t>
      </w:r>
      <w:r w:rsidRPr="00DB1A21">
        <w:t xml:space="preserve">  Yandaki sütun grafiğinde bir otele hafta içinde</w:t>
      </w:r>
    </w:p>
    <w:p w:rsidR="00FB5FCC" w:rsidRPr="00DB1A21" w:rsidRDefault="00FB5FCC" w:rsidP="003F72DF">
      <w:r w:rsidRPr="00DB1A21">
        <w:t xml:space="preserve"> gelen müşteri sayısı günlere göre verilmiştir. </w:t>
      </w:r>
    </w:p>
    <w:p w:rsidR="00FB5FCC" w:rsidRPr="00DB1A21" w:rsidRDefault="00FB5FCC" w:rsidP="003F72DF">
      <w:r w:rsidRPr="00DB1A21">
        <w:t>Buna göre hafta içi otele gelen müşteri sayısı kaçtır?</w:t>
      </w:r>
    </w:p>
    <w:p w:rsidR="00FB5FCC" w:rsidRPr="00DB1A21" w:rsidRDefault="00FB5FCC" w:rsidP="003F72DF"/>
    <w:p w:rsidR="00FB5FCC" w:rsidRPr="00DB1A21" w:rsidRDefault="00FB5FCC" w:rsidP="003F72DF">
      <w:pPr>
        <w:pStyle w:val="ListParagraph"/>
        <w:numPr>
          <w:ilvl w:val="0"/>
          <w:numId w:val="16"/>
        </w:numPr>
      </w:pPr>
      <w:r w:rsidRPr="00DB1A21">
        <w:t>190</w:t>
      </w:r>
      <w:r w:rsidRPr="00DB1A21">
        <w:tab/>
      </w:r>
      <w:r w:rsidRPr="00DB1A21">
        <w:tab/>
        <w:t>B) 200</w:t>
      </w:r>
      <w:r w:rsidRPr="00DB1A21">
        <w:tab/>
      </w:r>
      <w:r w:rsidRPr="00DB1A21">
        <w:tab/>
        <w:t>C) 210</w:t>
      </w:r>
      <w:r w:rsidRPr="00DB1A21">
        <w:tab/>
      </w:r>
      <w:r w:rsidRPr="00DB1A21">
        <w:tab/>
        <w:t>D) 215</w:t>
      </w:r>
    </w:p>
    <w:p w:rsidR="00FB5FCC" w:rsidRPr="00DB1A21" w:rsidRDefault="00FB5FCC" w:rsidP="003F72DF"/>
    <w:p w:rsidR="00FB5FCC" w:rsidRPr="00DB1A21" w:rsidRDefault="00FB5FCC" w:rsidP="003F72DF"/>
    <w:p w:rsidR="00FB5FCC" w:rsidRPr="00DB1A21" w:rsidRDefault="00FB5FCC" w:rsidP="003F72DF"/>
    <w:p w:rsidR="00FB5FCC" w:rsidRPr="00DB1A21" w:rsidRDefault="00FB5FCC" w:rsidP="003F72DF"/>
    <w:p w:rsidR="00FB5FCC" w:rsidRPr="00DB1A21" w:rsidRDefault="00FB5FCC" w:rsidP="003F72DF">
      <w:pPr>
        <w:ind w:right="486"/>
        <w:jc w:val="both"/>
        <w:rPr>
          <w:color w:val="333333"/>
        </w:rPr>
      </w:pPr>
      <w:r w:rsidRPr="00DB1A21">
        <w:rPr>
          <w:b/>
          <w:color w:val="333333"/>
        </w:rPr>
        <w:t>8.)</w:t>
      </w:r>
      <w:r w:rsidRPr="00DB1A21">
        <w:rPr>
          <w:color w:val="333333"/>
        </w:rPr>
        <w:t xml:space="preserve">      5308 + 4967 + ABCD = 11964 olduğuna göre A+B+C+D=?</w:t>
      </w:r>
    </w:p>
    <w:p w:rsidR="00FB5FCC" w:rsidRDefault="00FB5FCC" w:rsidP="003F72DF">
      <w:pPr>
        <w:rPr>
          <w:color w:val="333333"/>
        </w:rPr>
      </w:pPr>
    </w:p>
    <w:p w:rsidR="00FB5FCC" w:rsidRPr="00DB1A21" w:rsidRDefault="00FB5FCC" w:rsidP="003F72DF">
      <w:pPr>
        <w:rPr>
          <w:color w:val="333333"/>
        </w:rPr>
      </w:pPr>
      <w:r w:rsidRPr="00DB1A21">
        <w:rPr>
          <w:color w:val="333333"/>
        </w:rPr>
        <w:tab/>
      </w:r>
    </w:p>
    <w:p w:rsidR="00FB5FCC" w:rsidRPr="00DB1A21" w:rsidRDefault="00FB5FCC" w:rsidP="003F72DF">
      <w:pPr>
        <w:rPr>
          <w:color w:val="333333"/>
        </w:rPr>
      </w:pPr>
      <w:r w:rsidRPr="00DB1A21">
        <w:rPr>
          <w:color w:val="333333"/>
        </w:rPr>
        <w:t>A) 12</w:t>
      </w:r>
      <w:r w:rsidRPr="00DB1A21">
        <w:rPr>
          <w:color w:val="333333"/>
        </w:rPr>
        <w:tab/>
      </w:r>
      <w:r w:rsidRPr="00DB1A21">
        <w:rPr>
          <w:color w:val="333333"/>
        </w:rPr>
        <w:tab/>
      </w:r>
      <w:r w:rsidRPr="00DB1A21">
        <w:rPr>
          <w:color w:val="333333"/>
        </w:rPr>
        <w:tab/>
        <w:t>B) 24</w:t>
      </w:r>
      <w:r w:rsidRPr="00DB1A21">
        <w:rPr>
          <w:color w:val="333333"/>
        </w:rPr>
        <w:tab/>
      </w:r>
      <w:r w:rsidRPr="00DB1A21">
        <w:rPr>
          <w:color w:val="333333"/>
        </w:rPr>
        <w:tab/>
      </w:r>
      <w:r w:rsidRPr="00DB1A21">
        <w:rPr>
          <w:color w:val="333333"/>
        </w:rPr>
        <w:tab/>
        <w:t>C) 18</w:t>
      </w:r>
      <w:r w:rsidRPr="00DB1A21">
        <w:rPr>
          <w:color w:val="333333"/>
        </w:rPr>
        <w:tab/>
      </w:r>
      <w:r w:rsidRPr="00DB1A21">
        <w:rPr>
          <w:color w:val="333333"/>
        </w:rPr>
        <w:tab/>
      </w:r>
      <w:r w:rsidRPr="00DB1A21">
        <w:rPr>
          <w:color w:val="333333"/>
        </w:rPr>
        <w:tab/>
        <w:t>D) 30</w:t>
      </w:r>
    </w:p>
    <w:p w:rsidR="00FB5FCC" w:rsidRPr="00DB1A21" w:rsidRDefault="00FB5FCC" w:rsidP="003F72DF"/>
    <w:p w:rsidR="00FB5FCC" w:rsidRDefault="00FB5FCC" w:rsidP="003F72DF"/>
    <w:p w:rsidR="00FB5FCC" w:rsidRPr="00DB1A21" w:rsidRDefault="00FB5FCC" w:rsidP="003F72DF"/>
    <w:p w:rsidR="00FB5FCC" w:rsidRPr="00DB1A21" w:rsidRDefault="00FB5FCC" w:rsidP="003F72DF">
      <w:r w:rsidRPr="00DB1A21">
        <w:rPr>
          <w:b/>
        </w:rPr>
        <w:t>9.)</w:t>
      </w:r>
      <w:r w:rsidRPr="00DB1A21">
        <w:t xml:space="preserve">  İçinde 15 kilo hamsi olan kasalardan 25 kasa hamsi aldım. Aldığım hamsinin 200 kilosunu sattım. Geriye kaç kg hamsi kaldı?</w:t>
      </w:r>
    </w:p>
    <w:p w:rsidR="00FB5FCC" w:rsidRDefault="00FB5FCC" w:rsidP="003F72DF"/>
    <w:p w:rsidR="00FB5FCC" w:rsidRPr="00DB1A21" w:rsidRDefault="00FB5FCC" w:rsidP="003F72DF"/>
    <w:p w:rsidR="00FB5FCC" w:rsidRPr="00DB1A21" w:rsidRDefault="00FB5FCC" w:rsidP="003F72DF">
      <w:r w:rsidRPr="00DB1A21">
        <w:t>A) 575</w:t>
      </w:r>
      <w:r w:rsidRPr="00DB1A21">
        <w:tab/>
      </w:r>
      <w:r w:rsidRPr="00DB1A21">
        <w:tab/>
      </w:r>
      <w:r w:rsidRPr="00DB1A21">
        <w:tab/>
        <w:t>B) 375</w:t>
      </w:r>
      <w:r w:rsidRPr="00DB1A21">
        <w:tab/>
      </w:r>
      <w:r w:rsidRPr="00DB1A21">
        <w:tab/>
        <w:t>C) 175</w:t>
      </w:r>
      <w:r w:rsidRPr="00DB1A21">
        <w:tab/>
      </w:r>
      <w:r w:rsidRPr="00DB1A21">
        <w:tab/>
      </w:r>
      <w:r w:rsidRPr="00DB1A21">
        <w:tab/>
        <w:t>D) 240</w:t>
      </w:r>
    </w:p>
    <w:p w:rsidR="00FB5FCC" w:rsidRPr="00DB1A21" w:rsidRDefault="00FB5FCC" w:rsidP="003F72DF"/>
    <w:p w:rsidR="00FB5FCC" w:rsidRPr="00DB1A21" w:rsidRDefault="00FB5FCC" w:rsidP="003F72DF">
      <w:pPr>
        <w:tabs>
          <w:tab w:val="left" w:pos="540"/>
        </w:tabs>
        <w:jc w:val="both"/>
        <w:rPr>
          <w:sz w:val="28"/>
          <w:szCs w:val="28"/>
        </w:rPr>
      </w:pPr>
    </w:p>
    <w:p w:rsidR="00FB5FCC" w:rsidRPr="00DB1A21" w:rsidRDefault="00FB5FCC" w:rsidP="003F72DF">
      <w:pPr>
        <w:tabs>
          <w:tab w:val="left" w:pos="540"/>
        </w:tabs>
        <w:jc w:val="both"/>
      </w:pPr>
      <w:r>
        <w:rPr>
          <w:noProof/>
        </w:rPr>
        <w:pict>
          <v:rect id="_x0000_s1031" style="position:absolute;left:0;text-align:left;margin-left:81.4pt;margin-top:3.6pt;width:20pt;height:11pt;z-index:251658240"/>
        </w:pict>
      </w:r>
      <w:r w:rsidRPr="00DB1A21">
        <w:rPr>
          <w:b/>
        </w:rPr>
        <w:t>10.)</w:t>
      </w:r>
      <w:r w:rsidRPr="00DB1A21">
        <w:rPr>
          <w:b/>
          <w:sz w:val="28"/>
          <w:szCs w:val="28"/>
        </w:rPr>
        <w:t xml:space="preserve">   </w:t>
      </w:r>
      <w:r w:rsidRPr="00DB1A21">
        <w:rPr>
          <w:sz w:val="28"/>
          <w:szCs w:val="28"/>
        </w:rPr>
        <w:t xml:space="preserve">26x78 </w:t>
      </w:r>
      <w:r w:rsidRPr="00DB1A21">
        <w:rPr>
          <w:sz w:val="32"/>
          <w:szCs w:val="32"/>
        </w:rPr>
        <w:t xml:space="preserve">&gt; </w:t>
      </w:r>
      <w:r w:rsidRPr="00DB1A21">
        <w:t xml:space="preserve">              Dikdörtgen içerisine yazılabilecek </w:t>
      </w:r>
      <w:r w:rsidRPr="00604FA8">
        <w:rPr>
          <w:b/>
          <w:u w:val="single"/>
        </w:rPr>
        <w:t>en büyük</w:t>
      </w:r>
      <w:r w:rsidRPr="00DB1A21">
        <w:t xml:space="preserve"> sayı aşağıdakilerden</w:t>
      </w:r>
    </w:p>
    <w:p w:rsidR="00FB5FCC" w:rsidRPr="00DB1A21" w:rsidRDefault="00FB5FCC" w:rsidP="003F72DF">
      <w:pPr>
        <w:tabs>
          <w:tab w:val="left" w:pos="540"/>
        </w:tabs>
        <w:jc w:val="both"/>
        <w:rPr>
          <w:u w:val="single"/>
        </w:rPr>
      </w:pPr>
      <w:r w:rsidRPr="00DB1A21">
        <w:t xml:space="preserve">                                          hangisidir?</w:t>
      </w:r>
    </w:p>
    <w:p w:rsidR="00FB5FCC" w:rsidRDefault="00FB5FCC" w:rsidP="003F72DF">
      <w:pPr>
        <w:pStyle w:val="ListParagraph"/>
        <w:ind w:left="360"/>
      </w:pPr>
    </w:p>
    <w:p w:rsidR="00FB5FCC" w:rsidRPr="00DB1A21" w:rsidRDefault="00FB5FCC" w:rsidP="003F72DF">
      <w:pPr>
        <w:pStyle w:val="ListParagraph"/>
        <w:ind w:left="360"/>
      </w:pPr>
    </w:p>
    <w:p w:rsidR="00FB5FCC" w:rsidRPr="00DB1A21" w:rsidRDefault="00FB5FCC" w:rsidP="003F72DF">
      <w:pPr>
        <w:pStyle w:val="ListParagraph"/>
        <w:numPr>
          <w:ilvl w:val="1"/>
          <w:numId w:val="1"/>
        </w:numPr>
      </w:pPr>
      <w:r>
        <w:t>2030</w:t>
      </w:r>
      <w:r w:rsidRPr="00DB1A21">
        <w:tab/>
        <w:t xml:space="preserve">   </w:t>
      </w:r>
      <w:r w:rsidRPr="00DB1A21">
        <w:tab/>
        <w:t xml:space="preserve">B) </w:t>
      </w:r>
      <w:r>
        <w:t>2029</w:t>
      </w:r>
      <w:r>
        <w:tab/>
      </w:r>
      <w:r>
        <w:tab/>
        <w:t>C) 2028</w:t>
      </w:r>
      <w:r w:rsidRPr="00DB1A21">
        <w:tab/>
      </w:r>
      <w:r w:rsidRPr="00DB1A21">
        <w:tab/>
        <w:t xml:space="preserve">D) </w:t>
      </w:r>
      <w:r>
        <w:t>2027</w:t>
      </w:r>
    </w:p>
    <w:p w:rsidR="00FB5FCC" w:rsidRPr="00DB1A21" w:rsidRDefault="00FB5FCC" w:rsidP="003F72DF"/>
    <w:p w:rsidR="00FB5FCC" w:rsidRPr="00DB1A21" w:rsidRDefault="00FB5FCC" w:rsidP="003F72DF"/>
    <w:p w:rsidR="00FB5FCC" w:rsidRDefault="00FB5FCC" w:rsidP="00DB1A21">
      <w:pPr>
        <w:rPr>
          <w:color w:val="000000"/>
        </w:rPr>
      </w:pPr>
    </w:p>
    <w:p w:rsidR="00FB5FCC" w:rsidRPr="00DB1A21" w:rsidRDefault="00FB5FCC" w:rsidP="00DB1A21">
      <w:r>
        <w:rPr>
          <w:b/>
          <w:color w:val="000000"/>
        </w:rPr>
        <w:t>11.</w:t>
      </w:r>
      <w:r w:rsidRPr="00790D02">
        <w:rPr>
          <w:b/>
          <w:color w:val="000000"/>
        </w:rPr>
        <w:t>)</w:t>
      </w:r>
      <w:r>
        <w:rPr>
          <w:color w:val="000000"/>
        </w:rPr>
        <w:t xml:space="preserve">     </w:t>
      </w:r>
      <w:r w:rsidRPr="00DB1A21">
        <w:rPr>
          <w:color w:val="000000"/>
        </w:rPr>
        <w:t> </w:t>
      </w:r>
      <w:r w:rsidRPr="00DB1A21">
        <w:t>5, 0, 4</w:t>
      </w:r>
      <w:r>
        <w:t>, 3,1</w:t>
      </w:r>
      <w:r w:rsidRPr="00DB1A21">
        <w:t xml:space="preserve"> </w:t>
      </w:r>
      <w:r>
        <w:t xml:space="preserve"> </w:t>
      </w:r>
      <w:r w:rsidRPr="00DB1A21">
        <w:t>rakamlarını kullanarak oluşturulabilecek beş basamaklı en büyük                                       ve  en küçük sayının farkı kaçtır?</w:t>
      </w:r>
    </w:p>
    <w:p w:rsidR="00FB5FCC" w:rsidRDefault="00FB5FCC" w:rsidP="00DB1A21">
      <w:pPr>
        <w:ind w:hanging="360"/>
      </w:pPr>
    </w:p>
    <w:p w:rsidR="00FB5FCC" w:rsidRPr="00DB1A21" w:rsidRDefault="00FB5FCC" w:rsidP="00DB1A21">
      <w:pPr>
        <w:ind w:hanging="360"/>
      </w:pPr>
    </w:p>
    <w:p w:rsidR="00FB5FCC" w:rsidRPr="00DB1A21" w:rsidRDefault="00FB5FCC" w:rsidP="00DB1A21">
      <w:pPr>
        <w:ind w:hanging="360"/>
        <w:rPr>
          <w:color w:val="000000"/>
        </w:rPr>
      </w:pPr>
      <w:r w:rsidRPr="00DB1A21">
        <w:tab/>
      </w:r>
      <w:r>
        <w:t xml:space="preserve">       A) 43965</w:t>
      </w:r>
      <w:r w:rsidRPr="00DB1A21">
        <w:t xml:space="preserve">                     B)  6</w:t>
      </w:r>
      <w:r>
        <w:t>4655</w:t>
      </w:r>
      <w:r w:rsidRPr="00DB1A21">
        <w:t xml:space="preserve">              </w:t>
      </w:r>
      <w:r>
        <w:t xml:space="preserve"> C) 52965                    D) 41965</w:t>
      </w:r>
    </w:p>
    <w:p w:rsidR="00FB5FCC" w:rsidRDefault="00FB5FCC" w:rsidP="00DB1A21">
      <w:pPr>
        <w:ind w:left="142" w:hanging="142"/>
      </w:pPr>
    </w:p>
    <w:p w:rsidR="00FB5FCC" w:rsidRDefault="00FB5FCC" w:rsidP="00DB1A21">
      <w:pPr>
        <w:ind w:left="142" w:hanging="142"/>
      </w:pPr>
    </w:p>
    <w:p w:rsidR="00FB5FCC" w:rsidRDefault="00FB5FCC" w:rsidP="00DB1A21">
      <w:pPr>
        <w:ind w:left="142" w:hanging="142"/>
      </w:pPr>
    </w:p>
    <w:p w:rsidR="00FB5FCC" w:rsidRPr="00DB1A21" w:rsidRDefault="00FB5FCC" w:rsidP="00DB1A21">
      <w:r>
        <w:rPr>
          <w:b/>
        </w:rPr>
        <w:t>12</w:t>
      </w:r>
      <w:r w:rsidRPr="00790D02">
        <w:rPr>
          <w:b/>
        </w:rPr>
        <w:t>.)</w:t>
      </w:r>
      <w:r>
        <w:t xml:space="preserve">  Dilara</w:t>
      </w:r>
      <w:r w:rsidRPr="00DB1A21">
        <w:t>, 320 sayfalık kitabın birinci gün 35 sayfasını okudu. İkinci gün, birinci gün okuduğunu</w:t>
      </w:r>
      <w:r>
        <w:t>n üç katı kadar daha okudu. Dilara</w:t>
      </w:r>
      <w:r w:rsidRPr="00DB1A21">
        <w:t xml:space="preserve"> kitabın kaç sayfasını okumamıştır? </w:t>
      </w:r>
    </w:p>
    <w:p w:rsidR="00FB5FCC" w:rsidRPr="00DB1A21" w:rsidRDefault="00FB5FCC" w:rsidP="00DB1A21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FB5FCC" w:rsidRPr="00DB1A21" w:rsidRDefault="00FB5FCC" w:rsidP="00DB1A21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A) 105</w:t>
      </w:r>
      <w:r w:rsidRPr="00DB1A21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DB1A21">
        <w:rPr>
          <w:color w:val="000000"/>
        </w:rPr>
        <w:t>B) 140</w:t>
      </w:r>
      <w:r w:rsidRPr="00DB1A21">
        <w:rPr>
          <w:color w:val="000000"/>
        </w:rPr>
        <w:tab/>
      </w:r>
      <w:r w:rsidRPr="00DB1A21">
        <w:rPr>
          <w:color w:val="000000"/>
        </w:rPr>
        <w:tab/>
      </w:r>
      <w:r>
        <w:rPr>
          <w:color w:val="000000"/>
        </w:rPr>
        <w:tab/>
      </w:r>
      <w:r w:rsidRPr="00DB1A21">
        <w:rPr>
          <w:color w:val="000000"/>
        </w:rPr>
        <w:t xml:space="preserve">C) </w:t>
      </w:r>
      <w:r>
        <w:rPr>
          <w:color w:val="000000"/>
        </w:rPr>
        <w:t>180</w:t>
      </w:r>
      <w:r w:rsidRPr="00DB1A21">
        <w:rPr>
          <w:color w:val="000000"/>
        </w:rPr>
        <w:tab/>
      </w:r>
      <w:r w:rsidRPr="00DB1A21">
        <w:rPr>
          <w:color w:val="000000"/>
        </w:rPr>
        <w:tab/>
      </w:r>
      <w:r>
        <w:rPr>
          <w:color w:val="000000"/>
        </w:rPr>
        <w:tab/>
      </w:r>
      <w:r w:rsidRPr="00DB1A21">
        <w:rPr>
          <w:color w:val="000000"/>
        </w:rPr>
        <w:t>D) 215</w:t>
      </w:r>
    </w:p>
    <w:p w:rsidR="00FB5FCC" w:rsidRDefault="00FB5FCC" w:rsidP="00DB1A21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FB5FCC" w:rsidRDefault="00FB5FCC" w:rsidP="00DB1A21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FB5FCC" w:rsidRDefault="00FB5FCC" w:rsidP="00DB1A21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FB5FCC" w:rsidRPr="002D5090" w:rsidRDefault="00FB5FCC" w:rsidP="00DB1A21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  <w:color w:val="000000"/>
        </w:rPr>
        <w:t>13</w:t>
      </w:r>
      <w:r w:rsidRPr="00790D02">
        <w:rPr>
          <w:b/>
          <w:color w:val="000000"/>
        </w:rPr>
        <w:t>.)</w:t>
      </w:r>
      <w:r w:rsidRPr="00DB1A21">
        <w:rPr>
          <w:color w:val="000000"/>
        </w:rPr>
        <w:t xml:space="preserve">  "</w:t>
      </w:r>
      <w:r w:rsidRPr="002D5090">
        <w:rPr>
          <w:b/>
          <w:color w:val="000000"/>
        </w:rPr>
        <w:t>Üç doğal sayı ile yapılan çarpma işleminde, sayıların birbiriyle çarpılma sırasının değiş</w:t>
      </w:r>
      <w:r w:rsidRPr="002D5090">
        <w:rPr>
          <w:b/>
          <w:color w:val="000000"/>
        </w:rPr>
        <w:softHyphen/>
        <w:t>mesi sonucu etkilemez."</w:t>
      </w:r>
    </w:p>
    <w:p w:rsidR="00FB5FCC" w:rsidRPr="002D5090" w:rsidRDefault="00FB5FCC" w:rsidP="00DB1A21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FB5FCC" w:rsidRPr="00DB1A21" w:rsidRDefault="00FB5FCC" w:rsidP="00DB1A21">
      <w:pPr>
        <w:shd w:val="clear" w:color="auto" w:fill="FFFFFF"/>
        <w:autoSpaceDE w:val="0"/>
        <w:autoSpaceDN w:val="0"/>
        <w:adjustRightInd w:val="0"/>
      </w:pPr>
      <w:r w:rsidRPr="00DB1A21">
        <w:rPr>
          <w:bCs/>
          <w:color w:val="000000"/>
        </w:rPr>
        <w:t>Bu açıklamaya aşağıdaki eşitliklerden hangisi örnek gösterilebilir?</w:t>
      </w:r>
    </w:p>
    <w:p w:rsidR="00FB5FCC" w:rsidRPr="00DB1A21" w:rsidRDefault="00FB5FCC" w:rsidP="00DB1A21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FB5FCC" w:rsidRPr="00DB1A21" w:rsidRDefault="00FB5FCC" w:rsidP="00604FA8">
      <w:pPr>
        <w:shd w:val="clear" w:color="auto" w:fill="FFFFFF"/>
        <w:autoSpaceDE w:val="0"/>
        <w:autoSpaceDN w:val="0"/>
        <w:adjustRightInd w:val="0"/>
        <w:ind w:firstLine="708"/>
      </w:pPr>
      <w:r w:rsidRPr="00DB1A21">
        <w:rPr>
          <w:color w:val="000000"/>
        </w:rPr>
        <w:t>A)   (10 x 3 ) x 2  =  5x ( 3 x 4 )</w:t>
      </w:r>
      <w:r w:rsidRPr="00DB1A21">
        <w:rPr>
          <w:color w:val="000000"/>
        </w:rPr>
        <w:tab/>
      </w:r>
      <w:r w:rsidRPr="00DB1A21">
        <w:rPr>
          <w:color w:val="000000"/>
        </w:rPr>
        <w:tab/>
      </w:r>
      <w:r w:rsidRPr="00DB1A21">
        <w:rPr>
          <w:color w:val="000000"/>
        </w:rPr>
        <w:tab/>
      </w:r>
      <w:r>
        <w:rPr>
          <w:color w:val="000000"/>
        </w:rPr>
        <w:t>B</w:t>
      </w:r>
      <w:r w:rsidRPr="00DB1A21">
        <w:rPr>
          <w:color w:val="000000"/>
        </w:rPr>
        <w:t>)   3 x (10 x 2 )    =  ( 5 x 6 ) x 2</w:t>
      </w:r>
      <w:r w:rsidRPr="00DB1A21">
        <w:rPr>
          <w:color w:val="000000"/>
        </w:rPr>
        <w:tab/>
      </w:r>
      <w:r w:rsidRPr="00DB1A21">
        <w:rPr>
          <w:color w:val="000000"/>
        </w:rPr>
        <w:tab/>
      </w:r>
      <w:r>
        <w:rPr>
          <w:color w:val="000000"/>
        </w:rPr>
        <w:t>C</w:t>
      </w:r>
      <w:r w:rsidRPr="00DB1A21">
        <w:rPr>
          <w:color w:val="000000"/>
        </w:rPr>
        <w:t>)   (</w:t>
      </w:r>
      <w:r>
        <w:rPr>
          <w:color w:val="000000"/>
        </w:rPr>
        <w:t xml:space="preserve"> 3 x 5 ) x 4   =  3</w:t>
      </w:r>
      <w:r w:rsidRPr="00DB1A21">
        <w:rPr>
          <w:color w:val="000000"/>
        </w:rPr>
        <w:t xml:space="preserve"> x ( 5 x 4 )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D</w:t>
      </w:r>
      <w:r w:rsidRPr="00DB1A21">
        <w:rPr>
          <w:color w:val="000000"/>
        </w:rPr>
        <w:t>)   6 x ( 5 x 2 )   =  ( 2 x 3 ) x 10</w:t>
      </w:r>
    </w:p>
    <w:p w:rsidR="00FB5FCC" w:rsidRPr="00DB1A21" w:rsidRDefault="00FB5FCC" w:rsidP="00604FA8">
      <w:pPr>
        <w:shd w:val="clear" w:color="auto" w:fill="FFFFFF"/>
        <w:autoSpaceDE w:val="0"/>
        <w:autoSpaceDN w:val="0"/>
        <w:adjustRightInd w:val="0"/>
      </w:pPr>
    </w:p>
    <w:p w:rsidR="00FB5FCC" w:rsidRDefault="00FB5FCC" w:rsidP="00DB1A21">
      <w:pPr>
        <w:shd w:val="clear" w:color="auto" w:fill="FFFFFF"/>
        <w:autoSpaceDE w:val="0"/>
        <w:autoSpaceDN w:val="0"/>
        <w:adjustRightInd w:val="0"/>
      </w:pPr>
    </w:p>
    <w:p w:rsidR="00FB5FCC" w:rsidRDefault="00FB5FCC" w:rsidP="00DB1A21">
      <w:pPr>
        <w:shd w:val="clear" w:color="auto" w:fill="FFFFFF"/>
        <w:autoSpaceDE w:val="0"/>
        <w:autoSpaceDN w:val="0"/>
        <w:adjustRightInd w:val="0"/>
      </w:pPr>
    </w:p>
    <w:p w:rsidR="00FB5FCC" w:rsidRPr="00790D02" w:rsidRDefault="00FB5FCC" w:rsidP="00DB1A21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FB5FCC" w:rsidRPr="00DB1A21" w:rsidRDefault="00FB5FCC" w:rsidP="00DB1A21">
      <w:r>
        <w:rPr>
          <w:b/>
        </w:rPr>
        <w:t>14</w:t>
      </w:r>
      <w:r w:rsidRPr="00790D02">
        <w:rPr>
          <w:b/>
        </w:rPr>
        <w:t>.)</w:t>
      </w:r>
      <w:r w:rsidRPr="00DB1A21">
        <w:t xml:space="preserve">   </w:t>
      </w:r>
      <w:r>
        <w:tab/>
      </w:r>
      <w:r>
        <w:tab/>
      </w:r>
      <w:smartTag w:uri="urn:schemas-microsoft-com:office:smarttags" w:element="metricconverter">
        <w:smartTagPr>
          <w:attr w:name="ProductID" w:val="4 A"/>
        </w:smartTagPr>
        <w:r w:rsidRPr="00DB1A21">
          <w:t>4 A</w:t>
        </w:r>
      </w:smartTag>
      <w:r>
        <w:t xml:space="preserve"> 2</w:t>
      </w:r>
      <w:r w:rsidRPr="00DB1A21">
        <w:tab/>
      </w:r>
      <w:r w:rsidRPr="00DB1A21">
        <w:tab/>
      </w:r>
      <w:r w:rsidRPr="00DB1A21">
        <w:tab/>
        <w:t>Yandaki toplama işleminde A x B =?</w:t>
      </w:r>
    </w:p>
    <w:p w:rsidR="00FB5FCC" w:rsidRPr="00DB1A21" w:rsidRDefault="00FB5FCC" w:rsidP="00DB1A21">
      <w:pPr>
        <w:tabs>
          <w:tab w:val="left" w:pos="4252"/>
        </w:tabs>
      </w:pPr>
      <w:r w:rsidRPr="00DB1A21">
        <w:t xml:space="preserve">        </w:t>
      </w:r>
      <w:r>
        <w:t xml:space="preserve">              </w:t>
      </w:r>
      <w:r w:rsidRPr="00DB1A21">
        <w:t xml:space="preserve"> 3 6</w:t>
      </w:r>
      <w:r>
        <w:t xml:space="preserve"> </w:t>
      </w:r>
      <w:r w:rsidRPr="00DB1A21">
        <w:t xml:space="preserve"> B</w:t>
      </w:r>
    </w:p>
    <w:p w:rsidR="00FB5FCC" w:rsidRPr="00DB1A21" w:rsidRDefault="00FB5FCC" w:rsidP="00DB1A21">
      <w:pPr>
        <w:tabs>
          <w:tab w:val="left" w:pos="4252"/>
        </w:tabs>
      </w:pPr>
      <w:r>
        <w:t xml:space="preserve">               </w:t>
      </w:r>
      <w:r w:rsidRPr="00DB1A21">
        <w:t>+_________</w:t>
      </w:r>
      <w:r w:rsidRPr="00DB1A21">
        <w:tab/>
      </w:r>
    </w:p>
    <w:p w:rsidR="00FB5FCC" w:rsidRPr="00DB1A21" w:rsidRDefault="00FB5FCC" w:rsidP="00DB1A21">
      <w:pPr>
        <w:shd w:val="clear" w:color="auto" w:fill="FFFFFF"/>
        <w:tabs>
          <w:tab w:val="left" w:pos="288"/>
          <w:tab w:val="left" w:pos="2342"/>
        </w:tabs>
        <w:spacing w:line="288" w:lineRule="exact"/>
      </w:pPr>
      <w:r w:rsidRPr="00DB1A21">
        <w:t xml:space="preserve">         </w:t>
      </w:r>
      <w:r>
        <w:t xml:space="preserve">              7 9</w:t>
      </w:r>
      <w:r w:rsidRPr="00DB1A21">
        <w:t xml:space="preserve"> </w:t>
      </w:r>
      <w:r>
        <w:t xml:space="preserve"> </w:t>
      </w:r>
      <w:r w:rsidRPr="00DB1A21">
        <w:t>0</w:t>
      </w:r>
    </w:p>
    <w:p w:rsidR="00FB5FCC" w:rsidRPr="00DB1A21" w:rsidRDefault="00FB5FCC" w:rsidP="00DB1A21">
      <w:pPr>
        <w:shd w:val="clear" w:color="auto" w:fill="FFFFFF"/>
        <w:tabs>
          <w:tab w:val="left" w:pos="288"/>
          <w:tab w:val="left" w:pos="2342"/>
        </w:tabs>
        <w:spacing w:line="288" w:lineRule="exact"/>
      </w:pPr>
    </w:p>
    <w:p w:rsidR="00FB5FCC" w:rsidRDefault="00FB5FCC" w:rsidP="00DB1A21">
      <w:pPr>
        <w:shd w:val="clear" w:color="auto" w:fill="FFFFFF"/>
        <w:tabs>
          <w:tab w:val="left" w:pos="288"/>
          <w:tab w:val="left" w:pos="2342"/>
        </w:tabs>
        <w:spacing w:line="288" w:lineRule="exact"/>
      </w:pPr>
      <w:r w:rsidRPr="00DB1A21">
        <w:t xml:space="preserve"> </w:t>
      </w:r>
      <w:r w:rsidRPr="00DB1A21">
        <w:tab/>
        <w:t xml:space="preserve">   A) 0</w:t>
      </w:r>
      <w:r w:rsidRPr="00DB1A21">
        <w:tab/>
      </w:r>
      <w:r w:rsidRPr="00DB1A21">
        <w:tab/>
        <w:t xml:space="preserve">B) </w:t>
      </w:r>
      <w:r>
        <w:t>16</w:t>
      </w:r>
      <w:r w:rsidRPr="00DB1A21">
        <w:tab/>
      </w:r>
      <w:r w:rsidRPr="00DB1A21">
        <w:tab/>
      </w:r>
      <w:r w:rsidRPr="00DB1A21">
        <w:tab/>
        <w:t xml:space="preserve">C) </w:t>
      </w:r>
      <w:r>
        <w:t>24</w:t>
      </w:r>
      <w:r>
        <w:tab/>
      </w:r>
      <w:r>
        <w:tab/>
      </w:r>
      <w:r>
        <w:tab/>
        <w:t>D) 56</w:t>
      </w:r>
    </w:p>
    <w:p w:rsidR="00FB5FCC" w:rsidRDefault="00FB5FCC" w:rsidP="00DB1A21">
      <w:pPr>
        <w:shd w:val="clear" w:color="auto" w:fill="FFFFFF"/>
        <w:tabs>
          <w:tab w:val="left" w:pos="288"/>
          <w:tab w:val="left" w:pos="2342"/>
        </w:tabs>
        <w:spacing w:line="288" w:lineRule="exact"/>
      </w:pPr>
    </w:p>
    <w:p w:rsidR="00FB5FCC" w:rsidRPr="00DB1A21" w:rsidRDefault="00FB5FCC" w:rsidP="00DB1A21">
      <w:pPr>
        <w:shd w:val="clear" w:color="auto" w:fill="FFFFFF"/>
        <w:tabs>
          <w:tab w:val="left" w:pos="288"/>
          <w:tab w:val="left" w:pos="2342"/>
        </w:tabs>
        <w:spacing w:line="288" w:lineRule="exact"/>
      </w:pPr>
    </w:p>
    <w:p w:rsidR="00FB5FCC" w:rsidRPr="00DB1A21" w:rsidRDefault="00FB5FCC" w:rsidP="00251946">
      <w:pPr>
        <w:tabs>
          <w:tab w:val="left" w:pos="1050"/>
          <w:tab w:val="left" w:pos="5970"/>
        </w:tabs>
      </w:pPr>
      <w:r>
        <w:rPr>
          <w:b/>
        </w:rPr>
        <w:t>15</w:t>
      </w:r>
      <w:r w:rsidRPr="00790D02">
        <w:rPr>
          <w:b/>
        </w:rPr>
        <w:t>.)</w:t>
      </w:r>
      <w:r>
        <w:t xml:space="preserve">   Bir çıkarma işleminde eksilen, çıkan ve farkın toplamı 35</w:t>
      </w:r>
      <w:r w:rsidRPr="00DB1A21">
        <w:t>0’dir.Buna göre eksilen sayı kaçtır?</w:t>
      </w:r>
    </w:p>
    <w:p w:rsidR="00FB5FCC" w:rsidRDefault="00FB5FCC" w:rsidP="00251946">
      <w:pPr>
        <w:tabs>
          <w:tab w:val="left" w:pos="2325"/>
        </w:tabs>
      </w:pPr>
      <w:r w:rsidRPr="00DB1A21">
        <w:t xml:space="preserve">   </w:t>
      </w:r>
    </w:p>
    <w:p w:rsidR="00FB5FCC" w:rsidRPr="00DB1A21" w:rsidRDefault="00FB5FCC" w:rsidP="00251946">
      <w:pPr>
        <w:pStyle w:val="ListParagraph"/>
        <w:numPr>
          <w:ilvl w:val="0"/>
          <w:numId w:val="20"/>
        </w:numPr>
        <w:tabs>
          <w:tab w:val="left" w:pos="2325"/>
        </w:tabs>
      </w:pPr>
      <w:r>
        <w:t>2</w:t>
      </w:r>
      <w:r w:rsidRPr="00DB1A21">
        <w:t xml:space="preserve">00        </w:t>
      </w:r>
      <w:r>
        <w:tab/>
        <w:t xml:space="preserve">  B)175</w:t>
      </w:r>
      <w:r w:rsidRPr="00DB1A21">
        <w:t xml:space="preserve">      </w:t>
      </w:r>
      <w:r w:rsidRPr="00DB1A21">
        <w:tab/>
        <w:t xml:space="preserve"> </w:t>
      </w:r>
      <w:r>
        <w:tab/>
      </w:r>
      <w:r w:rsidRPr="00DB1A21">
        <w:t>C)</w:t>
      </w:r>
      <w:r>
        <w:t xml:space="preserve"> 150</w:t>
      </w:r>
      <w:r w:rsidRPr="00DB1A21">
        <w:t xml:space="preserve">          </w:t>
      </w:r>
      <w:r>
        <w:tab/>
      </w:r>
      <w:r>
        <w:tab/>
        <w:t>D)10</w:t>
      </w:r>
      <w:r w:rsidRPr="00DB1A21">
        <w:t>0</w:t>
      </w:r>
    </w:p>
    <w:p w:rsidR="00FB5FCC" w:rsidRDefault="00FB5FCC" w:rsidP="00251946">
      <w:pPr>
        <w:tabs>
          <w:tab w:val="left" w:pos="1050"/>
          <w:tab w:val="left" w:pos="2340"/>
        </w:tabs>
      </w:pPr>
    </w:p>
    <w:p w:rsidR="00FB5FCC" w:rsidRPr="00DB1A21" w:rsidRDefault="00FB5FCC" w:rsidP="00251946">
      <w:pPr>
        <w:tabs>
          <w:tab w:val="left" w:pos="1050"/>
          <w:tab w:val="left" w:pos="2340"/>
        </w:tabs>
      </w:pPr>
    </w:p>
    <w:p w:rsidR="00FB5FCC" w:rsidRDefault="00FB5FCC" w:rsidP="00DB1A21">
      <w:pPr>
        <w:shd w:val="clear" w:color="auto" w:fill="FFFFFF"/>
        <w:tabs>
          <w:tab w:val="left" w:pos="288"/>
          <w:tab w:val="left" w:pos="2342"/>
        </w:tabs>
        <w:spacing w:line="288" w:lineRule="exact"/>
      </w:pPr>
    </w:p>
    <w:p w:rsidR="00FB5FCC" w:rsidRPr="00DB1A21" w:rsidRDefault="00FB5FCC" w:rsidP="0024695E">
      <w:pPr>
        <w:ind w:right="486"/>
        <w:jc w:val="both"/>
        <w:rPr>
          <w:color w:val="333333"/>
        </w:rPr>
      </w:pPr>
    </w:p>
    <w:p w:rsidR="00FB5FCC" w:rsidRPr="00DB1A21" w:rsidRDefault="00FB5FCC" w:rsidP="0024695E">
      <w:pPr>
        <w:pBdr>
          <w:left w:val="single" w:sz="4" w:space="0" w:color="auto"/>
        </w:pBdr>
        <w:ind w:left="-360"/>
        <w:rPr>
          <w:color w:val="333333"/>
        </w:rPr>
      </w:pPr>
      <w:r w:rsidRPr="00DB1A21">
        <w:rPr>
          <w:b/>
          <w:color w:val="333333"/>
        </w:rPr>
        <w:t xml:space="preserve">      </w:t>
      </w:r>
      <w:r>
        <w:rPr>
          <w:b/>
          <w:color w:val="333333"/>
        </w:rPr>
        <w:t>16</w:t>
      </w:r>
      <w:r w:rsidRPr="00DB1A21">
        <w:rPr>
          <w:b/>
          <w:color w:val="333333"/>
        </w:rPr>
        <w:t>.)</w:t>
      </w:r>
      <w:r w:rsidRPr="00DB1A21">
        <w:rPr>
          <w:color w:val="333333"/>
        </w:rPr>
        <w:t xml:space="preserve">  Aşağıda boş bırakılan yerleri tamamlayınız? </w:t>
      </w:r>
    </w:p>
    <w:p w:rsidR="00FB5FCC" w:rsidRPr="00DB1A21" w:rsidRDefault="00FB5FCC" w:rsidP="0024695E">
      <w:pPr>
        <w:ind w:right="-264"/>
        <w:rPr>
          <w:color w:val="333333"/>
        </w:rPr>
      </w:pPr>
      <w:r w:rsidRPr="00DB1A21">
        <w:rPr>
          <w:color w:val="333333"/>
        </w:rPr>
        <w:t xml:space="preserve">    </w:t>
      </w:r>
    </w:p>
    <w:p w:rsidR="00FB5FCC" w:rsidRPr="00DB1A21" w:rsidRDefault="00FB5FCC" w:rsidP="0024695E">
      <w:pPr>
        <w:ind w:right="-264"/>
        <w:rPr>
          <w:color w:val="333333"/>
        </w:rPr>
      </w:pPr>
      <w:r w:rsidRPr="00DB1A21">
        <w:rPr>
          <w:color w:val="333333"/>
        </w:rPr>
        <w:t xml:space="preserve">    4 saat 20 dakika  ………..………. dakikadır.</w:t>
      </w:r>
    </w:p>
    <w:p w:rsidR="00FB5FCC" w:rsidRPr="00DB1A21" w:rsidRDefault="00FB5FCC" w:rsidP="0024695E">
      <w:pPr>
        <w:shd w:val="clear" w:color="auto" w:fill="FFFFFF"/>
        <w:tabs>
          <w:tab w:val="left" w:pos="288"/>
          <w:tab w:val="left" w:pos="2342"/>
        </w:tabs>
        <w:spacing w:line="288" w:lineRule="exact"/>
      </w:pPr>
      <w:r w:rsidRPr="00DB1A21">
        <w:rPr>
          <w:color w:val="333333"/>
        </w:rPr>
        <w:t xml:space="preserve">    130 saniye…………dakika……..…. saniyedir</w:t>
      </w:r>
    </w:p>
    <w:p w:rsidR="00FB5FCC" w:rsidRDefault="00FB5FCC" w:rsidP="00DB1A21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 </w:t>
      </w:r>
    </w:p>
    <w:p w:rsidR="00FB5FCC" w:rsidRDefault="00FB5FCC" w:rsidP="00DB1A21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FB5FCC" w:rsidRPr="00DB1A21" w:rsidRDefault="00FB5FCC" w:rsidP="00DB1A21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FB5FCC" w:rsidRPr="00DB1A21" w:rsidRDefault="00FB5FCC" w:rsidP="00790D02">
      <w:r w:rsidRPr="00DB1A21">
        <w:rPr>
          <w:b/>
        </w:rPr>
        <w:t>1</w:t>
      </w:r>
      <w:r>
        <w:rPr>
          <w:b/>
        </w:rPr>
        <w:t>7</w:t>
      </w:r>
      <w:r w:rsidRPr="00DB1A21">
        <w:rPr>
          <w:b/>
        </w:rPr>
        <w:t>.)</w:t>
      </w:r>
      <w:r w:rsidRPr="00DB1A21">
        <w:t xml:space="preserve">   Aşağıdaki işlemleri yapınız.</w:t>
      </w:r>
      <w:r>
        <w:t>( 10</w:t>
      </w:r>
      <w:r w:rsidRPr="00DB1A21">
        <w:t xml:space="preserve"> Puan)</w:t>
      </w:r>
    </w:p>
    <w:p w:rsidR="00FB5FCC" w:rsidRPr="00DB1A21" w:rsidRDefault="00FB5FCC" w:rsidP="00790D02">
      <w:r w:rsidRPr="00DB1A21">
        <w:tab/>
      </w:r>
    </w:p>
    <w:p w:rsidR="00FB5FCC" w:rsidRPr="00DB1A21" w:rsidRDefault="00FB5FCC" w:rsidP="0024695E">
      <w:pPr>
        <w:ind w:left="708" w:hanging="708"/>
      </w:pPr>
      <w:r>
        <w:rPr>
          <w:noProof/>
        </w:rPr>
        <w:pict>
          <v:group id="_x0000_s1032" style="position:absolute;left:0;text-align:left;margin-left:418.9pt;margin-top:-.15pt;width:30pt;height:32.6pt;z-index:251659264" coordorigin="9807,2849" coordsize="600,652">
            <v:line id="_x0000_s1033" style="position:absolute" from="9807,2849" to="9807,3501"/>
            <v:line id="_x0000_s1034" style="position:absolute" from="9807,3175" to="10407,3175"/>
          </v:group>
        </w:pict>
      </w:r>
      <w:r>
        <w:t xml:space="preserve">         </w:t>
      </w:r>
      <w:r w:rsidRPr="00DB1A21">
        <w:t>7 0 5 8 3</w:t>
      </w:r>
      <w:r w:rsidRPr="00DB1A21">
        <w:tab/>
      </w:r>
      <w:r w:rsidRPr="00DB1A21">
        <w:tab/>
        <w:t xml:space="preserve"> </w:t>
      </w:r>
      <w:r>
        <w:t xml:space="preserve">             </w:t>
      </w:r>
      <w:r w:rsidRPr="00DB1A21">
        <w:t>5 0 8 2 1 4</w:t>
      </w:r>
      <w:r w:rsidRPr="00DB1A21">
        <w:tab/>
      </w:r>
      <w:r w:rsidRPr="00DB1A21">
        <w:tab/>
      </w:r>
      <w:r w:rsidRPr="00DB1A21">
        <w:tab/>
        <w:t xml:space="preserve">    8 5 7</w:t>
      </w:r>
      <w:r w:rsidRPr="00DB1A21">
        <w:tab/>
      </w:r>
      <w:r w:rsidRPr="00DB1A21">
        <w:tab/>
        <w:t xml:space="preserve">8 2 5   4  </w:t>
      </w:r>
      <w:r w:rsidRPr="00DB1A21">
        <w:tab/>
        <w:t xml:space="preserve">   </w:t>
      </w:r>
      <w:r>
        <w:t xml:space="preserve">                      </w:t>
      </w:r>
      <w:r w:rsidRPr="00DB1A21">
        <w:t xml:space="preserve">8 0 6 9                   _    </w:t>
      </w:r>
      <w:r>
        <w:t xml:space="preserve">     </w:t>
      </w:r>
      <w:r w:rsidRPr="00DB1A21">
        <w:t>7 6 5 3 7</w:t>
      </w:r>
      <w:r w:rsidRPr="00DB1A21">
        <w:tab/>
        <w:t xml:space="preserve">                      x       6 8</w:t>
      </w:r>
    </w:p>
    <w:p w:rsidR="00FB5FCC" w:rsidRPr="00DB1A21" w:rsidRDefault="00FB5FCC" w:rsidP="00790D02">
      <w:r>
        <w:rPr>
          <w:noProof/>
        </w:rPr>
        <w:pict>
          <v:line id="_x0000_s1035" style="position:absolute;z-index:251662336" from="270pt,4.1pt" to="342pt,4.1pt"/>
        </w:pict>
      </w:r>
      <w:r>
        <w:rPr>
          <w:noProof/>
        </w:rPr>
        <w:pict>
          <v:line id="_x0000_s1036" style="position:absolute;z-index:251661312" from="132pt,4.1pt" to="222pt,4.1pt"/>
        </w:pict>
      </w:r>
      <w:r w:rsidRPr="00DB1A21">
        <w:t xml:space="preserve">        </w:t>
      </w:r>
      <w:r>
        <w:t xml:space="preserve"> </w:t>
      </w:r>
      <w:r w:rsidRPr="00DB1A21">
        <w:t>6 3 8 5 0</w:t>
      </w:r>
    </w:p>
    <w:p w:rsidR="00FB5FCC" w:rsidRPr="00DB1A21" w:rsidRDefault="00FB5FCC" w:rsidP="00790D02">
      <w:r>
        <w:t xml:space="preserve">  +</w:t>
      </w:r>
      <w:r>
        <w:tab/>
        <w:t xml:space="preserve">   </w:t>
      </w:r>
      <w:r w:rsidRPr="00DB1A21">
        <w:t>9 8 7</w:t>
      </w:r>
    </w:p>
    <w:p w:rsidR="00FB5FCC" w:rsidRPr="00DB1A21" w:rsidRDefault="00FB5FCC" w:rsidP="00790D02">
      <w:pPr>
        <w:jc w:val="center"/>
      </w:pPr>
      <w:r>
        <w:rPr>
          <w:noProof/>
        </w:rPr>
        <w:pict>
          <v:line id="_x0000_s1037" style="position:absolute;left:0;text-align:left;z-index:251660288" from="6pt,4.5pt" to="102pt,4.5pt"/>
        </w:pict>
      </w:r>
    </w:p>
    <w:p w:rsidR="00FB5FCC" w:rsidRDefault="00FB5FCC" w:rsidP="00790D02">
      <w:pPr>
        <w:jc w:val="center"/>
      </w:pPr>
    </w:p>
    <w:p w:rsidR="00FB5FCC" w:rsidRPr="00DB1A21" w:rsidRDefault="00FB5FCC" w:rsidP="00790D02">
      <w:pPr>
        <w:ind w:right="-804"/>
        <w:rPr>
          <w:color w:val="333333"/>
        </w:rPr>
      </w:pPr>
    </w:p>
    <w:p w:rsidR="00FB5FCC" w:rsidRPr="00DB1A21" w:rsidRDefault="00FB5FCC" w:rsidP="00790D02">
      <w:pPr>
        <w:rPr>
          <w:color w:val="333333"/>
        </w:rPr>
      </w:pPr>
    </w:p>
    <w:p w:rsidR="00FB5FCC" w:rsidRPr="0024695E" w:rsidRDefault="00FB5FCC" w:rsidP="00790D02">
      <w:pPr>
        <w:ind w:left="360" w:hanging="360"/>
      </w:pPr>
      <w:r w:rsidRPr="00DB1A21">
        <w:rPr>
          <w:color w:val="000000"/>
        </w:rPr>
        <w:t xml:space="preserve"> </w:t>
      </w:r>
      <w:r>
        <w:rPr>
          <w:b/>
          <w:sz w:val="26"/>
          <w:szCs w:val="26"/>
        </w:rPr>
        <w:t>18</w:t>
      </w:r>
      <w:r w:rsidRPr="00790D02">
        <w:rPr>
          <w:b/>
          <w:sz w:val="26"/>
          <w:szCs w:val="26"/>
        </w:rPr>
        <w:t>.)</w:t>
      </w:r>
      <w:r>
        <w:rPr>
          <w:b/>
          <w:sz w:val="26"/>
          <w:szCs w:val="26"/>
        </w:rPr>
        <w:t xml:space="preserve"> </w:t>
      </w:r>
      <w:r w:rsidRPr="0024695E">
        <w:rPr>
          <w:sz w:val="26"/>
          <w:szCs w:val="26"/>
        </w:rPr>
        <w:t>Aşağıda verilen ölçü birimlerini istenilen birim cinsinden yazınız.</w:t>
      </w:r>
      <w:r>
        <w:rPr>
          <w:sz w:val="26"/>
          <w:szCs w:val="26"/>
        </w:rPr>
        <w:t xml:space="preserve"> (10 Puan)</w:t>
      </w:r>
    </w:p>
    <w:p w:rsidR="00FB5FCC" w:rsidRPr="0024695E" w:rsidRDefault="00FB5FCC" w:rsidP="00790D02">
      <w:pPr>
        <w:ind w:left="360" w:hanging="360"/>
      </w:pPr>
    </w:p>
    <w:p w:rsidR="00FB5FCC" w:rsidRDefault="00FB5FCC" w:rsidP="00790D02">
      <w:pPr>
        <w:ind w:left="360" w:hanging="360"/>
      </w:pPr>
      <w:r>
        <w:t xml:space="preserve">           </w:t>
      </w:r>
      <w:smartTag w:uri="urn:schemas-microsoft-com:office:smarttags" w:element="metricconverter">
        <w:smartTagPr>
          <w:attr w:name="ProductID" w:val="5 L"/>
        </w:smartTagPr>
        <w:r>
          <w:t>5 L</w:t>
        </w:r>
      </w:smartTag>
      <w:r>
        <w:t xml:space="preserve"> </w:t>
      </w:r>
      <w:r w:rsidRPr="00850CA8">
        <w:t xml:space="preserve"> =…………………...…</w:t>
      </w:r>
      <w:r>
        <w:t>mL</w:t>
      </w:r>
      <w:r w:rsidRPr="00850CA8">
        <w:t xml:space="preserve">    </w:t>
      </w:r>
      <w:r>
        <w:t xml:space="preserve">                    23t =………………….kg</w:t>
      </w:r>
    </w:p>
    <w:p w:rsidR="00FB5FCC" w:rsidRDefault="00FB5FCC" w:rsidP="00790D02">
      <w:pPr>
        <w:ind w:left="360" w:hanging="360"/>
      </w:pPr>
      <w:r w:rsidRPr="00850CA8">
        <w:t xml:space="preserve">         </w:t>
      </w:r>
    </w:p>
    <w:p w:rsidR="00FB5FCC" w:rsidRDefault="00FB5FCC" w:rsidP="00790D02">
      <w:pPr>
        <w:ind w:left="360" w:hanging="360"/>
      </w:pPr>
      <w:r>
        <w:t xml:space="preserve"> 3</w:t>
      </w:r>
      <w:r w:rsidRPr="00850CA8">
        <w:t xml:space="preserve"> 765 </w:t>
      </w:r>
      <w:r>
        <w:t>mL</w:t>
      </w:r>
      <w:r w:rsidRPr="00850CA8">
        <w:t xml:space="preserve"> </w:t>
      </w:r>
      <w:r>
        <w:t xml:space="preserve"> </w:t>
      </w:r>
      <w:r w:rsidRPr="00850CA8">
        <w:t>=…………</w:t>
      </w:r>
      <w:r>
        <w:t>L</w:t>
      </w:r>
      <w:r w:rsidRPr="00850CA8">
        <w:t xml:space="preserve">……...…... </w:t>
      </w:r>
      <w:r>
        <w:t>mL</w:t>
      </w:r>
      <w:r w:rsidRPr="00850CA8">
        <w:t xml:space="preserve">  </w:t>
      </w:r>
      <w:r>
        <w:t xml:space="preserve">             3765kg=……..kg………g</w:t>
      </w:r>
    </w:p>
    <w:p w:rsidR="00FB5FCC" w:rsidRDefault="00FB5FCC" w:rsidP="00790D02">
      <w:pPr>
        <w:ind w:left="360" w:hanging="360"/>
      </w:pPr>
    </w:p>
    <w:p w:rsidR="00FB5FCC" w:rsidRDefault="00FB5FCC" w:rsidP="00790D02">
      <w:pPr>
        <w:ind w:left="360" w:hanging="360"/>
      </w:pPr>
      <w:smartTag w:uri="urn:schemas-microsoft-com:office:smarttags" w:element="metricconverter">
        <w:smartTagPr>
          <w:attr w:name="ProductID" w:val="2 L"/>
        </w:smartTagPr>
        <w:r>
          <w:t>2 L</w:t>
        </w:r>
      </w:smartTag>
      <w:r>
        <w:t xml:space="preserve"> 6</w:t>
      </w:r>
      <w:r w:rsidRPr="00850CA8">
        <w:t xml:space="preserve">50 </w:t>
      </w:r>
      <w:r>
        <w:t>mL</w:t>
      </w:r>
      <w:r w:rsidRPr="00850CA8">
        <w:t xml:space="preserve">=………..…………….. </w:t>
      </w:r>
      <w:r>
        <w:t>mL</w:t>
      </w:r>
      <w:r w:rsidRPr="00850CA8">
        <w:t xml:space="preserve">       </w:t>
      </w:r>
      <w:r>
        <w:t xml:space="preserve">    30 000mg=…….g</w:t>
      </w:r>
    </w:p>
    <w:p w:rsidR="00FB5FCC" w:rsidRDefault="00FB5FCC" w:rsidP="00790D02">
      <w:pPr>
        <w:ind w:left="360" w:hanging="360"/>
      </w:pPr>
    </w:p>
    <w:p w:rsidR="00FB5FCC" w:rsidRDefault="00FB5FCC" w:rsidP="00790D02">
      <w:pPr>
        <w:ind w:left="360" w:hanging="360"/>
      </w:pPr>
      <w:r>
        <w:t>12</w:t>
      </w:r>
      <w:r w:rsidRPr="00850CA8">
        <w:t xml:space="preserve"> 250 </w:t>
      </w:r>
      <w:r>
        <w:t>mL</w:t>
      </w:r>
      <w:r w:rsidRPr="00850CA8">
        <w:t xml:space="preserve"> =……..</w:t>
      </w:r>
      <w:r>
        <w:t>....L</w:t>
      </w:r>
      <w:r w:rsidRPr="00850CA8">
        <w:t xml:space="preserve">………...…. </w:t>
      </w:r>
      <w:r>
        <w:t>mL               4000g=……….g</w:t>
      </w:r>
    </w:p>
    <w:p w:rsidR="00FB5FCC" w:rsidRDefault="00FB5FCC" w:rsidP="00790D02">
      <w:pPr>
        <w:ind w:left="360" w:hanging="360"/>
      </w:pPr>
    </w:p>
    <w:p w:rsidR="00FB5FCC" w:rsidRPr="00850CA8" w:rsidRDefault="00FB5FCC" w:rsidP="00790D02">
      <w:pPr>
        <w:ind w:left="360" w:hanging="360"/>
      </w:pPr>
      <w:smartTag w:uri="urn:schemas-microsoft-com:office:smarttags" w:element="metricconverter">
        <w:smartTagPr>
          <w:attr w:name="ProductID" w:val="3 L"/>
        </w:smartTagPr>
        <w:r>
          <w:t>3 L</w:t>
        </w:r>
      </w:smartTag>
      <w:r w:rsidRPr="00850CA8">
        <w:t xml:space="preserve"> 45 </w:t>
      </w:r>
      <w:r>
        <w:t>mL</w:t>
      </w:r>
      <w:r w:rsidRPr="00850CA8">
        <w:t xml:space="preserve"> =………………………. </w:t>
      </w:r>
      <w:r>
        <w:t>mL             87 643kg=………t………kg</w:t>
      </w:r>
    </w:p>
    <w:p w:rsidR="00FB5FCC" w:rsidRDefault="00FB5FCC" w:rsidP="00790D02">
      <w:pPr>
        <w:ind w:left="360" w:hanging="360"/>
      </w:pPr>
      <w:r w:rsidRPr="00850CA8">
        <w:t xml:space="preserve">    </w:t>
      </w:r>
    </w:p>
    <w:p w:rsidR="00FB5FCC" w:rsidRDefault="00FB5FCC" w:rsidP="00790D02">
      <w:pPr>
        <w:ind w:left="360" w:hanging="360"/>
      </w:pPr>
      <w:r w:rsidRPr="00850CA8"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B5FCC" w:rsidRDefault="00FB5FCC" w:rsidP="00790D02">
      <w:pPr>
        <w:ind w:left="360" w:hanging="360"/>
      </w:pPr>
      <w:r>
        <w:tab/>
      </w:r>
      <w:r>
        <w:tab/>
      </w:r>
    </w:p>
    <w:p w:rsidR="00FB5FCC" w:rsidRPr="00251946" w:rsidRDefault="00FB5FCC" w:rsidP="00251946">
      <w:pPr>
        <w:ind w:left="5664" w:firstLine="708"/>
        <w:rPr>
          <w:b/>
        </w:rPr>
      </w:pPr>
      <w:r w:rsidRPr="00850CA8">
        <w:t xml:space="preserve"> </w:t>
      </w:r>
      <w:r w:rsidRPr="00251946">
        <w:rPr>
          <w:b/>
        </w:rPr>
        <w:t>Yahya OCAK</w:t>
      </w:r>
    </w:p>
    <w:p w:rsidR="00FB5FCC" w:rsidRPr="00762F56" w:rsidRDefault="00FB5FCC" w:rsidP="00E118BF">
      <w:pPr>
        <w:rPr>
          <w:color w:val="333333"/>
        </w:rPr>
      </w:pPr>
      <w:r w:rsidRPr="00251946">
        <w:rPr>
          <w:b/>
        </w:rPr>
        <w:t xml:space="preserve">                                                                                                        4-C sınıf Öğretme</w:t>
      </w:r>
      <w:r>
        <w:rPr>
          <w:b/>
        </w:rPr>
        <w:t>ni</w:t>
      </w:r>
    </w:p>
    <w:p w:rsidR="00FB5FCC" w:rsidRDefault="00FB5FCC" w:rsidP="002F085C">
      <w:pPr>
        <w:ind w:left="4956" w:firstLine="708"/>
        <w:rPr>
          <w:b/>
        </w:rPr>
      </w:pPr>
      <w:r>
        <w:rPr>
          <w:b/>
        </w:rPr>
        <w:t xml:space="preserve">            </w:t>
      </w:r>
      <w:hyperlink r:id="rId10" w:history="1">
        <w:r>
          <w:rPr>
            <w:rStyle w:val="Hyperlink"/>
            <w:b/>
          </w:rPr>
          <w:t>www.sorubak.com</w:t>
        </w:r>
      </w:hyperlink>
      <w:r>
        <w:rPr>
          <w:b/>
        </w:rPr>
        <w:t xml:space="preserve"> </w:t>
      </w:r>
    </w:p>
    <w:p w:rsidR="00FB5FCC" w:rsidRPr="00DB1A21" w:rsidRDefault="00FB5FCC" w:rsidP="002F085C">
      <w:pPr>
        <w:jc w:val="center"/>
      </w:pPr>
    </w:p>
    <w:sectPr w:rsidR="00FB5FCC" w:rsidRPr="00DB1A21" w:rsidSect="0024695E">
      <w:pgSz w:w="11906" w:h="16838"/>
      <w:pgMar w:top="567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pt;height:9pt;visibility:visible" o:bullet="t">
        <v:imagedata r:id="rId1" o:title=""/>
      </v:shape>
    </w:pict>
  </w:numPicBullet>
  <w:abstractNum w:abstractNumId="0">
    <w:nsid w:val="075040B6"/>
    <w:multiLevelType w:val="hybridMultilevel"/>
    <w:tmpl w:val="5E4ABD3C"/>
    <w:lvl w:ilvl="0" w:tplc="0B4A6A6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6B4C5E"/>
    <w:multiLevelType w:val="hybridMultilevel"/>
    <w:tmpl w:val="A524E83A"/>
    <w:lvl w:ilvl="0" w:tplc="29F4F45A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455C7F"/>
    <w:multiLevelType w:val="hybridMultilevel"/>
    <w:tmpl w:val="79400BDC"/>
    <w:lvl w:ilvl="0" w:tplc="F84E7B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4DE3573"/>
    <w:multiLevelType w:val="hybridMultilevel"/>
    <w:tmpl w:val="378EC9C0"/>
    <w:lvl w:ilvl="0" w:tplc="349A3FF2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9F20292C">
      <w:start w:val="1"/>
      <w:numFmt w:val="upperLetter"/>
      <w:lvlText w:val="%2)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2" w:tplc="6982F950">
      <w:start w:val="4"/>
      <w:numFmt w:val="decimal"/>
      <w:lvlText w:val="%3.)"/>
      <w:lvlJc w:val="left"/>
      <w:pPr>
        <w:ind w:left="198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67369E5"/>
    <w:multiLevelType w:val="hybridMultilevel"/>
    <w:tmpl w:val="831E7972"/>
    <w:lvl w:ilvl="0" w:tplc="C8FC26F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9E87FBD"/>
    <w:multiLevelType w:val="hybridMultilevel"/>
    <w:tmpl w:val="34D2A4CA"/>
    <w:lvl w:ilvl="0" w:tplc="457AB4D8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>
    <w:nsid w:val="1C5A5817"/>
    <w:multiLevelType w:val="hybridMultilevel"/>
    <w:tmpl w:val="51C677EA"/>
    <w:lvl w:ilvl="0" w:tplc="B0588AF2">
      <w:start w:val="1"/>
      <w:numFmt w:val="bullet"/>
      <w:lvlText w:val=""/>
      <w:lvlPicBulletId w:val="0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DDD60B44" w:tentative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B0788840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 w:tplc="92D46496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4C084F4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5" w:tplc="752E0322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6" w:tplc="8F706544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5296DC4A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8" w:tplc="7E2039BA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</w:abstractNum>
  <w:abstractNum w:abstractNumId="7">
    <w:nsid w:val="20DC58BD"/>
    <w:multiLevelType w:val="hybridMultilevel"/>
    <w:tmpl w:val="CE24C6D8"/>
    <w:lvl w:ilvl="0" w:tplc="5E02F4B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24201423"/>
    <w:multiLevelType w:val="hybridMultilevel"/>
    <w:tmpl w:val="6A501F72"/>
    <w:lvl w:ilvl="0" w:tplc="8110DB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E3019A1"/>
    <w:multiLevelType w:val="hybridMultilevel"/>
    <w:tmpl w:val="BB0EA64C"/>
    <w:lvl w:ilvl="0" w:tplc="40C06272">
      <w:start w:val="1"/>
      <w:numFmt w:val="lowerLetter"/>
      <w:lvlText w:val="%1."/>
      <w:lvlJc w:val="left"/>
      <w:pPr>
        <w:ind w:left="927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>
    <w:nsid w:val="38E73887"/>
    <w:multiLevelType w:val="hybridMultilevel"/>
    <w:tmpl w:val="EEACD958"/>
    <w:lvl w:ilvl="0" w:tplc="EF0A12B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9AA7458"/>
    <w:multiLevelType w:val="hybridMultilevel"/>
    <w:tmpl w:val="1B141058"/>
    <w:lvl w:ilvl="0" w:tplc="8F4028FE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7B52A0C"/>
    <w:multiLevelType w:val="hybridMultilevel"/>
    <w:tmpl w:val="9E42B076"/>
    <w:lvl w:ilvl="0" w:tplc="B63CC76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4D7681"/>
    <w:multiLevelType w:val="hybridMultilevel"/>
    <w:tmpl w:val="BC6AD228"/>
    <w:lvl w:ilvl="0" w:tplc="B7F26CAE">
      <w:start w:val="1"/>
      <w:numFmt w:val="decimal"/>
      <w:lvlText w:val="%1.)"/>
      <w:lvlJc w:val="left"/>
      <w:pPr>
        <w:ind w:left="704" w:hanging="4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>
    <w:nsid w:val="5D391BB0"/>
    <w:multiLevelType w:val="hybridMultilevel"/>
    <w:tmpl w:val="34D2A4CA"/>
    <w:lvl w:ilvl="0" w:tplc="457AB4D8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5">
    <w:nsid w:val="6A394857"/>
    <w:multiLevelType w:val="hybridMultilevel"/>
    <w:tmpl w:val="0E147232"/>
    <w:lvl w:ilvl="0" w:tplc="E6B42C40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A631E4E"/>
    <w:multiLevelType w:val="hybridMultilevel"/>
    <w:tmpl w:val="BE0C5198"/>
    <w:lvl w:ilvl="0" w:tplc="B3B84F6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0D153EB"/>
    <w:multiLevelType w:val="hybridMultilevel"/>
    <w:tmpl w:val="45CCFD3E"/>
    <w:lvl w:ilvl="0" w:tplc="D29AFE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95F7D30"/>
    <w:multiLevelType w:val="hybridMultilevel"/>
    <w:tmpl w:val="4AAE6946"/>
    <w:lvl w:ilvl="0" w:tplc="7368EE3E">
      <w:start w:val="3"/>
      <w:numFmt w:val="decimal"/>
      <w:lvlText w:val="%1.)"/>
      <w:lvlJc w:val="left"/>
      <w:pPr>
        <w:ind w:left="720" w:hanging="360"/>
      </w:pPr>
      <w:rPr>
        <w:rFonts w:cs="Times New Roman"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B291E75"/>
    <w:multiLevelType w:val="hybridMultilevel"/>
    <w:tmpl w:val="77822CE0"/>
    <w:lvl w:ilvl="0" w:tplc="00480FE8">
      <w:start w:val="1"/>
      <w:numFmt w:val="upperLetter"/>
      <w:lvlText w:val="%1)"/>
      <w:lvlJc w:val="left"/>
      <w:pPr>
        <w:ind w:left="4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20">
    <w:nsid w:val="7FC33D76"/>
    <w:multiLevelType w:val="hybridMultilevel"/>
    <w:tmpl w:val="3CEA32D6"/>
    <w:lvl w:ilvl="0" w:tplc="1BBED0A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13"/>
  </w:num>
  <w:num w:numId="5">
    <w:abstractNumId w:val="11"/>
  </w:num>
  <w:num w:numId="6">
    <w:abstractNumId w:val="12"/>
  </w:num>
  <w:num w:numId="7">
    <w:abstractNumId w:val="15"/>
  </w:num>
  <w:num w:numId="8">
    <w:abstractNumId w:val="17"/>
  </w:num>
  <w:num w:numId="9">
    <w:abstractNumId w:val="1"/>
  </w:num>
  <w:num w:numId="10">
    <w:abstractNumId w:val="18"/>
  </w:num>
  <w:num w:numId="11">
    <w:abstractNumId w:val="7"/>
  </w:num>
  <w:num w:numId="12">
    <w:abstractNumId w:val="10"/>
  </w:num>
  <w:num w:numId="13">
    <w:abstractNumId w:val="2"/>
  </w:num>
  <w:num w:numId="14">
    <w:abstractNumId w:val="16"/>
  </w:num>
  <w:num w:numId="15">
    <w:abstractNumId w:val="5"/>
  </w:num>
  <w:num w:numId="16">
    <w:abstractNumId w:val="14"/>
  </w:num>
  <w:num w:numId="17">
    <w:abstractNumId w:val="8"/>
  </w:num>
  <w:num w:numId="18">
    <w:abstractNumId w:val="4"/>
  </w:num>
  <w:num w:numId="19">
    <w:abstractNumId w:val="20"/>
  </w:num>
  <w:num w:numId="20">
    <w:abstractNumId w:val="19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732A"/>
    <w:rsid w:val="00037A0F"/>
    <w:rsid w:val="00132672"/>
    <w:rsid w:val="00175D39"/>
    <w:rsid w:val="0017773C"/>
    <w:rsid w:val="001A4400"/>
    <w:rsid w:val="00212298"/>
    <w:rsid w:val="0024695E"/>
    <w:rsid w:val="00251946"/>
    <w:rsid w:val="002607D9"/>
    <w:rsid w:val="002D5090"/>
    <w:rsid w:val="002F085C"/>
    <w:rsid w:val="00370EDE"/>
    <w:rsid w:val="003711E6"/>
    <w:rsid w:val="003F72DF"/>
    <w:rsid w:val="00442D26"/>
    <w:rsid w:val="004F7751"/>
    <w:rsid w:val="005616C5"/>
    <w:rsid w:val="00591BE0"/>
    <w:rsid w:val="0059453E"/>
    <w:rsid w:val="00604FA8"/>
    <w:rsid w:val="00613105"/>
    <w:rsid w:val="00631D1F"/>
    <w:rsid w:val="00762F56"/>
    <w:rsid w:val="00790D02"/>
    <w:rsid w:val="007C45FC"/>
    <w:rsid w:val="007E193F"/>
    <w:rsid w:val="00850CA8"/>
    <w:rsid w:val="008610D7"/>
    <w:rsid w:val="0087607A"/>
    <w:rsid w:val="00896E36"/>
    <w:rsid w:val="008A0927"/>
    <w:rsid w:val="008B1F3A"/>
    <w:rsid w:val="00966841"/>
    <w:rsid w:val="009903EE"/>
    <w:rsid w:val="00A80389"/>
    <w:rsid w:val="00AB2988"/>
    <w:rsid w:val="00B81697"/>
    <w:rsid w:val="00C40ED3"/>
    <w:rsid w:val="00CA12B2"/>
    <w:rsid w:val="00D4334F"/>
    <w:rsid w:val="00DB1A21"/>
    <w:rsid w:val="00DE2423"/>
    <w:rsid w:val="00E118BF"/>
    <w:rsid w:val="00E44404"/>
    <w:rsid w:val="00F1732A"/>
    <w:rsid w:val="00F2449A"/>
    <w:rsid w:val="00FB5FCC"/>
    <w:rsid w:val="00FC583A"/>
    <w:rsid w:val="00FD6C54"/>
    <w:rsid w:val="00FF3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32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B1F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760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7607A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2F085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373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4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emf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6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184</TotalTime>
  <Pages>3</Pages>
  <Words>573</Words>
  <Characters>3269</Characters>
  <Application>Microsoft Office Outlook</Application>
  <DocSecurity>0</DocSecurity>
  <Lines>0</Lines>
  <Paragraphs>0</Paragraphs>
  <ScaleCrop>false</ScaleCrop>
  <Company>MAYIS2008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YAHYA OCAK</dc:creator>
  <cp:keywords>www.sorubak.com</cp:keywords>
  <dc:description/>
  <cp:lastModifiedBy>edanur</cp:lastModifiedBy>
  <cp:revision>15</cp:revision>
  <dcterms:created xsi:type="dcterms:W3CDTF">2011-12-29T15:56:00Z</dcterms:created>
  <dcterms:modified xsi:type="dcterms:W3CDTF">2012-01-06T11:12:00Z</dcterms:modified>
  <cp:category>www.sorubak.com</cp:category>
  <cp:contentType>www.sorubak.com</cp:contentType>
  <cp:contentStatus>www.sorubak.com</cp:contentStatus>
</cp:coreProperties>
</file>